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99968" w14:textId="50BA3E25" w:rsidR="0093205B" w:rsidRDefault="005E18BE" w:rsidP="00BB7C75">
      <w:pPr>
        <w:pStyle w:val="Heading1"/>
      </w:pPr>
      <w:r>
        <w:rPr>
          <w:rFonts w:eastAsia="Times New Roman"/>
        </w:rPr>
        <w:t>Independent Living (</w:t>
      </w:r>
      <w:r w:rsidR="00766BF7" w:rsidRPr="00766BF7">
        <w:rPr>
          <w:rFonts w:eastAsia="Times New Roman"/>
        </w:rPr>
        <w:t>22904-</w:t>
      </w:r>
      <w:r w:rsidR="00D4278C">
        <w:rPr>
          <w:rFonts w:eastAsia="Times New Roman"/>
        </w:rPr>
        <w:t>18</w:t>
      </w:r>
      <w:r>
        <w:rPr>
          <w:rFonts w:eastAsia="Times New Roman"/>
        </w:rPr>
        <w:t>)</w:t>
      </w:r>
      <w:r w:rsidR="00DA7D80">
        <w:rPr>
          <w:rFonts w:eastAsia="Times New Roman"/>
        </w:rPr>
        <w:t xml:space="preserve"> </w:t>
      </w:r>
    </w:p>
    <w:p w14:paraId="0235090E" w14:textId="012125F6"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 xml:space="preserve">Copyright: </w:t>
      </w:r>
      <w:r w:rsidRPr="00FA624B">
        <w:rPr>
          <w:rStyle w:val="Strong"/>
          <w:b w:val="0"/>
          <w:bCs w:val="0"/>
          <w:color w:val="273540"/>
        </w:rPr>
        <w:t>202</w:t>
      </w:r>
      <w:r w:rsidR="00BE7271" w:rsidRPr="00FA624B">
        <w:rPr>
          <w:rStyle w:val="Strong"/>
          <w:b w:val="0"/>
          <w:bCs w:val="0"/>
          <w:color w:val="273540"/>
        </w:rPr>
        <w:t>6</w:t>
      </w:r>
    </w:p>
    <w:p w14:paraId="47A90460" w14:textId="51884686"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Virginia Assignment Code:</w:t>
      </w:r>
      <w:r w:rsidRPr="00B5054B">
        <w:rPr>
          <w:color w:val="273540"/>
        </w:rPr>
        <w:t> 821</w:t>
      </w:r>
      <w:r w:rsidR="00D4278C">
        <w:rPr>
          <w:color w:val="273540"/>
        </w:rPr>
        <w:t>4</w:t>
      </w:r>
    </w:p>
    <w:p w14:paraId="3A19A9C0" w14:textId="77777777"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Suggested Grade Level:</w:t>
      </w:r>
      <w:r w:rsidRPr="00B5054B">
        <w:rPr>
          <w:color w:val="273540"/>
        </w:rPr>
        <w:t> 9, 10, 11, 12</w:t>
      </w:r>
    </w:p>
    <w:p w14:paraId="0591F130" w14:textId="64B0717C"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Duration:</w:t>
      </w:r>
      <w:r w:rsidRPr="00B5054B">
        <w:rPr>
          <w:color w:val="273540"/>
        </w:rPr>
        <w:t> </w:t>
      </w:r>
      <w:r w:rsidR="00D4278C">
        <w:rPr>
          <w:color w:val="273540"/>
        </w:rPr>
        <w:t>18</w:t>
      </w:r>
      <w:r w:rsidRPr="00B5054B">
        <w:rPr>
          <w:color w:val="273540"/>
        </w:rPr>
        <w:t xml:space="preserve"> weeks</w:t>
      </w:r>
    </w:p>
    <w:p w14:paraId="4ADE6806" w14:textId="43BAC46B"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Hours: </w:t>
      </w:r>
      <w:r w:rsidR="00D4278C">
        <w:rPr>
          <w:color w:val="273540"/>
        </w:rPr>
        <w:t>7</w:t>
      </w:r>
      <w:r w:rsidRPr="00B5054B">
        <w:rPr>
          <w:color w:val="273540"/>
        </w:rPr>
        <w:t>0</w:t>
      </w:r>
    </w:p>
    <w:p w14:paraId="514980C0" w14:textId="25C4A074"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Credits: </w:t>
      </w:r>
      <w:r w:rsidR="00D4278C">
        <w:rPr>
          <w:color w:val="273540"/>
        </w:rPr>
        <w:t>.5</w:t>
      </w:r>
    </w:p>
    <w:p w14:paraId="0BDD2609" w14:textId="77777777"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Prerequisites:</w:t>
      </w:r>
      <w:r w:rsidRPr="00B5054B">
        <w:rPr>
          <w:color w:val="273540"/>
        </w:rPr>
        <w:t> None</w:t>
      </w:r>
    </w:p>
    <w:p w14:paraId="3E08EA68" w14:textId="77777777"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CTSO: </w:t>
      </w:r>
      <w:r w:rsidRPr="00B5054B">
        <w:rPr>
          <w:color w:val="273540"/>
        </w:rPr>
        <w:t>FCCLA</w:t>
      </w:r>
    </w:p>
    <w:p w14:paraId="77156807" w14:textId="77777777"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Course Description:</w:t>
      </w:r>
    </w:p>
    <w:p w14:paraId="0B44C2FE" w14:textId="2553B337" w:rsidR="00B5054B" w:rsidRDefault="00B5054B" w:rsidP="00B5054B">
      <w:pPr>
        <w:pStyle w:val="NormalWeb"/>
        <w:shd w:val="clear" w:color="auto" w:fill="FFFFFF"/>
        <w:spacing w:before="180" w:beforeAutospacing="0" w:after="180" w:afterAutospacing="0"/>
        <w:rPr>
          <w:color w:val="273540"/>
        </w:rPr>
      </w:pPr>
      <w:r w:rsidRPr="00B5054B">
        <w:rPr>
          <w:color w:val="273540"/>
        </w:rPr>
        <w:t xml:space="preserve">Independent Living students become prepared to meet the challenges of living on their own. Students build life skills focusing on creating </w:t>
      </w:r>
      <w:r w:rsidR="009A61E7">
        <w:rPr>
          <w:color w:val="273540"/>
        </w:rPr>
        <w:t xml:space="preserve">a healthy </w:t>
      </w:r>
      <w:r w:rsidR="00E729DD">
        <w:rPr>
          <w:color w:val="273540"/>
        </w:rPr>
        <w:t>lifestyle</w:t>
      </w:r>
      <w:r w:rsidR="009A61E7">
        <w:rPr>
          <w:color w:val="273540"/>
        </w:rPr>
        <w:t xml:space="preserve"> </w:t>
      </w:r>
      <w:r w:rsidRPr="00B5054B">
        <w:rPr>
          <w:color w:val="273540"/>
        </w:rPr>
        <w:t xml:space="preserve">and </w:t>
      </w:r>
      <w:r w:rsidR="00095B88">
        <w:rPr>
          <w:color w:val="273540"/>
        </w:rPr>
        <w:t>establish</w:t>
      </w:r>
      <w:r w:rsidR="00095B88" w:rsidRPr="00B5054B">
        <w:rPr>
          <w:color w:val="273540"/>
        </w:rPr>
        <w:t xml:space="preserve"> healthy</w:t>
      </w:r>
      <w:r w:rsidRPr="00B5054B">
        <w:rPr>
          <w:color w:val="273540"/>
        </w:rPr>
        <w:t xml:space="preserve"> relationships </w:t>
      </w:r>
      <w:r w:rsidR="009A61E7">
        <w:rPr>
          <w:color w:val="273540"/>
        </w:rPr>
        <w:t>along with</w:t>
      </w:r>
      <w:r w:rsidR="009A61E7" w:rsidRPr="00B5054B">
        <w:rPr>
          <w:color w:val="273540"/>
        </w:rPr>
        <w:t xml:space="preserve"> </w:t>
      </w:r>
      <w:r w:rsidRPr="00B5054B">
        <w:rPr>
          <w:color w:val="273540"/>
        </w:rPr>
        <w:t>making responsible financial, consumer, nutrition, and housing decisions.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6A5DE6D9" w14:textId="4DB34F3C" w:rsidR="002643FE" w:rsidRDefault="002643FE" w:rsidP="00B5054B">
      <w:pPr>
        <w:pStyle w:val="NormalWeb"/>
        <w:shd w:val="clear" w:color="auto" w:fill="FFFFFF"/>
        <w:spacing w:before="180" w:beforeAutospacing="0" w:after="180" w:afterAutospacing="0"/>
        <w:rPr>
          <w:color w:val="273540"/>
        </w:rPr>
      </w:pPr>
      <w:r w:rsidRPr="002643FE">
        <w:rPr>
          <w:color w:val="273540"/>
        </w:rPr>
        <w:t xml:space="preserve">Jump to </w:t>
      </w:r>
      <w:hyperlink w:anchor="Independentliving" w:history="1">
        <w:r w:rsidRPr="002643FE">
          <w:rPr>
            <w:rStyle w:val="Hyperlink"/>
          </w:rPr>
          <w:t>Independent Living</w:t>
        </w:r>
      </w:hyperlink>
      <w:r w:rsidRPr="002643FE">
        <w:rPr>
          <w:color w:val="273540"/>
        </w:rPr>
        <w:t>-specific content</w:t>
      </w:r>
      <w:r>
        <w:rPr>
          <w:color w:val="273540"/>
        </w:rPr>
        <w:t>.</w:t>
      </w:r>
    </w:p>
    <w:p w14:paraId="2ADA8918" w14:textId="77777777" w:rsidR="002643FE" w:rsidRDefault="002643FE" w:rsidP="00B5054B">
      <w:pPr>
        <w:pStyle w:val="NormalWeb"/>
        <w:shd w:val="clear" w:color="auto" w:fill="FFFFFF"/>
        <w:spacing w:before="180" w:beforeAutospacing="0" w:after="180" w:afterAutospacing="0"/>
        <w:rPr>
          <w:color w:val="273540"/>
        </w:rPr>
      </w:pPr>
    </w:p>
    <w:tbl>
      <w:tblPr>
        <w:tblStyle w:val="TableGrid"/>
        <w:tblW w:w="0" w:type="auto"/>
        <w:tblLook w:val="04A0" w:firstRow="1" w:lastRow="0" w:firstColumn="1" w:lastColumn="0" w:noHBand="0" w:noVBand="1"/>
      </w:tblPr>
      <w:tblGrid>
        <w:gridCol w:w="737"/>
        <w:gridCol w:w="3668"/>
        <w:gridCol w:w="4648"/>
        <w:gridCol w:w="4053"/>
        <w:gridCol w:w="2741"/>
        <w:gridCol w:w="2863"/>
      </w:tblGrid>
      <w:tr w:rsidR="002643FE" w:rsidRPr="002643FE" w14:paraId="1F453671" w14:textId="77777777" w:rsidTr="002643FE">
        <w:trPr>
          <w:tblHeader/>
        </w:trPr>
        <w:tc>
          <w:tcPr>
            <w:tcW w:w="737" w:type="dxa"/>
            <w:shd w:val="clear" w:color="auto" w:fill="000000" w:themeFill="text1"/>
          </w:tcPr>
          <w:p w14:paraId="4D60BD0F" w14:textId="77777777" w:rsidR="002643FE" w:rsidRPr="002643FE" w:rsidRDefault="002643FE" w:rsidP="0037174E">
            <w:pPr>
              <w:rPr>
                <w:rFonts w:ascii="Times New Roman" w:eastAsia="Times New Roman" w:hAnsi="Times New Roman" w:cs="Times New Roman"/>
                <w:b/>
                <w:bCs/>
                <w:color w:val="FFFFFF" w:themeColor="background1"/>
                <w:sz w:val="24"/>
                <w:szCs w:val="24"/>
              </w:rPr>
            </w:pPr>
          </w:p>
        </w:tc>
        <w:tc>
          <w:tcPr>
            <w:tcW w:w="3668" w:type="dxa"/>
            <w:shd w:val="clear" w:color="auto" w:fill="000000" w:themeFill="text1"/>
          </w:tcPr>
          <w:p w14:paraId="1341D65F" w14:textId="77777777" w:rsidR="002643FE" w:rsidRPr="002643FE" w:rsidRDefault="002643FE" w:rsidP="0037174E">
            <w:pPr>
              <w:rPr>
                <w:rFonts w:ascii="Times New Roman" w:eastAsia="Times New Roman" w:hAnsi="Times New Roman" w:cs="Times New Roman"/>
                <w:b/>
                <w:bCs/>
                <w:color w:val="FFFFFF" w:themeColor="background1"/>
                <w:sz w:val="24"/>
                <w:szCs w:val="24"/>
              </w:rPr>
            </w:pPr>
            <w:r w:rsidRPr="002643FE">
              <w:rPr>
                <w:rFonts w:ascii="Times New Roman" w:eastAsia="Times New Roman" w:hAnsi="Times New Roman" w:cs="Times New Roman"/>
                <w:b/>
                <w:bCs/>
                <w:color w:val="FFFFFF" w:themeColor="background1"/>
                <w:sz w:val="24"/>
                <w:szCs w:val="24"/>
              </w:rPr>
              <w:t>Task/Competency</w:t>
            </w:r>
          </w:p>
        </w:tc>
        <w:tc>
          <w:tcPr>
            <w:tcW w:w="4648" w:type="dxa"/>
            <w:shd w:val="clear" w:color="auto" w:fill="000000" w:themeFill="text1"/>
          </w:tcPr>
          <w:p w14:paraId="5FC9BFE5" w14:textId="77777777" w:rsidR="002643FE" w:rsidRPr="002643FE" w:rsidRDefault="002643FE" w:rsidP="0037174E">
            <w:pPr>
              <w:rPr>
                <w:rFonts w:ascii="Times New Roman" w:eastAsia="Times New Roman" w:hAnsi="Times New Roman" w:cs="Times New Roman"/>
                <w:b/>
                <w:bCs/>
                <w:color w:val="FFFFFF" w:themeColor="background1"/>
                <w:sz w:val="24"/>
                <w:szCs w:val="24"/>
              </w:rPr>
            </w:pPr>
            <w:r w:rsidRPr="002643FE">
              <w:rPr>
                <w:rFonts w:ascii="Times New Roman" w:eastAsia="Times New Roman" w:hAnsi="Times New Roman" w:cs="Times New Roman"/>
                <w:b/>
                <w:bCs/>
                <w:color w:val="FFFFFF" w:themeColor="background1"/>
                <w:sz w:val="24"/>
                <w:szCs w:val="24"/>
              </w:rPr>
              <w:t>Definition</w:t>
            </w:r>
          </w:p>
        </w:tc>
        <w:tc>
          <w:tcPr>
            <w:tcW w:w="4053" w:type="dxa"/>
            <w:shd w:val="clear" w:color="auto" w:fill="000000" w:themeFill="text1"/>
          </w:tcPr>
          <w:p w14:paraId="59D395AC" w14:textId="77777777" w:rsidR="002643FE" w:rsidRPr="002643FE" w:rsidRDefault="002643FE" w:rsidP="0037174E">
            <w:pPr>
              <w:rPr>
                <w:rFonts w:ascii="Times New Roman" w:eastAsia="Times New Roman" w:hAnsi="Times New Roman" w:cs="Times New Roman"/>
                <w:b/>
                <w:bCs/>
                <w:color w:val="FFFFFF" w:themeColor="background1"/>
                <w:sz w:val="24"/>
                <w:szCs w:val="24"/>
              </w:rPr>
            </w:pPr>
            <w:r w:rsidRPr="002643FE">
              <w:rPr>
                <w:rFonts w:ascii="Times New Roman" w:eastAsia="Times New Roman" w:hAnsi="Times New Roman" w:cs="Times New Roman"/>
                <w:b/>
                <w:bCs/>
                <w:color w:val="FFFFFF" w:themeColor="background1"/>
                <w:sz w:val="24"/>
                <w:szCs w:val="24"/>
              </w:rPr>
              <w:t>Process/Skill Questions</w:t>
            </w:r>
          </w:p>
        </w:tc>
        <w:tc>
          <w:tcPr>
            <w:tcW w:w="2741" w:type="dxa"/>
            <w:shd w:val="clear" w:color="auto" w:fill="000000" w:themeFill="text1"/>
          </w:tcPr>
          <w:p w14:paraId="2521CD64" w14:textId="77777777" w:rsidR="002643FE" w:rsidRPr="002643FE" w:rsidRDefault="002643FE" w:rsidP="0037174E">
            <w:pPr>
              <w:rPr>
                <w:rFonts w:ascii="Times New Roman" w:eastAsia="Times New Roman" w:hAnsi="Times New Roman" w:cs="Times New Roman"/>
                <w:b/>
                <w:bCs/>
                <w:color w:val="FFFFFF" w:themeColor="background1"/>
                <w:sz w:val="24"/>
                <w:szCs w:val="24"/>
              </w:rPr>
            </w:pPr>
            <w:r w:rsidRPr="002643FE">
              <w:rPr>
                <w:rFonts w:ascii="Times New Roman" w:eastAsia="Times New Roman" w:hAnsi="Times New Roman" w:cs="Times New Roman"/>
                <w:b/>
                <w:bCs/>
                <w:color w:val="FFFFFF" w:themeColor="background1"/>
                <w:sz w:val="24"/>
                <w:szCs w:val="24"/>
              </w:rPr>
              <w:t>SOL Correlations</w:t>
            </w:r>
          </w:p>
        </w:tc>
        <w:tc>
          <w:tcPr>
            <w:tcW w:w="2863" w:type="dxa"/>
            <w:shd w:val="clear" w:color="auto" w:fill="000000" w:themeFill="text1"/>
          </w:tcPr>
          <w:p w14:paraId="1CD12A01" w14:textId="2B6EEEBF" w:rsidR="002643FE" w:rsidRPr="002643FE" w:rsidRDefault="00610565" w:rsidP="0037174E">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FCCLA</w:t>
            </w:r>
            <w:r w:rsidR="002643FE" w:rsidRPr="002643FE">
              <w:rPr>
                <w:rFonts w:ascii="Times New Roman" w:eastAsia="Times New Roman" w:hAnsi="Times New Roman" w:cs="Times New Roman"/>
                <w:b/>
                <w:bCs/>
                <w:color w:val="FFFFFF" w:themeColor="background1"/>
                <w:sz w:val="24"/>
                <w:szCs w:val="24"/>
              </w:rPr>
              <w:t xml:space="preserve"> Correlations</w:t>
            </w:r>
          </w:p>
        </w:tc>
      </w:tr>
      <w:tr w:rsidR="002643FE" w:rsidRPr="009C4A1C" w14:paraId="2F6F9ABF" w14:textId="77777777" w:rsidTr="002643FE">
        <w:tc>
          <w:tcPr>
            <w:tcW w:w="737" w:type="dxa"/>
            <w:shd w:val="clear" w:color="auto" w:fill="AEAAAA" w:themeFill="background2" w:themeFillShade="BF"/>
          </w:tcPr>
          <w:p w14:paraId="3D464ADE" w14:textId="77777777" w:rsidR="002643FE" w:rsidRPr="009C4A1C" w:rsidRDefault="002643FE" w:rsidP="0037174E">
            <w:pPr>
              <w:pStyle w:val="Heading2"/>
              <w:spacing w:before="0" w:beforeAutospacing="0" w:after="0" w:afterAutospacing="0"/>
              <w:rPr>
                <w:sz w:val="24"/>
                <w:szCs w:val="24"/>
              </w:rPr>
            </w:pPr>
            <w:bookmarkStart w:id="0" w:name="_Hlk153979820"/>
          </w:p>
        </w:tc>
        <w:tc>
          <w:tcPr>
            <w:tcW w:w="3668" w:type="dxa"/>
            <w:shd w:val="clear" w:color="auto" w:fill="AEAAAA" w:themeFill="background2" w:themeFillShade="BF"/>
          </w:tcPr>
          <w:p w14:paraId="4CB2FADE" w14:textId="77777777" w:rsidR="002643FE" w:rsidRPr="009C4A1C" w:rsidRDefault="002643FE" w:rsidP="0037174E">
            <w:pPr>
              <w:pStyle w:val="Heading2"/>
              <w:spacing w:before="0" w:beforeAutospacing="0" w:after="0" w:afterAutospacing="0"/>
              <w:rPr>
                <w:sz w:val="24"/>
                <w:szCs w:val="24"/>
              </w:rPr>
            </w:pPr>
            <w:bookmarkStart w:id="1" w:name="_Toc67297988"/>
            <w:r w:rsidRPr="009C4A1C">
              <w:rPr>
                <w:sz w:val="24"/>
                <w:szCs w:val="24"/>
              </w:rPr>
              <w:t>Demonstrating Personal Qualities and Abilities</w:t>
            </w:r>
            <w:bookmarkEnd w:id="1"/>
          </w:p>
        </w:tc>
        <w:tc>
          <w:tcPr>
            <w:tcW w:w="4648" w:type="dxa"/>
            <w:shd w:val="clear" w:color="auto" w:fill="AEAAAA" w:themeFill="background2" w:themeFillShade="BF"/>
          </w:tcPr>
          <w:p w14:paraId="094EF6C9" w14:textId="77777777" w:rsidR="002643FE" w:rsidRPr="009C4A1C" w:rsidRDefault="002643FE" w:rsidP="0037174E">
            <w:pPr>
              <w:pStyle w:val="Heading2"/>
              <w:spacing w:before="0" w:beforeAutospacing="0" w:after="0" w:afterAutospacing="0"/>
              <w:rPr>
                <w:sz w:val="24"/>
                <w:szCs w:val="24"/>
              </w:rPr>
            </w:pPr>
          </w:p>
        </w:tc>
        <w:tc>
          <w:tcPr>
            <w:tcW w:w="4053" w:type="dxa"/>
            <w:shd w:val="clear" w:color="auto" w:fill="AEAAAA" w:themeFill="background2" w:themeFillShade="BF"/>
          </w:tcPr>
          <w:p w14:paraId="355E3238" w14:textId="77777777" w:rsidR="002643FE" w:rsidRPr="009C4A1C" w:rsidRDefault="002643FE" w:rsidP="0037174E">
            <w:pPr>
              <w:pStyle w:val="Heading2"/>
              <w:spacing w:before="0" w:beforeAutospacing="0" w:after="0" w:afterAutospacing="0"/>
              <w:rPr>
                <w:sz w:val="24"/>
                <w:szCs w:val="24"/>
              </w:rPr>
            </w:pPr>
          </w:p>
        </w:tc>
        <w:tc>
          <w:tcPr>
            <w:tcW w:w="2741" w:type="dxa"/>
            <w:shd w:val="clear" w:color="auto" w:fill="AEAAAA" w:themeFill="background2" w:themeFillShade="BF"/>
          </w:tcPr>
          <w:p w14:paraId="79B966D5" w14:textId="77777777" w:rsidR="002643FE" w:rsidRPr="009C4A1C" w:rsidRDefault="002643FE" w:rsidP="0037174E">
            <w:pPr>
              <w:pStyle w:val="Heading2"/>
              <w:spacing w:before="0" w:beforeAutospacing="0" w:after="0" w:afterAutospacing="0"/>
              <w:rPr>
                <w:sz w:val="24"/>
                <w:szCs w:val="24"/>
              </w:rPr>
            </w:pPr>
          </w:p>
        </w:tc>
        <w:tc>
          <w:tcPr>
            <w:tcW w:w="2863" w:type="dxa"/>
            <w:shd w:val="clear" w:color="auto" w:fill="AEAAAA" w:themeFill="background2" w:themeFillShade="BF"/>
          </w:tcPr>
          <w:p w14:paraId="58AAE713" w14:textId="77777777" w:rsidR="002643FE" w:rsidRPr="009C4A1C" w:rsidRDefault="002643FE" w:rsidP="0037174E">
            <w:pPr>
              <w:pStyle w:val="Heading2"/>
              <w:spacing w:before="0" w:beforeAutospacing="0" w:after="0" w:afterAutospacing="0"/>
              <w:rPr>
                <w:sz w:val="24"/>
                <w:szCs w:val="24"/>
              </w:rPr>
            </w:pPr>
          </w:p>
        </w:tc>
      </w:tr>
      <w:tr w:rsidR="002643FE" w:rsidRPr="009C4A1C" w14:paraId="55D04364" w14:textId="77777777" w:rsidTr="002643FE">
        <w:tc>
          <w:tcPr>
            <w:tcW w:w="737" w:type="dxa"/>
          </w:tcPr>
          <w:p w14:paraId="679058DE"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3668" w:type="dxa"/>
            <w:hideMark/>
          </w:tcPr>
          <w:p w14:paraId="27AE216E"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4648" w:type="dxa"/>
          </w:tcPr>
          <w:p w14:paraId="5E453833"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2089E20F"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64B211A5"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1E5BC9A0"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developing and/or improving products, services, or processes </w:t>
            </w:r>
          </w:p>
          <w:p w14:paraId="4252BB1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7ADF6100" w14:textId="77777777" w:rsidR="002643FE" w:rsidRPr="009C4A1C" w:rsidRDefault="002643FE" w:rsidP="0037174E">
            <w:pPr>
              <w:rPr>
                <w:rFonts w:ascii="Times New Roman" w:eastAsia="Times New Roman" w:hAnsi="Times New Roman" w:cs="Times New Roman"/>
                <w:sz w:val="24"/>
                <w:szCs w:val="24"/>
              </w:rPr>
            </w:pPr>
          </w:p>
        </w:tc>
        <w:tc>
          <w:tcPr>
            <w:tcW w:w="4053" w:type="dxa"/>
          </w:tcPr>
          <w:p w14:paraId="6699376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1EF06FAC"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08F8E4D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might one improve a product, service, or process in a career pathway? </w:t>
            </w:r>
          </w:p>
          <w:p w14:paraId="4F70C1C9"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2741" w:type="dxa"/>
          </w:tcPr>
          <w:p w14:paraId="33C70B25"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12.C, </w:t>
            </w:r>
            <w:r>
              <w:rPr>
                <w:rFonts w:ascii="Times New Roman" w:eastAsia="Times New Roman" w:hAnsi="Times New Roman" w:cs="Times New Roman"/>
                <w:sz w:val="24"/>
                <w:szCs w:val="24"/>
              </w:rPr>
              <w:lastRenderedPageBreak/>
              <w:t>12.DSR, 12.RI, 12.W, 12.R</w:t>
            </w:r>
          </w:p>
          <w:p w14:paraId="76035D16" w14:textId="77777777" w:rsidR="002643FE" w:rsidRDefault="002643FE" w:rsidP="0037174E">
            <w:pPr>
              <w:rPr>
                <w:rFonts w:ascii="Times New Roman" w:eastAsia="Times New Roman" w:hAnsi="Times New Roman" w:cs="Times New Roman"/>
                <w:sz w:val="24"/>
                <w:szCs w:val="24"/>
              </w:rPr>
            </w:pPr>
          </w:p>
          <w:p w14:paraId="7A16FC3D"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ED7BC0D" w14:textId="77777777" w:rsidR="002643FE" w:rsidRDefault="002643FE" w:rsidP="0037174E">
            <w:pPr>
              <w:rPr>
                <w:rFonts w:ascii="Times New Roman" w:eastAsia="Times New Roman" w:hAnsi="Times New Roman" w:cs="Times New Roman"/>
                <w:sz w:val="24"/>
                <w:szCs w:val="24"/>
              </w:rPr>
            </w:pPr>
          </w:p>
          <w:p w14:paraId="15561D5C" w14:textId="77777777" w:rsidR="002643FE" w:rsidRPr="008F042C" w:rsidRDefault="002643FE" w:rsidP="0037174E">
            <w:pPr>
              <w:rPr>
                <w:rFonts w:ascii="Times New Roman" w:eastAsia="Times New Roman" w:hAnsi="Times New Roman" w:cs="Times New Roman"/>
                <w:sz w:val="24"/>
                <w:szCs w:val="24"/>
                <w:lang w:val="pt-BR"/>
              </w:rPr>
            </w:pPr>
            <w:r w:rsidRPr="008F042C">
              <w:rPr>
                <w:rFonts w:ascii="Times New Roman" w:eastAsia="Times New Roman" w:hAnsi="Times New Roman" w:cs="Times New Roman"/>
                <w:b/>
                <w:bCs/>
                <w:sz w:val="24"/>
                <w:szCs w:val="24"/>
                <w:lang w:val="pt-BR"/>
              </w:rPr>
              <w:t>Mathematics:</w:t>
            </w:r>
            <w:r w:rsidRPr="008F042C">
              <w:rPr>
                <w:rFonts w:ascii="Times New Roman" w:eastAsia="Times New Roman" w:hAnsi="Times New Roman" w:cs="Times New Roman"/>
                <w:sz w:val="24"/>
                <w:szCs w:val="24"/>
                <w:lang w:val="pt-BR"/>
              </w:rPr>
              <w:t xml:space="preserve"> A.9, AFDA.3, AFDA.4, AFDA.5, AFDA.6, AFDA.7, AFDA.8, AII.9, COM.1, COM.3, COM.4, COM.5, COM.8, DM.7, DM.1*, DM.10, DM.2*, DM.3*, PS.3*, PS.4*, PS.7*, PS.9*, PS.10*</w:t>
            </w:r>
          </w:p>
          <w:p w14:paraId="23B115B6" w14:textId="77777777" w:rsidR="002643FE" w:rsidRPr="009C4A1C" w:rsidRDefault="002643FE" w:rsidP="0037174E">
            <w:pPr>
              <w:rPr>
                <w:rFonts w:ascii="Times New Roman" w:eastAsia="Times New Roman" w:hAnsi="Times New Roman" w:cs="Times New Roman"/>
                <w:sz w:val="24"/>
                <w:szCs w:val="24"/>
              </w:rPr>
            </w:pPr>
            <w:r w:rsidRPr="008F042C">
              <w:rPr>
                <w:rFonts w:ascii="Times New Roman" w:eastAsia="Times New Roman" w:hAnsi="Times New Roman" w:cs="Times New Roman"/>
                <w:sz w:val="24"/>
                <w:szCs w:val="24"/>
                <w:lang w:val="pt-BR"/>
              </w:rPr>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2863" w:type="dxa"/>
          </w:tcPr>
          <w:p w14:paraId="5B9A9EF0"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6C386E6B" w14:textId="77777777" w:rsidTr="002643FE">
        <w:tc>
          <w:tcPr>
            <w:tcW w:w="737" w:type="dxa"/>
          </w:tcPr>
          <w:p w14:paraId="31B623E1"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3668" w:type="dxa"/>
          </w:tcPr>
          <w:p w14:paraId="338B2C55"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4648" w:type="dxa"/>
          </w:tcPr>
          <w:p w14:paraId="7D307831"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77FDC4C"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0F332A0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38E0F16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289A4E4B"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4053" w:type="dxa"/>
          </w:tcPr>
          <w:p w14:paraId="42BA647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an example of a situation where one could use a reasoning model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w:t>
            </w:r>
          </w:p>
          <w:p w14:paraId="03AD258A"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steps might one take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 xml:space="preserve"> or solve a problem?</w:t>
            </w:r>
          </w:p>
          <w:p w14:paraId="2485DFB9"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3EE485B6"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5FEA7839"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the advantages and disadvantages of using a reasoning approach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 xml:space="preserve"> or solve a problem?</w:t>
            </w:r>
          </w:p>
        </w:tc>
        <w:tc>
          <w:tcPr>
            <w:tcW w:w="2741" w:type="dxa"/>
          </w:tcPr>
          <w:p w14:paraId="41130C22" w14:textId="77777777" w:rsidR="002643FE"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12C53DA2" w14:textId="77777777" w:rsidR="002643FE" w:rsidRPr="009C4A1C" w:rsidRDefault="002643FE" w:rsidP="0037174E">
            <w:pPr>
              <w:rPr>
                <w:rFonts w:ascii="Times New Roman" w:eastAsia="Times New Roman" w:hAnsi="Times New Roman" w:cs="Times New Roman"/>
                <w:sz w:val="24"/>
                <w:szCs w:val="24"/>
              </w:rPr>
            </w:pPr>
          </w:p>
          <w:p w14:paraId="33DA3C0E"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63EB482" w14:textId="77777777" w:rsidR="002643FE" w:rsidRDefault="002643FE" w:rsidP="0037174E">
            <w:pPr>
              <w:rPr>
                <w:rFonts w:ascii="Times New Roman" w:eastAsia="Times New Roman" w:hAnsi="Times New Roman" w:cs="Times New Roman"/>
                <w:sz w:val="24"/>
                <w:szCs w:val="24"/>
              </w:rPr>
            </w:pPr>
          </w:p>
          <w:p w14:paraId="3E9FCDBF" w14:textId="77777777" w:rsidR="002643FE" w:rsidRPr="008F042C" w:rsidRDefault="002643FE" w:rsidP="0037174E">
            <w:pPr>
              <w:rPr>
                <w:rFonts w:ascii="Times New Roman" w:eastAsia="Times New Roman" w:hAnsi="Times New Roman" w:cs="Times New Roman"/>
                <w:sz w:val="24"/>
                <w:szCs w:val="24"/>
                <w:lang w:val="pt-BR"/>
              </w:rPr>
            </w:pPr>
            <w:r w:rsidRPr="008F042C">
              <w:rPr>
                <w:rFonts w:ascii="Times New Roman" w:eastAsia="Times New Roman" w:hAnsi="Times New Roman" w:cs="Times New Roman"/>
                <w:b/>
                <w:bCs/>
                <w:sz w:val="24"/>
                <w:szCs w:val="24"/>
                <w:lang w:val="pt-BR"/>
              </w:rPr>
              <w:t>Mathematics:</w:t>
            </w:r>
            <w:r w:rsidRPr="008F042C">
              <w:rPr>
                <w:rFonts w:ascii="Times New Roman" w:eastAsia="Times New Roman" w:hAnsi="Times New Roman" w:cs="Times New Roman"/>
                <w:sz w:val="24"/>
                <w:szCs w:val="24"/>
                <w:lang w:val="pt-BR"/>
              </w:rPr>
              <w:t xml:space="preserve"> A.8, A.9, G.1, G.13, G.14, </w:t>
            </w:r>
            <w:r w:rsidRPr="008F042C">
              <w:rPr>
                <w:rFonts w:ascii="Times New Roman" w:eastAsia="Times New Roman" w:hAnsi="Times New Roman" w:cs="Times New Roman"/>
                <w:sz w:val="24"/>
                <w:szCs w:val="24"/>
                <w:lang w:val="pt-BR"/>
              </w:rPr>
              <w:lastRenderedPageBreak/>
              <w:t>AFDA.3, AFDA.5, AFDA.8, AII.9, AII.10, AII.11, COM.1, COM.3, COM.4, COM.5, COM.8, DM.4, DM.7, DM.1*, DM.2*, DM.3*, DM.9*, PS.9*, PS.10*</w:t>
            </w:r>
          </w:p>
          <w:p w14:paraId="13A4EF28" w14:textId="77777777" w:rsidR="002643FE" w:rsidRPr="008F042C" w:rsidRDefault="002643FE" w:rsidP="0037174E">
            <w:pPr>
              <w:rPr>
                <w:rFonts w:ascii="Times New Roman" w:eastAsia="Times New Roman" w:hAnsi="Times New Roman" w:cs="Times New Roman"/>
                <w:sz w:val="24"/>
                <w:szCs w:val="24"/>
                <w:lang w:val="pt-BR"/>
              </w:rPr>
            </w:pPr>
          </w:p>
          <w:p w14:paraId="3977920C" w14:textId="77777777" w:rsidR="002643FE" w:rsidRPr="009C4A1C" w:rsidRDefault="002643FE" w:rsidP="0037174E">
            <w:pPr>
              <w:rPr>
                <w:rFonts w:ascii="Times New Roman" w:eastAsia="Times New Roman" w:hAnsi="Times New Roman" w:cs="Times New Roman"/>
                <w:sz w:val="24"/>
                <w:szCs w:val="24"/>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2863" w:type="dxa"/>
          </w:tcPr>
          <w:p w14:paraId="3B2A98E5"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4CAECB81" w14:textId="77777777" w:rsidTr="002643FE">
        <w:tc>
          <w:tcPr>
            <w:tcW w:w="737" w:type="dxa"/>
          </w:tcPr>
          <w:p w14:paraId="4BF0E7EC"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3668" w:type="dxa"/>
          </w:tcPr>
          <w:p w14:paraId="73FE15AF"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4648" w:type="dxa"/>
          </w:tcPr>
          <w:p w14:paraId="7592C951"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B421440"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510F9D69"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5F16ADE5"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041A017D"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4053" w:type="dxa"/>
          </w:tcPr>
          <w:p w14:paraId="74B7BCF9"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47D98EDF"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004AE8F1"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54D7168E"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2741" w:type="dxa"/>
          </w:tcPr>
          <w:p w14:paraId="5A89177C" w14:textId="77777777" w:rsidR="002643FE"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5856C65D" w14:textId="77777777" w:rsidR="002643FE" w:rsidRPr="009C4A1C" w:rsidRDefault="002643FE" w:rsidP="0037174E">
            <w:pPr>
              <w:rPr>
                <w:rFonts w:ascii="Times New Roman" w:eastAsia="Times New Roman" w:hAnsi="Times New Roman" w:cs="Times New Roman"/>
                <w:sz w:val="24"/>
                <w:szCs w:val="24"/>
              </w:rPr>
            </w:pPr>
          </w:p>
          <w:p w14:paraId="1404C138"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1575363F"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2092ED08" w14:textId="77777777" w:rsidTr="002643FE">
        <w:tc>
          <w:tcPr>
            <w:tcW w:w="737" w:type="dxa"/>
          </w:tcPr>
          <w:p w14:paraId="68C1EBAD"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3668" w:type="dxa"/>
          </w:tcPr>
          <w:p w14:paraId="727B478D"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4648" w:type="dxa"/>
          </w:tcPr>
          <w:p w14:paraId="7E74E827"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5FB0AC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6AD9D38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4193D9D3"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60184519"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1E1FBAEF"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4053" w:type="dxa"/>
          </w:tcPr>
          <w:p w14:paraId="4253170D"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08A8185B"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33BB0B3D"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29AAF522"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1E8AE841"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should an employee respond when he/she sees a coworker </w:t>
            </w:r>
            <w:r w:rsidRPr="00ED3052">
              <w:rPr>
                <w:rFonts w:ascii="Times New Roman" w:eastAsia="Times New Roman" w:hAnsi="Times New Roman" w:cs="Times New Roman"/>
                <w:sz w:val="24"/>
                <w:szCs w:val="24"/>
              </w:rPr>
              <w:lastRenderedPageBreak/>
              <w:t>failing to comply with a workplace policy or procedure?</w:t>
            </w:r>
          </w:p>
        </w:tc>
        <w:tc>
          <w:tcPr>
            <w:tcW w:w="2741" w:type="dxa"/>
          </w:tcPr>
          <w:p w14:paraId="51FCC35A" w14:textId="77777777" w:rsidR="002643FE"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8DF474F" w14:textId="77777777" w:rsidR="002643FE" w:rsidRPr="009C4A1C" w:rsidRDefault="002643FE" w:rsidP="0037174E">
            <w:pPr>
              <w:rPr>
                <w:rFonts w:ascii="Times New Roman" w:eastAsia="Times New Roman" w:hAnsi="Times New Roman" w:cs="Times New Roman"/>
                <w:sz w:val="24"/>
                <w:szCs w:val="24"/>
              </w:rPr>
            </w:pPr>
          </w:p>
          <w:p w14:paraId="58BF85F4"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4682BCD4"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16E5A7B0" w14:textId="77777777" w:rsidTr="002643FE">
        <w:tc>
          <w:tcPr>
            <w:tcW w:w="737" w:type="dxa"/>
          </w:tcPr>
          <w:p w14:paraId="3F9C017B"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3668" w:type="dxa"/>
          </w:tcPr>
          <w:p w14:paraId="5EF1A0A7"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4648" w:type="dxa"/>
          </w:tcPr>
          <w:p w14:paraId="76ACFFC1"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5DC8E3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5947CA09"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321EAC1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5DBD9D2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4E42484B"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5FDC3365" w14:textId="77777777" w:rsidR="002643FE" w:rsidRPr="009C4A1C" w:rsidRDefault="002643FE" w:rsidP="002643FE">
            <w:pPr>
              <w:numPr>
                <w:ilvl w:val="1"/>
                <w:numId w:val="405"/>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4053" w:type="dxa"/>
          </w:tcPr>
          <w:p w14:paraId="1DAC94D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00D6CC35"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4B64C766"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74426C1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3339CA6F"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2741" w:type="dxa"/>
          </w:tcPr>
          <w:p w14:paraId="4B17C596"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A03ED59" w14:textId="77777777" w:rsidR="002643FE" w:rsidRDefault="002643FE" w:rsidP="0037174E">
            <w:pPr>
              <w:rPr>
                <w:rFonts w:ascii="Times New Roman" w:eastAsia="Times New Roman" w:hAnsi="Times New Roman" w:cs="Times New Roman"/>
                <w:sz w:val="24"/>
                <w:szCs w:val="24"/>
              </w:rPr>
            </w:pPr>
          </w:p>
          <w:p w14:paraId="33B551B7"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E0C9FEA" w14:textId="77777777" w:rsidR="002643FE" w:rsidRDefault="002643FE" w:rsidP="0037174E">
            <w:pPr>
              <w:rPr>
                <w:rFonts w:ascii="Times New Roman" w:eastAsia="Times New Roman" w:hAnsi="Times New Roman" w:cs="Times New Roman"/>
                <w:sz w:val="24"/>
                <w:szCs w:val="24"/>
              </w:rPr>
            </w:pPr>
          </w:p>
          <w:p w14:paraId="555FA3F5"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5121C093"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5BCCA0E1" w14:textId="77777777" w:rsidTr="002643FE">
        <w:tc>
          <w:tcPr>
            <w:tcW w:w="737" w:type="dxa"/>
            <w:shd w:val="clear" w:color="auto" w:fill="AEAAAA" w:themeFill="background2" w:themeFillShade="BF"/>
          </w:tcPr>
          <w:p w14:paraId="035ECE14" w14:textId="77777777" w:rsidR="002643FE" w:rsidRPr="009C4A1C" w:rsidRDefault="002643FE" w:rsidP="0037174E">
            <w:pPr>
              <w:pStyle w:val="Heading2"/>
              <w:spacing w:before="0" w:beforeAutospacing="0" w:after="0" w:afterAutospacing="0"/>
              <w:rPr>
                <w:sz w:val="24"/>
                <w:szCs w:val="24"/>
              </w:rPr>
            </w:pPr>
          </w:p>
        </w:tc>
        <w:tc>
          <w:tcPr>
            <w:tcW w:w="3668" w:type="dxa"/>
            <w:shd w:val="clear" w:color="auto" w:fill="AEAAAA" w:themeFill="background2" w:themeFillShade="BF"/>
          </w:tcPr>
          <w:p w14:paraId="67147F26" w14:textId="77777777" w:rsidR="002643FE" w:rsidRPr="009C4A1C" w:rsidRDefault="002643FE" w:rsidP="0037174E">
            <w:pPr>
              <w:pStyle w:val="Heading2"/>
              <w:spacing w:before="0" w:beforeAutospacing="0" w:after="0" w:afterAutospacing="0"/>
              <w:rPr>
                <w:sz w:val="24"/>
                <w:szCs w:val="24"/>
              </w:rPr>
            </w:pPr>
            <w:bookmarkStart w:id="2" w:name="_Toc67297989"/>
            <w:r w:rsidRPr="009C4A1C">
              <w:rPr>
                <w:sz w:val="24"/>
                <w:szCs w:val="24"/>
              </w:rPr>
              <w:t>Demonstrating Interpersonal Skills</w:t>
            </w:r>
          </w:p>
        </w:tc>
        <w:tc>
          <w:tcPr>
            <w:tcW w:w="4648" w:type="dxa"/>
            <w:shd w:val="clear" w:color="auto" w:fill="AEAAAA" w:themeFill="background2" w:themeFillShade="BF"/>
          </w:tcPr>
          <w:p w14:paraId="185EC340" w14:textId="77777777" w:rsidR="002643FE" w:rsidRPr="009C4A1C" w:rsidRDefault="002643FE" w:rsidP="0037174E">
            <w:pPr>
              <w:pStyle w:val="Heading2"/>
              <w:spacing w:before="0" w:beforeAutospacing="0" w:after="0" w:afterAutospacing="0"/>
              <w:rPr>
                <w:sz w:val="24"/>
                <w:szCs w:val="24"/>
              </w:rPr>
            </w:pPr>
          </w:p>
        </w:tc>
        <w:tc>
          <w:tcPr>
            <w:tcW w:w="4053" w:type="dxa"/>
            <w:shd w:val="clear" w:color="auto" w:fill="AEAAAA" w:themeFill="background2" w:themeFillShade="BF"/>
          </w:tcPr>
          <w:p w14:paraId="06753E0D" w14:textId="77777777" w:rsidR="002643FE" w:rsidRPr="009C4A1C" w:rsidRDefault="002643FE" w:rsidP="0037174E">
            <w:pPr>
              <w:pStyle w:val="Heading2"/>
              <w:spacing w:before="0" w:beforeAutospacing="0" w:after="0" w:afterAutospacing="0"/>
              <w:rPr>
                <w:sz w:val="24"/>
                <w:szCs w:val="24"/>
              </w:rPr>
            </w:pPr>
          </w:p>
        </w:tc>
        <w:bookmarkEnd w:id="2"/>
        <w:tc>
          <w:tcPr>
            <w:tcW w:w="2741" w:type="dxa"/>
            <w:shd w:val="clear" w:color="auto" w:fill="AEAAAA" w:themeFill="background2" w:themeFillShade="BF"/>
          </w:tcPr>
          <w:p w14:paraId="5ADA3D5B" w14:textId="77777777" w:rsidR="002643FE" w:rsidRPr="009C4A1C" w:rsidRDefault="002643FE" w:rsidP="0037174E">
            <w:pPr>
              <w:pStyle w:val="Heading2"/>
              <w:spacing w:before="0" w:beforeAutospacing="0" w:after="0" w:afterAutospacing="0"/>
              <w:rPr>
                <w:sz w:val="24"/>
                <w:szCs w:val="24"/>
              </w:rPr>
            </w:pPr>
          </w:p>
        </w:tc>
        <w:tc>
          <w:tcPr>
            <w:tcW w:w="2863" w:type="dxa"/>
            <w:shd w:val="clear" w:color="auto" w:fill="AEAAAA" w:themeFill="background2" w:themeFillShade="BF"/>
          </w:tcPr>
          <w:p w14:paraId="0170B496" w14:textId="77777777" w:rsidR="002643FE" w:rsidRPr="009C4A1C" w:rsidRDefault="002643FE" w:rsidP="0037174E">
            <w:pPr>
              <w:pStyle w:val="Heading2"/>
              <w:spacing w:before="0" w:beforeAutospacing="0" w:after="0" w:afterAutospacing="0"/>
              <w:rPr>
                <w:sz w:val="24"/>
                <w:szCs w:val="24"/>
              </w:rPr>
            </w:pPr>
          </w:p>
        </w:tc>
      </w:tr>
      <w:tr w:rsidR="002643FE" w:rsidRPr="009C4A1C" w14:paraId="3B87C34D" w14:textId="77777777" w:rsidTr="002643FE">
        <w:tc>
          <w:tcPr>
            <w:tcW w:w="737" w:type="dxa"/>
          </w:tcPr>
          <w:p w14:paraId="5444AF0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3668" w:type="dxa"/>
            <w:hideMark/>
          </w:tcPr>
          <w:p w14:paraId="69FB9C4C"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4648" w:type="dxa"/>
          </w:tcPr>
          <w:p w14:paraId="74A7FA01"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4053" w:type="dxa"/>
          </w:tcPr>
          <w:p w14:paraId="6B2EF5D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039B2915"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7283BF9A"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435A60E5"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7D440508"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2741" w:type="dxa"/>
          </w:tcPr>
          <w:p w14:paraId="35820DED"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95D070D" w14:textId="77777777" w:rsidR="002643FE" w:rsidRDefault="002643FE" w:rsidP="0037174E">
            <w:pPr>
              <w:rPr>
                <w:rFonts w:ascii="Times New Roman" w:eastAsia="Times New Roman" w:hAnsi="Times New Roman" w:cs="Times New Roman"/>
                <w:sz w:val="24"/>
                <w:szCs w:val="24"/>
              </w:rPr>
            </w:pPr>
          </w:p>
          <w:p w14:paraId="60E46246"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2863" w:type="dxa"/>
          </w:tcPr>
          <w:p w14:paraId="349B0E7E"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0B50E8B4" w14:textId="77777777" w:rsidTr="002643FE">
        <w:tc>
          <w:tcPr>
            <w:tcW w:w="737" w:type="dxa"/>
          </w:tcPr>
          <w:p w14:paraId="625C3E6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7</w:t>
            </w:r>
          </w:p>
        </w:tc>
        <w:tc>
          <w:tcPr>
            <w:tcW w:w="3668" w:type="dxa"/>
          </w:tcPr>
          <w:p w14:paraId="07D3090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4648" w:type="dxa"/>
          </w:tcPr>
          <w:p w14:paraId="460E24F0"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7ABEB66"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0972643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047BB315"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1891CDFA"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4053" w:type="dxa"/>
          </w:tcPr>
          <w:p w14:paraId="2C979CC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4F66578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2438E30F"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356B8A72"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2741" w:type="dxa"/>
          </w:tcPr>
          <w:p w14:paraId="79AB02A4" w14:textId="77777777" w:rsidR="002643FE"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0913581" w14:textId="77777777" w:rsidR="002643FE" w:rsidRPr="009C4A1C" w:rsidRDefault="002643FE" w:rsidP="0037174E">
            <w:pPr>
              <w:rPr>
                <w:rFonts w:ascii="Times New Roman" w:eastAsia="Times New Roman" w:hAnsi="Times New Roman" w:cs="Times New Roman"/>
                <w:sz w:val="24"/>
                <w:szCs w:val="24"/>
              </w:rPr>
            </w:pPr>
          </w:p>
          <w:p w14:paraId="4DBE6D4E" w14:textId="77777777" w:rsidR="002643FE" w:rsidRPr="009C4A1C"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1D742234"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1F65B519" w14:textId="77777777" w:rsidTr="002643FE">
        <w:tc>
          <w:tcPr>
            <w:tcW w:w="737" w:type="dxa"/>
          </w:tcPr>
          <w:p w14:paraId="39FC03A1"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3668" w:type="dxa"/>
          </w:tcPr>
          <w:p w14:paraId="142400D9"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4648" w:type="dxa"/>
          </w:tcPr>
          <w:p w14:paraId="444131A4"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41A2BE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4B1245A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17062B1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62B0305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1C3BD778"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4053" w:type="dxa"/>
          </w:tcPr>
          <w:p w14:paraId="3EC5EA3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49B70EBB"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0EBCF21B"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01A0A4F1"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0AE46EB2"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78775E88"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2741" w:type="dxa"/>
          </w:tcPr>
          <w:p w14:paraId="167271C5" w14:textId="77777777" w:rsidR="002643FE"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F835314" w14:textId="77777777" w:rsidR="002643FE" w:rsidRPr="009C4A1C" w:rsidRDefault="002643FE" w:rsidP="0037174E">
            <w:pPr>
              <w:rPr>
                <w:rFonts w:ascii="Times New Roman" w:eastAsia="Times New Roman" w:hAnsi="Times New Roman" w:cs="Times New Roman"/>
                <w:sz w:val="24"/>
                <w:szCs w:val="24"/>
              </w:rPr>
            </w:pPr>
          </w:p>
          <w:p w14:paraId="2C170F2B" w14:textId="77777777" w:rsidR="002643FE" w:rsidRPr="009C4A1C"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0BADA37D"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15A11B0C" w14:textId="77777777" w:rsidTr="002643FE">
        <w:tc>
          <w:tcPr>
            <w:tcW w:w="737" w:type="dxa"/>
          </w:tcPr>
          <w:p w14:paraId="1BE14CE3"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3668" w:type="dxa"/>
          </w:tcPr>
          <w:p w14:paraId="2D4F5AE9"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4648" w:type="dxa"/>
          </w:tcPr>
          <w:p w14:paraId="585F6A32"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F79D9E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60AA4A2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identifying the benefits of providing helpful, courteous, and knowledgeable customer service</w:t>
            </w:r>
          </w:p>
          <w:p w14:paraId="7FEC0AC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1D65F56B"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6B84D938"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4053" w:type="dxa"/>
          </w:tcPr>
          <w:p w14:paraId="628E20E5"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internal customer service influence organizational productivity?</w:t>
            </w:r>
          </w:p>
          <w:p w14:paraId="0190CC3C"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an example of a time when a customer service representative </w:t>
            </w:r>
            <w:r w:rsidRPr="00ED3052">
              <w:rPr>
                <w:rFonts w:ascii="Times New Roman" w:eastAsia="Times New Roman" w:hAnsi="Times New Roman" w:cs="Times New Roman"/>
                <w:sz w:val="24"/>
                <w:szCs w:val="24"/>
              </w:rPr>
              <w:lastRenderedPageBreak/>
              <w:t>anticipated and addressed a customer’s needs?</w:t>
            </w:r>
          </w:p>
          <w:p w14:paraId="2AF7C183"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7DC77C6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68FC8180"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2741" w:type="dxa"/>
          </w:tcPr>
          <w:p w14:paraId="3A00FA52" w14:textId="77777777" w:rsidR="002643FE"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C, 11.DSR, 11.RI, 11.W, </w:t>
            </w:r>
            <w:r>
              <w:rPr>
                <w:rFonts w:ascii="Times New Roman" w:eastAsia="Times New Roman" w:hAnsi="Times New Roman" w:cs="Times New Roman"/>
                <w:sz w:val="24"/>
                <w:szCs w:val="24"/>
              </w:rPr>
              <w:lastRenderedPageBreak/>
              <w:t>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528FE811" w14:textId="77777777" w:rsidR="002643FE" w:rsidRPr="009C4A1C" w:rsidRDefault="002643FE" w:rsidP="0037174E">
            <w:pPr>
              <w:rPr>
                <w:rFonts w:ascii="Times New Roman" w:eastAsia="Times New Roman" w:hAnsi="Times New Roman" w:cs="Times New Roman"/>
                <w:sz w:val="24"/>
                <w:szCs w:val="24"/>
              </w:rPr>
            </w:pPr>
          </w:p>
          <w:p w14:paraId="75C6AA91" w14:textId="77777777" w:rsidR="002643FE" w:rsidRPr="009C4A1C"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618A6712"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3B82E1EF" w14:textId="77777777" w:rsidTr="002643FE">
        <w:tc>
          <w:tcPr>
            <w:tcW w:w="737" w:type="dxa"/>
          </w:tcPr>
          <w:p w14:paraId="60975859"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3668" w:type="dxa"/>
          </w:tcPr>
          <w:p w14:paraId="292548FE"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4648" w:type="dxa"/>
          </w:tcPr>
          <w:p w14:paraId="166DF904"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13F6BF89" w14:textId="77777777" w:rsidR="002643FE" w:rsidRPr="00ED3052" w:rsidRDefault="002643FE" w:rsidP="002643FE">
            <w:pPr>
              <w:pStyle w:val="ListParagraph"/>
              <w:numPr>
                <w:ilvl w:val="0"/>
                <w:numId w:val="421"/>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7C1E9D45"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3D844A3E"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1720EED6"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65775810"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4053" w:type="dxa"/>
          </w:tcPr>
          <w:p w14:paraId="2E7A533A"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25D7A3C0"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5CB1C1C2"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2A63147B"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361586D4"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2741" w:type="dxa"/>
          </w:tcPr>
          <w:p w14:paraId="72E24C2D" w14:textId="77777777" w:rsidR="002643FE"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E916064" w14:textId="77777777" w:rsidR="002643FE" w:rsidRDefault="002643FE" w:rsidP="0037174E">
            <w:pPr>
              <w:rPr>
                <w:rFonts w:ascii="Times New Roman" w:eastAsia="Times New Roman" w:hAnsi="Times New Roman" w:cs="Times New Roman"/>
                <w:sz w:val="24"/>
                <w:szCs w:val="24"/>
              </w:rPr>
            </w:pPr>
          </w:p>
          <w:p w14:paraId="5A2BDAE1" w14:textId="77777777" w:rsidR="002643FE" w:rsidRPr="009C4A1C"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5F78E1FF"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6BCB166B" w14:textId="77777777" w:rsidTr="002643FE">
        <w:tc>
          <w:tcPr>
            <w:tcW w:w="737" w:type="dxa"/>
            <w:shd w:val="clear" w:color="auto" w:fill="AEAAAA" w:themeFill="background2" w:themeFillShade="BF"/>
          </w:tcPr>
          <w:p w14:paraId="27224FB0" w14:textId="77777777" w:rsidR="002643FE" w:rsidRPr="009C4A1C" w:rsidRDefault="002643FE" w:rsidP="0037174E">
            <w:pPr>
              <w:pStyle w:val="Heading2"/>
              <w:spacing w:before="0" w:beforeAutospacing="0" w:after="0" w:afterAutospacing="0"/>
              <w:rPr>
                <w:sz w:val="24"/>
                <w:szCs w:val="24"/>
              </w:rPr>
            </w:pPr>
          </w:p>
        </w:tc>
        <w:tc>
          <w:tcPr>
            <w:tcW w:w="3668" w:type="dxa"/>
            <w:shd w:val="clear" w:color="auto" w:fill="AEAAAA" w:themeFill="background2" w:themeFillShade="BF"/>
          </w:tcPr>
          <w:p w14:paraId="6A57DFD0" w14:textId="77777777" w:rsidR="002643FE" w:rsidRPr="009C4A1C" w:rsidRDefault="002643FE" w:rsidP="0037174E">
            <w:pPr>
              <w:pStyle w:val="Heading2"/>
              <w:spacing w:before="0" w:beforeAutospacing="0" w:after="0" w:afterAutospacing="0"/>
              <w:rPr>
                <w:sz w:val="24"/>
                <w:szCs w:val="24"/>
              </w:rPr>
            </w:pPr>
            <w:bookmarkStart w:id="3" w:name="_Toc67297990"/>
            <w:r w:rsidRPr="009C4A1C">
              <w:rPr>
                <w:sz w:val="24"/>
                <w:szCs w:val="24"/>
              </w:rPr>
              <w:t>Demonstrating Professional Competencies</w:t>
            </w:r>
          </w:p>
        </w:tc>
        <w:tc>
          <w:tcPr>
            <w:tcW w:w="4648" w:type="dxa"/>
            <w:shd w:val="clear" w:color="auto" w:fill="AEAAAA" w:themeFill="background2" w:themeFillShade="BF"/>
          </w:tcPr>
          <w:p w14:paraId="48321657" w14:textId="77777777" w:rsidR="002643FE" w:rsidRPr="009C4A1C" w:rsidRDefault="002643FE" w:rsidP="0037174E">
            <w:pPr>
              <w:pStyle w:val="Heading2"/>
              <w:spacing w:before="0" w:beforeAutospacing="0" w:after="0" w:afterAutospacing="0"/>
              <w:rPr>
                <w:sz w:val="24"/>
                <w:szCs w:val="24"/>
              </w:rPr>
            </w:pPr>
          </w:p>
        </w:tc>
        <w:tc>
          <w:tcPr>
            <w:tcW w:w="4053" w:type="dxa"/>
            <w:shd w:val="clear" w:color="auto" w:fill="AEAAAA" w:themeFill="background2" w:themeFillShade="BF"/>
          </w:tcPr>
          <w:p w14:paraId="448FD109" w14:textId="77777777" w:rsidR="002643FE" w:rsidRPr="009C4A1C" w:rsidRDefault="002643FE" w:rsidP="0037174E">
            <w:pPr>
              <w:pStyle w:val="Heading2"/>
              <w:spacing w:before="0" w:beforeAutospacing="0" w:after="0" w:afterAutospacing="0"/>
              <w:rPr>
                <w:sz w:val="24"/>
                <w:szCs w:val="24"/>
              </w:rPr>
            </w:pPr>
          </w:p>
        </w:tc>
        <w:bookmarkEnd w:id="3"/>
        <w:tc>
          <w:tcPr>
            <w:tcW w:w="2741" w:type="dxa"/>
            <w:shd w:val="clear" w:color="auto" w:fill="AEAAAA" w:themeFill="background2" w:themeFillShade="BF"/>
          </w:tcPr>
          <w:p w14:paraId="5C532068" w14:textId="77777777" w:rsidR="002643FE" w:rsidRPr="009C4A1C" w:rsidRDefault="002643FE" w:rsidP="0037174E">
            <w:pPr>
              <w:pStyle w:val="Heading2"/>
              <w:spacing w:before="0" w:beforeAutospacing="0" w:after="0" w:afterAutospacing="0"/>
              <w:rPr>
                <w:sz w:val="24"/>
                <w:szCs w:val="24"/>
              </w:rPr>
            </w:pPr>
          </w:p>
        </w:tc>
        <w:tc>
          <w:tcPr>
            <w:tcW w:w="2863" w:type="dxa"/>
            <w:shd w:val="clear" w:color="auto" w:fill="AEAAAA" w:themeFill="background2" w:themeFillShade="BF"/>
          </w:tcPr>
          <w:p w14:paraId="7C0F2353" w14:textId="77777777" w:rsidR="002643FE" w:rsidRPr="009C4A1C" w:rsidRDefault="002643FE" w:rsidP="0037174E">
            <w:pPr>
              <w:pStyle w:val="Heading2"/>
              <w:spacing w:before="0" w:beforeAutospacing="0" w:after="0" w:afterAutospacing="0"/>
              <w:rPr>
                <w:sz w:val="24"/>
                <w:szCs w:val="24"/>
              </w:rPr>
            </w:pPr>
          </w:p>
        </w:tc>
      </w:tr>
      <w:tr w:rsidR="002643FE" w:rsidRPr="009C4A1C" w14:paraId="29972978" w14:textId="77777777" w:rsidTr="002643FE">
        <w:tc>
          <w:tcPr>
            <w:tcW w:w="737" w:type="dxa"/>
          </w:tcPr>
          <w:p w14:paraId="6927FD0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3668" w:type="dxa"/>
          </w:tcPr>
          <w:p w14:paraId="3E2306FB"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4648" w:type="dxa"/>
          </w:tcPr>
          <w:p w14:paraId="60CF9450"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679A5B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53D64EF7"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identifying the organization’s structure, culture, policies, and procedures, as well as its role and position within the community, industry, and economy.</w:t>
            </w:r>
          </w:p>
        </w:tc>
        <w:tc>
          <w:tcPr>
            <w:tcW w:w="4053" w:type="dxa"/>
          </w:tcPr>
          <w:p w14:paraId="5FA04780"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understand where one fits within the family, school, workplace, and the community?</w:t>
            </w:r>
          </w:p>
          <w:p w14:paraId="22E3D750"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19C7DB6D"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 an organization’s vision and mission statements help people understand the organization’s big picture?</w:t>
            </w:r>
          </w:p>
          <w:p w14:paraId="2339A364"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2741" w:type="dxa"/>
          </w:tcPr>
          <w:p w14:paraId="753DEF0B" w14:textId="77777777" w:rsidR="002643FE"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10.C, 10.DSR, 10.RI, 11.C, 11.DSR, 11.RI, 12.C, 12.DSR, 12.RI</w:t>
            </w:r>
          </w:p>
          <w:p w14:paraId="64087048" w14:textId="77777777" w:rsidR="002643FE" w:rsidRPr="009C4A1C" w:rsidRDefault="002643FE" w:rsidP="0037174E">
            <w:pPr>
              <w:rPr>
                <w:rFonts w:ascii="Times New Roman" w:eastAsia="Times New Roman" w:hAnsi="Times New Roman" w:cs="Times New Roman"/>
                <w:sz w:val="24"/>
                <w:szCs w:val="24"/>
              </w:rPr>
            </w:pPr>
          </w:p>
          <w:p w14:paraId="32C85A97" w14:textId="77777777" w:rsidR="002643FE" w:rsidRPr="009C4A1C"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4B4823ED"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43AEDE95" w14:textId="77777777" w:rsidTr="002643FE">
        <w:tc>
          <w:tcPr>
            <w:tcW w:w="737" w:type="dxa"/>
          </w:tcPr>
          <w:p w14:paraId="271EA96D"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3668" w:type="dxa"/>
          </w:tcPr>
          <w:p w14:paraId="5E56835A"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4648" w:type="dxa"/>
          </w:tcPr>
          <w:p w14:paraId="37F9FBD9" w14:textId="77777777" w:rsidR="002643FE" w:rsidRPr="00E8219E" w:rsidRDefault="002643FE" w:rsidP="0037174E">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0C3F79BE"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recognizing the importance of education and career planning (e.g., minimum job qualifications, </w:t>
            </w:r>
            <w:proofErr w:type="gramStart"/>
            <w:r w:rsidRPr="00ED3052">
              <w:rPr>
                <w:rFonts w:ascii="Times New Roman" w:eastAsia="Times New Roman" w:hAnsi="Times New Roman" w:cs="Times New Roman"/>
                <w:sz w:val="24"/>
                <w:szCs w:val="24"/>
              </w:rPr>
              <w:t>advancement</w:t>
            </w:r>
            <w:proofErr w:type="gramEnd"/>
            <w:r w:rsidRPr="00ED3052">
              <w:rPr>
                <w:rFonts w:ascii="Times New Roman" w:eastAsia="Times New Roman" w:hAnsi="Times New Roman" w:cs="Times New Roman"/>
                <w:sz w:val="24"/>
                <w:szCs w:val="24"/>
              </w:rPr>
              <w:t xml:space="preserve"> and professional-development opportunities)</w:t>
            </w:r>
          </w:p>
          <w:p w14:paraId="7A2E338E"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identifying available benefits and professional resources (e.g., labor unions, professional organizations, employee-assistance programs, </w:t>
            </w:r>
            <w:proofErr w:type="gramStart"/>
            <w:r w:rsidRPr="00ED3052">
              <w:rPr>
                <w:rFonts w:ascii="Times New Roman" w:eastAsia="Times New Roman" w:hAnsi="Times New Roman" w:cs="Times New Roman"/>
                <w:sz w:val="24"/>
                <w:szCs w:val="24"/>
              </w:rPr>
              <w:t>insurance</w:t>
            </w:r>
            <w:proofErr w:type="gramEnd"/>
            <w:r w:rsidRPr="00ED3052">
              <w:rPr>
                <w:rFonts w:ascii="Times New Roman" w:eastAsia="Times New Roman" w:hAnsi="Times New Roman" w:cs="Times New Roman"/>
                <w:sz w:val="24"/>
                <w:szCs w:val="24"/>
              </w:rPr>
              <w:t xml:space="preserve"> and retirement benefits)</w:t>
            </w:r>
          </w:p>
          <w:p w14:paraId="597CBE0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21920A1A"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4053" w:type="dxa"/>
          </w:tcPr>
          <w:p w14:paraId="7A9A43D6"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entry-level requirements for a specific career?</w:t>
            </w:r>
          </w:p>
          <w:p w14:paraId="0B295205"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4B3C453C"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6238EA35"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3C7DE42C"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2741" w:type="dxa"/>
          </w:tcPr>
          <w:p w14:paraId="44A73B8F" w14:textId="77777777" w:rsidR="002643FE" w:rsidRDefault="002643FE" w:rsidP="0037174E">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5EA4B30A" w14:textId="77777777" w:rsidR="002643FE" w:rsidRPr="009C4A1C" w:rsidRDefault="002643FE" w:rsidP="0037174E">
            <w:pPr>
              <w:rPr>
                <w:rFonts w:ascii="Times New Roman" w:eastAsia="Times New Roman" w:hAnsi="Times New Roman" w:cs="Times New Roman"/>
                <w:sz w:val="24"/>
                <w:szCs w:val="24"/>
              </w:rPr>
            </w:pPr>
          </w:p>
          <w:p w14:paraId="6F757B85" w14:textId="77777777" w:rsidR="002643FE" w:rsidRDefault="002643FE" w:rsidP="0037174E">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91084F2" w14:textId="77777777" w:rsidR="002643FE" w:rsidRPr="009C4A1C" w:rsidRDefault="002643FE" w:rsidP="0037174E">
            <w:pPr>
              <w:rPr>
                <w:rFonts w:ascii="Times New Roman" w:eastAsia="Times New Roman" w:hAnsi="Times New Roman" w:cs="Times New Roman"/>
                <w:sz w:val="24"/>
                <w:szCs w:val="24"/>
              </w:rPr>
            </w:pPr>
          </w:p>
          <w:p w14:paraId="59C8F37B"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0D319F09"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70D60882" w14:textId="77777777" w:rsidTr="002643FE">
        <w:tc>
          <w:tcPr>
            <w:tcW w:w="737" w:type="dxa"/>
          </w:tcPr>
          <w:p w14:paraId="269DCA74"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3668" w:type="dxa"/>
          </w:tcPr>
          <w:p w14:paraId="0E6C9331"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4648" w:type="dxa"/>
          </w:tcPr>
          <w:p w14:paraId="76578A7A"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76855B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18AC4C6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24FB005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4C4951B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acquiring industry-related professional skills and knowledge (e.g., credentials/certifications)</w:t>
            </w:r>
          </w:p>
          <w:p w14:paraId="33D19FB8"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4053" w:type="dxa"/>
          </w:tcPr>
          <w:p w14:paraId="0BE92A71"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have an open mind and be flexible when confronted with change?</w:t>
            </w:r>
          </w:p>
          <w:p w14:paraId="0B0DE74D"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2F6F3BE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595AF3D3"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actions can an employee take to become eligible for promotion in a given career?</w:t>
            </w:r>
          </w:p>
          <w:p w14:paraId="1148C1BE"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2741" w:type="dxa"/>
          </w:tcPr>
          <w:p w14:paraId="2F3D5291" w14:textId="77777777" w:rsidR="002643FE" w:rsidRPr="008F042C" w:rsidRDefault="002643FE" w:rsidP="0037174E">
            <w:pPr>
              <w:rPr>
                <w:rFonts w:ascii="Times New Roman" w:eastAsia="Times New Roman" w:hAnsi="Times New Roman" w:cs="Times New Roman"/>
                <w:sz w:val="24"/>
                <w:szCs w:val="24"/>
                <w:lang w:val="pt-BR"/>
              </w:rPr>
            </w:pPr>
            <w:r w:rsidRPr="008F042C">
              <w:rPr>
                <w:rFonts w:ascii="Times New Roman" w:eastAsia="Times New Roman" w:hAnsi="Times New Roman" w:cs="Times New Roman"/>
                <w:b/>
                <w:bCs/>
                <w:sz w:val="24"/>
                <w:szCs w:val="24"/>
                <w:lang w:val="pt-BR"/>
              </w:rPr>
              <w:lastRenderedPageBreak/>
              <w:t>English:</w:t>
            </w:r>
            <w:r w:rsidRPr="008F042C">
              <w:rPr>
                <w:rFonts w:ascii="Times New Roman" w:eastAsia="Times New Roman" w:hAnsi="Times New Roman" w:cs="Times New Roman"/>
                <w:sz w:val="24"/>
                <w:szCs w:val="24"/>
                <w:lang w:val="pt-BR"/>
              </w:rPr>
              <w:t xml:space="preserve"> 9.C, 9.DSR, 9.RI, 9.R, 10.C, 10.DSR, 10.RI, 10.6, 10.R, 11.C, 11.DSR, 11.RI, 11.R, 12.C, 12.DSR, 12.RI, 12.R</w:t>
            </w:r>
          </w:p>
          <w:p w14:paraId="5E955586" w14:textId="77777777" w:rsidR="002643FE" w:rsidRPr="008F042C" w:rsidRDefault="002643FE" w:rsidP="0037174E">
            <w:pPr>
              <w:rPr>
                <w:rFonts w:ascii="Times New Roman" w:eastAsia="Times New Roman" w:hAnsi="Times New Roman" w:cs="Times New Roman"/>
                <w:sz w:val="24"/>
                <w:szCs w:val="24"/>
                <w:lang w:val="pt-BR"/>
              </w:rPr>
            </w:pPr>
          </w:p>
          <w:p w14:paraId="21FECF25" w14:textId="77777777" w:rsidR="002643FE" w:rsidRDefault="002643FE" w:rsidP="0037174E">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75D93A2" w14:textId="77777777" w:rsidR="002643FE" w:rsidRPr="009C4A1C" w:rsidRDefault="002643FE" w:rsidP="0037174E">
            <w:pPr>
              <w:rPr>
                <w:rFonts w:ascii="Times New Roman" w:eastAsia="Times New Roman" w:hAnsi="Times New Roman" w:cs="Times New Roman"/>
                <w:sz w:val="24"/>
                <w:szCs w:val="24"/>
              </w:rPr>
            </w:pPr>
          </w:p>
          <w:p w14:paraId="6BF59BD8" w14:textId="77777777" w:rsidR="002643FE" w:rsidRPr="009C4A1C" w:rsidRDefault="002643FE" w:rsidP="0037174E">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2863" w:type="dxa"/>
          </w:tcPr>
          <w:p w14:paraId="4868A02F" w14:textId="77777777" w:rsidR="002643FE" w:rsidRPr="009C4A1C" w:rsidRDefault="002643FE" w:rsidP="0037174E">
            <w:pPr>
              <w:rPr>
                <w:rFonts w:ascii="Times New Roman" w:eastAsia="Times New Roman" w:hAnsi="Times New Roman" w:cs="Times New Roman"/>
                <w:sz w:val="24"/>
                <w:szCs w:val="24"/>
              </w:rPr>
            </w:pPr>
          </w:p>
        </w:tc>
      </w:tr>
      <w:tr w:rsidR="002643FE" w:rsidRPr="00F114BA" w14:paraId="1C8BB9DD" w14:textId="77777777" w:rsidTr="002643FE">
        <w:tc>
          <w:tcPr>
            <w:tcW w:w="737" w:type="dxa"/>
          </w:tcPr>
          <w:p w14:paraId="5E11507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3668" w:type="dxa"/>
          </w:tcPr>
          <w:p w14:paraId="59490580"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4648" w:type="dxa"/>
          </w:tcPr>
          <w:p w14:paraId="6164EDA5"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77FDAD3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59EB858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3B6F5940"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39BFBCB9"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0BB7E23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286D5B9A" w14:textId="77777777" w:rsidR="002643FE" w:rsidRPr="00ED3052" w:rsidRDefault="002643FE" w:rsidP="002643FE">
            <w:pPr>
              <w:numPr>
                <w:ilvl w:val="1"/>
                <w:numId w:val="32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065FE8B5" w14:textId="77777777" w:rsidR="002643FE" w:rsidRPr="00ED3052" w:rsidRDefault="002643FE" w:rsidP="002643FE">
            <w:pPr>
              <w:numPr>
                <w:ilvl w:val="1"/>
                <w:numId w:val="32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286F1F5A" w14:textId="77777777" w:rsidR="002643FE" w:rsidRPr="009C4A1C" w:rsidRDefault="002643FE" w:rsidP="002643FE">
            <w:pPr>
              <w:numPr>
                <w:ilvl w:val="1"/>
                <w:numId w:val="405"/>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4053" w:type="dxa"/>
          </w:tcPr>
          <w:p w14:paraId="4A1290F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45513D2F"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58A516E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506C8C29"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6F49DE7A"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Why is it important to maintain equipment? What are </w:t>
            </w:r>
            <w:proofErr w:type="gramStart"/>
            <w:r w:rsidRPr="00ED3052">
              <w:rPr>
                <w:rFonts w:ascii="Times New Roman" w:eastAsia="Times New Roman" w:hAnsi="Times New Roman" w:cs="Times New Roman"/>
                <w:sz w:val="24"/>
                <w:szCs w:val="24"/>
              </w:rPr>
              <w:t>possible consequences</w:t>
            </w:r>
            <w:proofErr w:type="gramEnd"/>
            <w:r w:rsidRPr="00ED3052">
              <w:rPr>
                <w:rFonts w:ascii="Times New Roman" w:eastAsia="Times New Roman" w:hAnsi="Times New Roman" w:cs="Times New Roman"/>
                <w:sz w:val="24"/>
                <w:szCs w:val="24"/>
              </w:rPr>
              <w:t xml:space="preserve"> of not doing so?</w:t>
            </w:r>
          </w:p>
          <w:p w14:paraId="7FE8E980"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2741" w:type="dxa"/>
          </w:tcPr>
          <w:p w14:paraId="2552C505" w14:textId="77777777" w:rsidR="002643FE" w:rsidRPr="008F042C" w:rsidRDefault="002643FE" w:rsidP="0037174E">
            <w:pPr>
              <w:rPr>
                <w:rFonts w:ascii="Times New Roman" w:eastAsia="Times New Roman" w:hAnsi="Times New Roman" w:cs="Times New Roman"/>
                <w:sz w:val="24"/>
                <w:szCs w:val="24"/>
                <w:lang w:val="pt-BR"/>
              </w:rPr>
            </w:pPr>
            <w:r w:rsidRPr="008F042C">
              <w:rPr>
                <w:rFonts w:ascii="Times New Roman" w:eastAsia="Times New Roman" w:hAnsi="Times New Roman" w:cs="Times New Roman"/>
                <w:b/>
                <w:bCs/>
                <w:sz w:val="24"/>
                <w:szCs w:val="24"/>
                <w:lang w:val="pt-BR"/>
              </w:rPr>
              <w:t>English:</w:t>
            </w:r>
            <w:r w:rsidRPr="008F042C">
              <w:rPr>
                <w:rFonts w:ascii="Times New Roman" w:eastAsia="Times New Roman" w:hAnsi="Times New Roman" w:cs="Times New Roman"/>
                <w:sz w:val="24"/>
                <w:szCs w:val="24"/>
                <w:lang w:val="pt-BR"/>
              </w:rPr>
              <w:t xml:space="preserve"> 9.C, 9.DSR, 9.RI, 9.R, 10.C, 10.DSR, 10.RI, 10.6, 10.R, 11.C, 11.DSR, 11.RI, 11.R, 12.C, 12.DSR, 12.RI, 12.R</w:t>
            </w:r>
          </w:p>
          <w:p w14:paraId="735D0B7C" w14:textId="77777777" w:rsidR="002643FE" w:rsidRPr="008F042C" w:rsidRDefault="002643FE" w:rsidP="0037174E">
            <w:pPr>
              <w:rPr>
                <w:rFonts w:ascii="Times New Roman" w:eastAsia="Times New Roman" w:hAnsi="Times New Roman" w:cs="Times New Roman"/>
                <w:sz w:val="24"/>
                <w:szCs w:val="24"/>
                <w:lang w:val="pt-BR"/>
              </w:rPr>
            </w:pPr>
          </w:p>
          <w:p w14:paraId="538E7680" w14:textId="77777777" w:rsidR="002643FE" w:rsidRDefault="002643FE" w:rsidP="0037174E">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1B65006B" w14:textId="77777777" w:rsidR="002643FE" w:rsidRPr="009C4A1C" w:rsidRDefault="002643FE" w:rsidP="0037174E">
            <w:pPr>
              <w:rPr>
                <w:rFonts w:ascii="Times New Roman" w:eastAsia="Times New Roman" w:hAnsi="Times New Roman" w:cs="Times New Roman"/>
                <w:sz w:val="24"/>
                <w:szCs w:val="24"/>
              </w:rPr>
            </w:pPr>
          </w:p>
          <w:p w14:paraId="0CCDBC46" w14:textId="77777777" w:rsidR="002643FE" w:rsidRPr="008F042C" w:rsidRDefault="002643FE" w:rsidP="0037174E">
            <w:pPr>
              <w:rPr>
                <w:rFonts w:ascii="Times New Roman" w:eastAsia="Times New Roman" w:hAnsi="Times New Roman" w:cs="Times New Roman"/>
                <w:sz w:val="24"/>
                <w:szCs w:val="24"/>
                <w:lang w:val="pt-BR"/>
              </w:rPr>
            </w:pPr>
            <w:r w:rsidRPr="008F042C">
              <w:rPr>
                <w:rFonts w:ascii="Times New Roman" w:eastAsia="Times New Roman" w:hAnsi="Times New Roman" w:cs="Times New Roman"/>
                <w:b/>
                <w:bCs/>
                <w:sz w:val="24"/>
                <w:szCs w:val="24"/>
                <w:lang w:val="pt-BR"/>
              </w:rPr>
              <w:t>Mathematics:</w:t>
            </w:r>
            <w:r w:rsidRPr="008F042C">
              <w:rPr>
                <w:rFonts w:ascii="Times New Roman" w:eastAsia="Times New Roman" w:hAnsi="Times New Roman" w:cs="Times New Roman"/>
                <w:sz w:val="24"/>
                <w:szCs w:val="24"/>
                <w:lang w:val="pt-BR"/>
              </w:rPr>
              <w:t xml:space="preserve"> A.4, A.5, A.8, A.9, AFDA.3, AFDA.4, AFDA.5, AFDA.6, AFDA.7, AFDA.8, COM.1, COM.3, COM.5, COM.8</w:t>
            </w:r>
          </w:p>
        </w:tc>
        <w:tc>
          <w:tcPr>
            <w:tcW w:w="2863" w:type="dxa"/>
          </w:tcPr>
          <w:p w14:paraId="4BBC9422" w14:textId="77777777" w:rsidR="002643FE" w:rsidRPr="008F042C" w:rsidRDefault="002643FE" w:rsidP="0037174E">
            <w:pPr>
              <w:rPr>
                <w:rFonts w:ascii="Times New Roman" w:eastAsia="Times New Roman" w:hAnsi="Times New Roman" w:cs="Times New Roman"/>
                <w:sz w:val="24"/>
                <w:szCs w:val="24"/>
                <w:lang w:val="pt-BR"/>
              </w:rPr>
            </w:pPr>
          </w:p>
        </w:tc>
      </w:tr>
      <w:tr w:rsidR="002643FE" w:rsidRPr="009C4A1C" w14:paraId="39668E3E" w14:textId="77777777" w:rsidTr="002643FE">
        <w:tc>
          <w:tcPr>
            <w:tcW w:w="737" w:type="dxa"/>
          </w:tcPr>
          <w:p w14:paraId="37662123"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3668" w:type="dxa"/>
          </w:tcPr>
          <w:p w14:paraId="64120AFD"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4648" w:type="dxa"/>
          </w:tcPr>
          <w:p w14:paraId="233C6C7F"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01AFCC8"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06606AC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3BED6A9A"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4053" w:type="dxa"/>
          </w:tcPr>
          <w:p w14:paraId="1E1F57A9"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3372AD56"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517085E5"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2741" w:type="dxa"/>
          </w:tcPr>
          <w:p w14:paraId="64CD913C" w14:textId="77777777" w:rsidR="002643FE" w:rsidRPr="008F042C" w:rsidRDefault="002643FE" w:rsidP="0037174E">
            <w:pPr>
              <w:rPr>
                <w:rFonts w:ascii="Times New Roman" w:eastAsia="Times New Roman" w:hAnsi="Times New Roman" w:cs="Times New Roman"/>
                <w:sz w:val="24"/>
                <w:szCs w:val="24"/>
                <w:lang w:val="pt-BR"/>
              </w:rPr>
            </w:pPr>
            <w:r w:rsidRPr="008F042C">
              <w:rPr>
                <w:rFonts w:ascii="Times New Roman" w:eastAsia="Times New Roman" w:hAnsi="Times New Roman" w:cs="Times New Roman"/>
                <w:b/>
                <w:bCs/>
                <w:sz w:val="24"/>
                <w:szCs w:val="24"/>
                <w:lang w:val="pt-BR"/>
              </w:rPr>
              <w:t>English:</w:t>
            </w:r>
            <w:r w:rsidRPr="008F042C">
              <w:rPr>
                <w:rFonts w:ascii="Times New Roman" w:eastAsia="Times New Roman" w:hAnsi="Times New Roman" w:cs="Times New Roman"/>
                <w:sz w:val="24"/>
                <w:szCs w:val="24"/>
                <w:lang w:val="pt-BR"/>
              </w:rPr>
              <w:t xml:space="preserve"> 9.C, 9.DSR, 9.RI, 9.R, 10.C, 10.DSR, 10.RI, 10.6, 10.R, 11.C, 11.DSR, 11.RI, 11.R, 12.C, 12.DSR, 12.RI, 12.R</w:t>
            </w:r>
          </w:p>
          <w:p w14:paraId="3D498BFB" w14:textId="77777777" w:rsidR="002643FE" w:rsidRPr="008F042C" w:rsidRDefault="002643FE" w:rsidP="0037174E">
            <w:pPr>
              <w:rPr>
                <w:rFonts w:ascii="Times New Roman" w:eastAsia="Times New Roman" w:hAnsi="Times New Roman" w:cs="Times New Roman"/>
                <w:sz w:val="24"/>
                <w:szCs w:val="24"/>
                <w:lang w:val="pt-BR"/>
              </w:rPr>
            </w:pPr>
          </w:p>
          <w:p w14:paraId="498BE636" w14:textId="77777777" w:rsidR="002643FE" w:rsidRPr="009C4A1C" w:rsidRDefault="002643FE" w:rsidP="0037174E">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70B9124" w14:textId="77777777" w:rsidR="002643FE" w:rsidRDefault="002643FE" w:rsidP="0037174E">
            <w:pPr>
              <w:rPr>
                <w:rFonts w:ascii="Times New Roman" w:eastAsia="Times New Roman" w:hAnsi="Times New Roman" w:cs="Times New Roman"/>
                <w:sz w:val="24"/>
                <w:szCs w:val="24"/>
              </w:rPr>
            </w:pPr>
          </w:p>
          <w:p w14:paraId="31CBDEA8" w14:textId="77777777" w:rsidR="002643FE" w:rsidRPr="009C4A1C" w:rsidRDefault="002643FE" w:rsidP="0037174E">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75299EEE" w14:textId="77777777" w:rsidR="002643FE" w:rsidRDefault="002643FE" w:rsidP="0037174E">
            <w:pPr>
              <w:rPr>
                <w:rFonts w:ascii="Times New Roman" w:eastAsia="Times New Roman" w:hAnsi="Times New Roman" w:cs="Times New Roman"/>
                <w:sz w:val="24"/>
                <w:szCs w:val="24"/>
              </w:rPr>
            </w:pPr>
          </w:p>
          <w:p w14:paraId="58C310BD" w14:textId="77777777" w:rsidR="002643FE" w:rsidRPr="009C4A1C" w:rsidRDefault="002643FE" w:rsidP="0037174E">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2863" w:type="dxa"/>
          </w:tcPr>
          <w:p w14:paraId="4E65FB4D"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3582AC3C" w14:textId="77777777" w:rsidTr="002643FE">
        <w:tc>
          <w:tcPr>
            <w:tcW w:w="737" w:type="dxa"/>
          </w:tcPr>
          <w:p w14:paraId="2E6BAF20"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3668" w:type="dxa"/>
          </w:tcPr>
          <w:p w14:paraId="742A26DA"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4648" w:type="dxa"/>
          </w:tcPr>
          <w:p w14:paraId="10217D4C"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FD08913"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2E278E25"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3E84FF2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0F3E441B"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62C782B8"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1AEEAE8E"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4053" w:type="dxa"/>
          </w:tcPr>
          <w:p w14:paraId="51AB2BAB"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2EB70DCC"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3F991A4F"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6F932250"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2741" w:type="dxa"/>
          </w:tcPr>
          <w:p w14:paraId="7A983A30" w14:textId="77777777" w:rsidR="002643FE" w:rsidRPr="002643FE" w:rsidRDefault="002643FE" w:rsidP="0037174E">
            <w:pPr>
              <w:rPr>
                <w:rFonts w:ascii="Times New Roman" w:eastAsia="Times New Roman" w:hAnsi="Times New Roman" w:cs="Times New Roman"/>
                <w:sz w:val="24"/>
                <w:szCs w:val="24"/>
                <w:lang w:val="pt-BR"/>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w:t>
            </w:r>
            <w:r w:rsidRPr="002643FE">
              <w:rPr>
                <w:rFonts w:ascii="Times New Roman" w:eastAsia="Times New Roman" w:hAnsi="Times New Roman" w:cs="Times New Roman"/>
                <w:sz w:val="24"/>
                <w:szCs w:val="24"/>
                <w:lang w:val="pt-BR"/>
              </w:rPr>
              <w:t>DSR, 10.RI, 10.W, 10.R, 11.C, 11.DSR, 11.RI, 11.W, 11.R, 12.C, 12.DSR, 12.RI, 12.W, 12.R</w:t>
            </w:r>
          </w:p>
          <w:p w14:paraId="3CFD4FA1" w14:textId="77777777" w:rsidR="002643FE" w:rsidRPr="002643FE" w:rsidRDefault="002643FE" w:rsidP="0037174E">
            <w:pPr>
              <w:rPr>
                <w:rFonts w:ascii="Times New Roman" w:eastAsia="Times New Roman" w:hAnsi="Times New Roman" w:cs="Times New Roman"/>
                <w:sz w:val="24"/>
                <w:szCs w:val="24"/>
                <w:lang w:val="pt-BR"/>
              </w:rPr>
            </w:pPr>
          </w:p>
          <w:p w14:paraId="5CE4A7A2" w14:textId="77777777" w:rsidR="002643FE" w:rsidRPr="009C4A1C" w:rsidRDefault="002643FE" w:rsidP="0037174E">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AFFCB04" w14:textId="77777777" w:rsidR="002643FE" w:rsidRDefault="002643FE" w:rsidP="0037174E">
            <w:pPr>
              <w:rPr>
                <w:rFonts w:ascii="Times New Roman" w:eastAsia="Times New Roman" w:hAnsi="Times New Roman" w:cs="Times New Roman"/>
                <w:sz w:val="24"/>
                <w:szCs w:val="24"/>
              </w:rPr>
            </w:pPr>
          </w:p>
          <w:p w14:paraId="521C3823" w14:textId="77777777" w:rsidR="002643FE" w:rsidRPr="009C4A1C" w:rsidRDefault="002643FE" w:rsidP="0037174E">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COM.10</w:t>
            </w:r>
          </w:p>
        </w:tc>
        <w:tc>
          <w:tcPr>
            <w:tcW w:w="2863" w:type="dxa"/>
          </w:tcPr>
          <w:p w14:paraId="1FA26ED5" w14:textId="77777777" w:rsidR="002643FE" w:rsidRPr="009C4A1C" w:rsidRDefault="002643FE" w:rsidP="0037174E">
            <w:pPr>
              <w:rPr>
                <w:rFonts w:ascii="Times New Roman" w:eastAsia="Times New Roman" w:hAnsi="Times New Roman" w:cs="Times New Roman"/>
                <w:sz w:val="24"/>
                <w:szCs w:val="24"/>
              </w:rPr>
            </w:pPr>
          </w:p>
        </w:tc>
      </w:tr>
      <w:tr w:rsidR="002643FE" w:rsidRPr="00F114BA" w14:paraId="79F43647" w14:textId="77777777" w:rsidTr="002643FE">
        <w:tc>
          <w:tcPr>
            <w:tcW w:w="737" w:type="dxa"/>
          </w:tcPr>
          <w:p w14:paraId="71163EE1"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3668" w:type="dxa"/>
          </w:tcPr>
          <w:p w14:paraId="7D7729B5"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4648" w:type="dxa"/>
          </w:tcPr>
          <w:p w14:paraId="5F87FB37"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7EBD4D8F"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3F556C5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4B296BE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0F1DDFF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file-sharing techniques</w:t>
            </w:r>
          </w:p>
          <w:p w14:paraId="0825555B"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1B484300"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4053" w:type="dxa"/>
          </w:tcPr>
          <w:p w14:paraId="3E3F20A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technology systems are common within a given industry?</w:t>
            </w:r>
          </w:p>
          <w:p w14:paraId="16D495B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7480484C"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steps should be taken if there is a problem with technology in the workplace?</w:t>
            </w:r>
          </w:p>
        </w:tc>
        <w:tc>
          <w:tcPr>
            <w:tcW w:w="2741" w:type="dxa"/>
          </w:tcPr>
          <w:p w14:paraId="78627C00" w14:textId="77777777" w:rsidR="002643FE" w:rsidRPr="008F042C" w:rsidRDefault="002643FE" w:rsidP="0037174E">
            <w:pPr>
              <w:rPr>
                <w:rFonts w:ascii="Times New Roman" w:eastAsia="Times New Roman" w:hAnsi="Times New Roman" w:cs="Times New Roman"/>
                <w:sz w:val="24"/>
                <w:szCs w:val="24"/>
                <w:lang w:val="pt-BR"/>
              </w:rPr>
            </w:pPr>
            <w:r w:rsidRPr="008F042C">
              <w:rPr>
                <w:rFonts w:ascii="Times New Roman" w:eastAsia="Times New Roman" w:hAnsi="Times New Roman" w:cs="Times New Roman"/>
                <w:b/>
                <w:bCs/>
                <w:sz w:val="24"/>
                <w:szCs w:val="24"/>
                <w:lang w:val="pt-BR"/>
              </w:rPr>
              <w:lastRenderedPageBreak/>
              <w:t>English:</w:t>
            </w:r>
            <w:r w:rsidRPr="008F042C">
              <w:rPr>
                <w:rFonts w:ascii="Times New Roman" w:eastAsia="Times New Roman" w:hAnsi="Times New Roman" w:cs="Times New Roman"/>
                <w:sz w:val="24"/>
                <w:szCs w:val="24"/>
                <w:lang w:val="pt-BR"/>
              </w:rPr>
              <w:t xml:space="preserve"> 9.C, 9.W, 9.R, 10.C, 10.W, 10.R, 11.C, 11.W, 11.R, 12.C, 12.W, 12.R</w:t>
            </w:r>
          </w:p>
          <w:p w14:paraId="753BF785" w14:textId="77777777" w:rsidR="002643FE" w:rsidRPr="008F042C" w:rsidRDefault="002643FE" w:rsidP="0037174E">
            <w:pPr>
              <w:rPr>
                <w:rFonts w:ascii="Times New Roman" w:eastAsia="Times New Roman" w:hAnsi="Times New Roman" w:cs="Times New Roman"/>
                <w:sz w:val="24"/>
                <w:szCs w:val="24"/>
                <w:lang w:val="pt-BR"/>
              </w:rPr>
            </w:pPr>
          </w:p>
          <w:p w14:paraId="18939C56" w14:textId="77777777" w:rsidR="002643FE" w:rsidRPr="009C4A1C" w:rsidRDefault="002643FE" w:rsidP="0037174E">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1E13BD2" w14:textId="77777777" w:rsidR="002643FE" w:rsidRPr="009C4A1C" w:rsidRDefault="002643FE" w:rsidP="0037174E">
            <w:pPr>
              <w:rPr>
                <w:rFonts w:ascii="Times New Roman" w:eastAsia="Times New Roman" w:hAnsi="Times New Roman" w:cs="Times New Roman"/>
                <w:sz w:val="24"/>
                <w:szCs w:val="24"/>
              </w:rPr>
            </w:pPr>
          </w:p>
          <w:p w14:paraId="68C0EA69" w14:textId="77777777" w:rsidR="002643FE" w:rsidRPr="008F042C" w:rsidRDefault="002643FE" w:rsidP="0037174E">
            <w:pPr>
              <w:rPr>
                <w:rFonts w:ascii="Times New Roman" w:eastAsia="Times New Roman" w:hAnsi="Times New Roman" w:cs="Times New Roman"/>
                <w:sz w:val="24"/>
                <w:szCs w:val="24"/>
                <w:lang w:val="pt-BR"/>
              </w:rPr>
            </w:pPr>
            <w:r w:rsidRPr="008F042C">
              <w:rPr>
                <w:rFonts w:ascii="Times New Roman" w:eastAsia="Times New Roman" w:hAnsi="Times New Roman" w:cs="Times New Roman"/>
                <w:b/>
                <w:bCs/>
                <w:sz w:val="24"/>
                <w:szCs w:val="24"/>
                <w:lang w:val="pt-BR"/>
              </w:rPr>
              <w:t>Mathematics:</w:t>
            </w:r>
            <w:r w:rsidRPr="008F042C">
              <w:rPr>
                <w:rFonts w:ascii="Times New Roman" w:eastAsia="Times New Roman" w:hAnsi="Times New Roman" w:cs="Times New Roman"/>
                <w:sz w:val="24"/>
                <w:szCs w:val="24"/>
                <w:lang w:val="pt-BR"/>
              </w:rPr>
              <w:t xml:space="preserve"> COM.1, COM.2, COM.7, COM.9, COM.10, COM.11, COM.16, COM.18, PS.17 </w:t>
            </w:r>
          </w:p>
        </w:tc>
        <w:tc>
          <w:tcPr>
            <w:tcW w:w="2863" w:type="dxa"/>
          </w:tcPr>
          <w:p w14:paraId="4BEDB98D" w14:textId="77777777" w:rsidR="002643FE" w:rsidRPr="008F042C" w:rsidRDefault="002643FE" w:rsidP="0037174E">
            <w:pPr>
              <w:rPr>
                <w:rFonts w:ascii="Times New Roman" w:eastAsia="Times New Roman" w:hAnsi="Times New Roman" w:cs="Times New Roman"/>
                <w:sz w:val="24"/>
                <w:szCs w:val="24"/>
                <w:lang w:val="pt-BR"/>
              </w:rPr>
            </w:pPr>
          </w:p>
        </w:tc>
      </w:tr>
      <w:tr w:rsidR="002643FE" w:rsidRPr="00F114BA" w14:paraId="6AC4A3ED" w14:textId="77777777" w:rsidTr="002643FE">
        <w:tc>
          <w:tcPr>
            <w:tcW w:w="737" w:type="dxa"/>
          </w:tcPr>
          <w:p w14:paraId="28D33CC1"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3668" w:type="dxa"/>
          </w:tcPr>
          <w:p w14:paraId="4ACE6E70"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6C6F8C9C"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4648" w:type="dxa"/>
          </w:tcPr>
          <w:p w14:paraId="0E72394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4053" w:type="dxa"/>
          </w:tcPr>
          <w:p w14:paraId="4F0C3554"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2266BDDF"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5A8ECC22"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2741" w:type="dxa"/>
          </w:tcPr>
          <w:p w14:paraId="333A1011" w14:textId="77777777" w:rsidR="002643FE" w:rsidRPr="009C4A1C" w:rsidRDefault="002643FE" w:rsidP="0037174E">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5871C3D" w14:textId="77777777" w:rsidR="002643FE" w:rsidRPr="009C4A1C" w:rsidRDefault="002643FE" w:rsidP="0037174E">
            <w:pPr>
              <w:rPr>
                <w:rFonts w:ascii="Times New Roman" w:eastAsia="Times New Roman" w:hAnsi="Times New Roman" w:cs="Times New Roman"/>
                <w:sz w:val="24"/>
                <w:szCs w:val="24"/>
              </w:rPr>
            </w:pPr>
          </w:p>
          <w:p w14:paraId="3B53359D" w14:textId="77777777" w:rsidR="002643FE" w:rsidRPr="008F042C" w:rsidRDefault="002643FE" w:rsidP="0037174E">
            <w:pPr>
              <w:rPr>
                <w:rFonts w:ascii="Times New Roman" w:eastAsia="Times New Roman" w:hAnsi="Times New Roman" w:cs="Times New Roman"/>
                <w:sz w:val="24"/>
                <w:szCs w:val="24"/>
                <w:lang w:val="pt-BR"/>
              </w:rPr>
            </w:pPr>
            <w:r w:rsidRPr="008F042C">
              <w:rPr>
                <w:rFonts w:ascii="Times New Roman" w:eastAsia="Times New Roman" w:hAnsi="Times New Roman" w:cs="Times New Roman"/>
                <w:b/>
                <w:bCs/>
                <w:sz w:val="24"/>
                <w:szCs w:val="24"/>
                <w:lang w:val="pt-BR"/>
              </w:rPr>
              <w:t>Mathematics:</w:t>
            </w:r>
            <w:r w:rsidRPr="008F042C">
              <w:rPr>
                <w:rFonts w:ascii="Times New Roman" w:eastAsia="Times New Roman" w:hAnsi="Times New Roman" w:cs="Times New Roman"/>
                <w:sz w:val="24"/>
                <w:szCs w:val="24"/>
                <w:lang w:val="pt-BR"/>
              </w:rPr>
              <w:t xml:space="preserve"> A.7, A.8, A.9, AFDA.1, AFDA.3, AFDA.5, AII.4, AII.7, AII.9, COM.1, COM.7, COM.10, COM.11, COM.12, COM.16</w:t>
            </w:r>
          </w:p>
        </w:tc>
        <w:tc>
          <w:tcPr>
            <w:tcW w:w="2863" w:type="dxa"/>
          </w:tcPr>
          <w:p w14:paraId="023C9FA1" w14:textId="77777777" w:rsidR="002643FE" w:rsidRPr="008F042C" w:rsidRDefault="002643FE" w:rsidP="0037174E">
            <w:pPr>
              <w:rPr>
                <w:rFonts w:ascii="Times New Roman" w:eastAsia="Times New Roman" w:hAnsi="Times New Roman" w:cs="Times New Roman"/>
                <w:sz w:val="24"/>
                <w:szCs w:val="24"/>
                <w:lang w:val="pt-BR"/>
              </w:rPr>
            </w:pPr>
          </w:p>
        </w:tc>
      </w:tr>
      <w:tr w:rsidR="002643FE" w:rsidRPr="009C4A1C" w14:paraId="33F3DA88" w14:textId="77777777" w:rsidTr="002643FE">
        <w:tc>
          <w:tcPr>
            <w:tcW w:w="737" w:type="dxa"/>
          </w:tcPr>
          <w:p w14:paraId="14D19D09" w14:textId="77777777" w:rsidR="002643FE" w:rsidRPr="009C4A1C" w:rsidRDefault="002643FE" w:rsidP="0037174E">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3668" w:type="dxa"/>
          </w:tcPr>
          <w:p w14:paraId="488215E5"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4648" w:type="dxa"/>
          </w:tcPr>
          <w:p w14:paraId="418ED1CD"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1F13769F"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48BA80BC"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35E9975F"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4053" w:type="dxa"/>
          </w:tcPr>
          <w:p w14:paraId="5D60E0A4"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6896D834"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7DF140EB"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2741" w:type="dxa"/>
          </w:tcPr>
          <w:p w14:paraId="2B546525" w14:textId="77777777" w:rsidR="002643FE" w:rsidRDefault="002643FE" w:rsidP="0037174E">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5FB8F3F6" w14:textId="77777777" w:rsidR="002643FE" w:rsidRPr="009C4A1C" w:rsidRDefault="002643FE" w:rsidP="0037174E">
            <w:pPr>
              <w:rPr>
                <w:rFonts w:ascii="Times New Roman" w:eastAsia="Times New Roman" w:hAnsi="Times New Roman" w:cs="Times New Roman"/>
                <w:sz w:val="24"/>
                <w:szCs w:val="24"/>
              </w:rPr>
            </w:pPr>
          </w:p>
          <w:p w14:paraId="5574150F" w14:textId="77777777" w:rsidR="002643FE" w:rsidRPr="009C4A1C" w:rsidRDefault="002643FE" w:rsidP="0037174E">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158C17B" w14:textId="77777777" w:rsidR="002643FE" w:rsidRPr="009C4A1C" w:rsidRDefault="002643FE" w:rsidP="0037174E">
            <w:pPr>
              <w:rPr>
                <w:rFonts w:ascii="Times New Roman" w:eastAsia="Times New Roman" w:hAnsi="Times New Roman" w:cs="Times New Roman"/>
                <w:sz w:val="24"/>
                <w:szCs w:val="24"/>
              </w:rPr>
            </w:pPr>
          </w:p>
          <w:p w14:paraId="25036E24" w14:textId="77777777" w:rsidR="002643FE" w:rsidRPr="008F042C" w:rsidRDefault="002643FE" w:rsidP="0037174E">
            <w:pPr>
              <w:rPr>
                <w:rFonts w:ascii="Times New Roman" w:eastAsia="Times New Roman" w:hAnsi="Times New Roman" w:cs="Times New Roman"/>
                <w:sz w:val="24"/>
                <w:szCs w:val="24"/>
                <w:lang w:val="pt-BR"/>
              </w:rPr>
            </w:pPr>
            <w:r w:rsidRPr="008F042C">
              <w:rPr>
                <w:rFonts w:ascii="Times New Roman" w:eastAsia="Times New Roman" w:hAnsi="Times New Roman" w:cs="Times New Roman"/>
                <w:b/>
                <w:bCs/>
                <w:sz w:val="24"/>
                <w:szCs w:val="24"/>
                <w:lang w:val="pt-BR"/>
              </w:rPr>
              <w:t>Mathematics:</w:t>
            </w:r>
            <w:r w:rsidRPr="008F042C">
              <w:rPr>
                <w:rFonts w:ascii="Times New Roman" w:eastAsia="Times New Roman" w:hAnsi="Times New Roman" w:cs="Times New Roman"/>
                <w:sz w:val="24"/>
                <w:szCs w:val="24"/>
                <w:lang w:val="pt-BR"/>
              </w:rPr>
              <w:t xml:space="preserve"> A.1, A.3, A.4, A.5, A.7, A.8, A.9, AFDA.1, AFDA.3, </w:t>
            </w:r>
            <w:r w:rsidRPr="008F042C">
              <w:rPr>
                <w:rFonts w:ascii="Times New Roman" w:eastAsia="Times New Roman" w:hAnsi="Times New Roman" w:cs="Times New Roman"/>
                <w:sz w:val="24"/>
                <w:szCs w:val="24"/>
                <w:lang w:val="pt-BR"/>
              </w:rPr>
              <w:lastRenderedPageBreak/>
              <w:t>AFDA.5, AFDA.8, AII.3, AII.7, AII.9, AII.10, COM.1, COM.7</w:t>
            </w:r>
          </w:p>
          <w:p w14:paraId="0FA5287B" w14:textId="77777777" w:rsidR="002643FE" w:rsidRPr="008F042C" w:rsidRDefault="002643FE" w:rsidP="0037174E">
            <w:pPr>
              <w:rPr>
                <w:rFonts w:ascii="Times New Roman" w:eastAsia="Times New Roman" w:hAnsi="Times New Roman" w:cs="Times New Roman"/>
                <w:sz w:val="24"/>
                <w:szCs w:val="24"/>
                <w:lang w:val="pt-BR"/>
              </w:rPr>
            </w:pPr>
          </w:p>
          <w:p w14:paraId="4E0EC283" w14:textId="77777777" w:rsidR="002643FE" w:rsidRPr="009C4A1C" w:rsidRDefault="002643FE" w:rsidP="0037174E">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2863" w:type="dxa"/>
          </w:tcPr>
          <w:p w14:paraId="2748EE8A"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3D2A1A47" w14:textId="77777777" w:rsidTr="002643FE">
        <w:tc>
          <w:tcPr>
            <w:tcW w:w="737" w:type="dxa"/>
          </w:tcPr>
          <w:p w14:paraId="2D13684D"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3668" w:type="dxa"/>
          </w:tcPr>
          <w:p w14:paraId="5C95241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4648" w:type="dxa"/>
          </w:tcPr>
          <w:p w14:paraId="6096898E"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A27E87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380D51C7"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72071C80"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15DD5935"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67B3FFB9"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7F664241"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4053" w:type="dxa"/>
          </w:tcPr>
          <w:p w14:paraId="1108C6F4"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18C5448D"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62E39AC1"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50B4CD8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433DB811"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31CB3FF7"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2741" w:type="dxa"/>
          </w:tcPr>
          <w:p w14:paraId="5D61ADC3" w14:textId="77777777" w:rsidR="002643FE"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753F32D" w14:textId="77777777" w:rsidR="002643FE" w:rsidRDefault="002643FE" w:rsidP="0037174E">
            <w:pPr>
              <w:rPr>
                <w:rFonts w:ascii="Times New Roman" w:eastAsia="Times New Roman" w:hAnsi="Times New Roman" w:cs="Times New Roman"/>
                <w:sz w:val="24"/>
                <w:szCs w:val="24"/>
              </w:rPr>
            </w:pPr>
          </w:p>
          <w:p w14:paraId="3AA4B6F3" w14:textId="77777777" w:rsidR="002643FE" w:rsidRPr="009C4A1C" w:rsidRDefault="002643FE" w:rsidP="0037174E">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5C0B6B8E"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6D15AF50" w14:textId="77777777" w:rsidTr="002643FE">
        <w:tc>
          <w:tcPr>
            <w:tcW w:w="737" w:type="dxa"/>
          </w:tcPr>
          <w:p w14:paraId="133EDAA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3668" w:type="dxa"/>
          </w:tcPr>
          <w:p w14:paraId="6D570FBB"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4648" w:type="dxa"/>
          </w:tcPr>
          <w:p w14:paraId="40037BAF"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0ACC110"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5E77708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27240212" w14:textId="77777777" w:rsidR="002643FE" w:rsidRPr="00ED3052" w:rsidRDefault="002643FE" w:rsidP="002643FE">
            <w:pPr>
              <w:numPr>
                <w:ilvl w:val="1"/>
                <w:numId w:val="405"/>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2B703406" w14:textId="77777777" w:rsidR="002643FE" w:rsidRPr="00ED3052" w:rsidRDefault="002643FE" w:rsidP="002643FE">
            <w:pPr>
              <w:numPr>
                <w:ilvl w:val="1"/>
                <w:numId w:val="405"/>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0A888899" w14:textId="77777777" w:rsidR="002643FE" w:rsidRPr="00ED3052" w:rsidRDefault="002643FE" w:rsidP="002643FE">
            <w:pPr>
              <w:numPr>
                <w:ilvl w:val="1"/>
                <w:numId w:val="405"/>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32ED14D3" w14:textId="77777777" w:rsidR="002643FE" w:rsidRPr="009C4A1C" w:rsidRDefault="002643FE" w:rsidP="002643FE">
            <w:pPr>
              <w:numPr>
                <w:ilvl w:val="1"/>
                <w:numId w:val="405"/>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forms and conventions (e.g., formatting documents, using an email signature).</w:t>
            </w:r>
          </w:p>
        </w:tc>
        <w:tc>
          <w:tcPr>
            <w:tcW w:w="4053" w:type="dxa"/>
          </w:tcPr>
          <w:p w14:paraId="4C44A1D1"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level of reading and writing skills are required for an entry-level job in a given industry?</w:t>
            </w:r>
          </w:p>
          <w:p w14:paraId="0000AD7D"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350C50BA"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3481D1E1"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for an employee to gain knowledge of preferred forms and conventions in the workplace?</w:t>
            </w:r>
          </w:p>
        </w:tc>
        <w:tc>
          <w:tcPr>
            <w:tcW w:w="2741" w:type="dxa"/>
          </w:tcPr>
          <w:p w14:paraId="735D71FD" w14:textId="77777777" w:rsidR="002643FE" w:rsidRDefault="002643FE" w:rsidP="0037174E">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9.LU, 10.C, 10.DSR, 10.RI, 10.W, 10.LU, 11.C, 11.DSR, 11.RI, 11.W, 11.LU, 12.C, 12.DSR, 12.RI, 12.W, 12.LU</w:t>
            </w:r>
          </w:p>
          <w:p w14:paraId="62EADB2A" w14:textId="77777777" w:rsidR="002643FE" w:rsidRPr="009C4A1C" w:rsidRDefault="002643FE" w:rsidP="0037174E">
            <w:pPr>
              <w:rPr>
                <w:rFonts w:ascii="Times New Roman" w:eastAsia="Times New Roman" w:hAnsi="Times New Roman" w:cs="Times New Roman"/>
                <w:sz w:val="24"/>
                <w:szCs w:val="24"/>
              </w:rPr>
            </w:pPr>
          </w:p>
          <w:p w14:paraId="66E6B598" w14:textId="77777777" w:rsidR="002643FE" w:rsidRPr="009C4A1C" w:rsidRDefault="002643FE" w:rsidP="0037174E">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3BD1722B"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3F7D5D86" w14:textId="77777777" w:rsidTr="002643FE">
        <w:tc>
          <w:tcPr>
            <w:tcW w:w="737" w:type="dxa"/>
          </w:tcPr>
          <w:p w14:paraId="73F38C24"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3668" w:type="dxa"/>
          </w:tcPr>
          <w:p w14:paraId="6154397C"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4648" w:type="dxa"/>
          </w:tcPr>
          <w:p w14:paraId="772E465A"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454DD1A6"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557096F5" w14:textId="77777777" w:rsidR="002643FE" w:rsidRPr="00ED3052" w:rsidRDefault="002643FE" w:rsidP="002643FE">
            <w:pPr>
              <w:numPr>
                <w:ilvl w:val="1"/>
                <w:numId w:val="32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5B5C240C" w14:textId="77777777" w:rsidR="002643FE" w:rsidRPr="00ED3052" w:rsidRDefault="002643FE" w:rsidP="002643FE">
            <w:pPr>
              <w:numPr>
                <w:ilvl w:val="1"/>
                <w:numId w:val="32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78DFC18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3B10BB87"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0BF6EF35"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4053" w:type="dxa"/>
          </w:tcPr>
          <w:p w14:paraId="1B436A7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04584980"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4A08670D"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3F66365D"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2741" w:type="dxa"/>
          </w:tcPr>
          <w:p w14:paraId="4F40630E" w14:textId="77777777" w:rsidR="002643FE" w:rsidRDefault="002643FE" w:rsidP="0037174E">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7424DEAF" w14:textId="77777777" w:rsidR="002643FE" w:rsidRPr="009C4A1C" w:rsidRDefault="002643FE" w:rsidP="0037174E">
            <w:pPr>
              <w:rPr>
                <w:rFonts w:ascii="Times New Roman" w:eastAsia="Times New Roman" w:hAnsi="Times New Roman" w:cs="Times New Roman"/>
                <w:sz w:val="24"/>
                <w:szCs w:val="24"/>
              </w:rPr>
            </w:pPr>
          </w:p>
          <w:p w14:paraId="457FCE2B" w14:textId="77777777" w:rsidR="002643FE" w:rsidRPr="009C4A1C" w:rsidRDefault="002643FE" w:rsidP="0037174E">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315255B" w14:textId="77777777" w:rsidR="002643FE" w:rsidRDefault="002643FE" w:rsidP="0037174E">
            <w:pPr>
              <w:rPr>
                <w:rFonts w:ascii="Times New Roman" w:eastAsia="Times New Roman" w:hAnsi="Times New Roman" w:cs="Times New Roman"/>
                <w:sz w:val="24"/>
                <w:szCs w:val="24"/>
              </w:rPr>
            </w:pPr>
          </w:p>
          <w:p w14:paraId="6D46F6D0" w14:textId="77777777" w:rsidR="002643FE" w:rsidRPr="009C4A1C" w:rsidRDefault="002643FE" w:rsidP="0037174E">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c>
          <w:tcPr>
            <w:tcW w:w="2863" w:type="dxa"/>
          </w:tcPr>
          <w:p w14:paraId="567772D6"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789EC779" w14:textId="77777777" w:rsidTr="002643FE">
        <w:tc>
          <w:tcPr>
            <w:tcW w:w="737" w:type="dxa"/>
            <w:shd w:val="clear" w:color="auto" w:fill="AEAAAA" w:themeFill="background2" w:themeFillShade="BF"/>
          </w:tcPr>
          <w:p w14:paraId="4779B918" w14:textId="77777777" w:rsidR="002643FE" w:rsidRPr="009C4A1C" w:rsidRDefault="002643FE" w:rsidP="0037174E">
            <w:pPr>
              <w:pStyle w:val="Heading2"/>
              <w:spacing w:before="0" w:beforeAutospacing="0" w:after="0" w:afterAutospacing="0"/>
              <w:rPr>
                <w:sz w:val="24"/>
                <w:szCs w:val="24"/>
              </w:rPr>
            </w:pPr>
          </w:p>
        </w:tc>
        <w:tc>
          <w:tcPr>
            <w:tcW w:w="3668" w:type="dxa"/>
            <w:shd w:val="clear" w:color="auto" w:fill="AEAAAA" w:themeFill="background2" w:themeFillShade="BF"/>
          </w:tcPr>
          <w:p w14:paraId="23BE9846" w14:textId="77777777" w:rsidR="002643FE" w:rsidRPr="009C4A1C" w:rsidRDefault="002643FE" w:rsidP="0037174E">
            <w:pPr>
              <w:pStyle w:val="Heading2"/>
              <w:spacing w:before="0" w:beforeAutospacing="0" w:after="0" w:afterAutospacing="0"/>
              <w:rPr>
                <w:sz w:val="24"/>
                <w:szCs w:val="24"/>
              </w:rPr>
            </w:pPr>
            <w:bookmarkStart w:id="4" w:name="_Toc67297991"/>
            <w:r w:rsidRPr="009C4A1C">
              <w:rPr>
                <w:sz w:val="24"/>
                <w:szCs w:val="24"/>
              </w:rPr>
              <w:t>Examining All Aspects of an Industry</w:t>
            </w:r>
            <w:bookmarkEnd w:id="4"/>
          </w:p>
        </w:tc>
        <w:tc>
          <w:tcPr>
            <w:tcW w:w="4648" w:type="dxa"/>
            <w:shd w:val="clear" w:color="auto" w:fill="AEAAAA" w:themeFill="background2" w:themeFillShade="BF"/>
          </w:tcPr>
          <w:p w14:paraId="61E48500" w14:textId="77777777" w:rsidR="002643FE" w:rsidRPr="009C4A1C" w:rsidRDefault="002643FE" w:rsidP="0037174E">
            <w:pPr>
              <w:pStyle w:val="Heading2"/>
              <w:spacing w:before="0" w:beforeAutospacing="0" w:after="0" w:afterAutospacing="0"/>
              <w:rPr>
                <w:sz w:val="24"/>
                <w:szCs w:val="24"/>
              </w:rPr>
            </w:pPr>
          </w:p>
        </w:tc>
        <w:tc>
          <w:tcPr>
            <w:tcW w:w="4053" w:type="dxa"/>
            <w:shd w:val="clear" w:color="auto" w:fill="AEAAAA" w:themeFill="background2" w:themeFillShade="BF"/>
          </w:tcPr>
          <w:p w14:paraId="16CF4D75" w14:textId="77777777" w:rsidR="002643FE" w:rsidRPr="009C4A1C" w:rsidRDefault="002643FE" w:rsidP="0037174E">
            <w:pPr>
              <w:pStyle w:val="Heading2"/>
              <w:spacing w:before="0" w:beforeAutospacing="0" w:after="0" w:afterAutospacing="0"/>
              <w:rPr>
                <w:sz w:val="24"/>
                <w:szCs w:val="24"/>
              </w:rPr>
            </w:pPr>
          </w:p>
        </w:tc>
        <w:tc>
          <w:tcPr>
            <w:tcW w:w="2741" w:type="dxa"/>
            <w:shd w:val="clear" w:color="auto" w:fill="AEAAAA" w:themeFill="background2" w:themeFillShade="BF"/>
          </w:tcPr>
          <w:p w14:paraId="29DB5008" w14:textId="77777777" w:rsidR="002643FE" w:rsidRPr="009C4A1C" w:rsidRDefault="002643FE" w:rsidP="0037174E">
            <w:pPr>
              <w:pStyle w:val="Heading2"/>
              <w:spacing w:before="0" w:beforeAutospacing="0" w:after="0" w:afterAutospacing="0"/>
              <w:rPr>
                <w:sz w:val="24"/>
                <w:szCs w:val="24"/>
              </w:rPr>
            </w:pPr>
          </w:p>
        </w:tc>
        <w:tc>
          <w:tcPr>
            <w:tcW w:w="2863" w:type="dxa"/>
            <w:shd w:val="clear" w:color="auto" w:fill="AEAAAA" w:themeFill="background2" w:themeFillShade="BF"/>
          </w:tcPr>
          <w:p w14:paraId="5D9A042B" w14:textId="77777777" w:rsidR="002643FE" w:rsidRPr="009C4A1C" w:rsidRDefault="002643FE" w:rsidP="0037174E">
            <w:pPr>
              <w:pStyle w:val="Heading2"/>
              <w:spacing w:before="0" w:beforeAutospacing="0" w:after="0" w:afterAutospacing="0"/>
              <w:rPr>
                <w:sz w:val="24"/>
                <w:szCs w:val="24"/>
              </w:rPr>
            </w:pPr>
          </w:p>
        </w:tc>
      </w:tr>
      <w:tr w:rsidR="002643FE" w:rsidRPr="009C4A1C" w14:paraId="4111F03E" w14:textId="77777777" w:rsidTr="002643FE">
        <w:tc>
          <w:tcPr>
            <w:tcW w:w="737" w:type="dxa"/>
          </w:tcPr>
          <w:p w14:paraId="7E5775B3"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3668" w:type="dxa"/>
          </w:tcPr>
          <w:p w14:paraId="7C4B40E5"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4648" w:type="dxa"/>
          </w:tcPr>
          <w:p w14:paraId="6E058E8B" w14:textId="77777777" w:rsidR="002643FE" w:rsidRPr="00ED3052" w:rsidRDefault="002643FE" w:rsidP="0037174E">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663A665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69756E46"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59145CA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7D326739"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11AEF4A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7FEBDFA9"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use of planning tools (e.g., market research, budget analysis, decision-making models, competitive analyses)</w:t>
            </w:r>
          </w:p>
          <w:p w14:paraId="16F05D6B"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1E3C91A3"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14ABE3CC"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214ECAD3"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4053" w:type="dxa"/>
          </w:tcPr>
          <w:p w14:paraId="66C7BF9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you find examples of strategic plans that align with a business or industry in your area of interest?</w:t>
            </w:r>
          </w:p>
          <w:p w14:paraId="180DF3E0"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6A51A10E"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2741" w:type="dxa"/>
          </w:tcPr>
          <w:p w14:paraId="589C7744" w14:textId="77777777" w:rsidR="002643FE" w:rsidRPr="009C4A1C" w:rsidRDefault="002643FE" w:rsidP="0037174E">
            <w:pPr>
              <w:rPr>
                <w:rFonts w:ascii="Times New Roman" w:eastAsia="Times New Roman" w:hAnsi="Times New Roman" w:cs="Times New Roman"/>
                <w:sz w:val="24"/>
                <w:szCs w:val="24"/>
              </w:rPr>
            </w:pPr>
            <w:r w:rsidRPr="00F5184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2863" w:type="dxa"/>
          </w:tcPr>
          <w:p w14:paraId="05985C19"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30B22716" w14:textId="77777777" w:rsidTr="002643FE">
        <w:tc>
          <w:tcPr>
            <w:tcW w:w="737" w:type="dxa"/>
          </w:tcPr>
          <w:p w14:paraId="683A4719"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3668" w:type="dxa"/>
          </w:tcPr>
          <w:p w14:paraId="1EC67C5A"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4648" w:type="dxa"/>
          </w:tcPr>
          <w:p w14:paraId="3F9D3C3F"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E1D1588"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0CCFB15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16D218A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1508F9FE"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146B3CA6"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710268B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04775DF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725BA1F7"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40618282"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4053" w:type="dxa"/>
          </w:tcPr>
          <w:p w14:paraId="77D87FC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47AAEB3B"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2741" w:type="dxa"/>
          </w:tcPr>
          <w:p w14:paraId="030F0CAE"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7366254E"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5D427A57" w14:textId="77777777" w:rsidTr="002643FE">
        <w:tc>
          <w:tcPr>
            <w:tcW w:w="737" w:type="dxa"/>
          </w:tcPr>
          <w:p w14:paraId="3D924A3D"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3668" w:type="dxa"/>
          </w:tcPr>
          <w:p w14:paraId="3036D86F"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4648" w:type="dxa"/>
          </w:tcPr>
          <w:p w14:paraId="4319DEBC"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282A5EB"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7923F71E"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financial decision-making processes, including budget development</w:t>
            </w:r>
          </w:p>
          <w:p w14:paraId="73CC366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7C50EF9A"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4053" w:type="dxa"/>
          </w:tcPr>
          <w:p w14:paraId="4804D876"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available to assist you with the various financial functions?</w:t>
            </w:r>
          </w:p>
          <w:p w14:paraId="7CF107E5"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are </w:t>
            </w:r>
            <w:proofErr w:type="gramStart"/>
            <w:r w:rsidRPr="00ED3052">
              <w:rPr>
                <w:rFonts w:ascii="Times New Roman" w:eastAsia="Times New Roman" w:hAnsi="Times New Roman" w:cs="Times New Roman"/>
                <w:sz w:val="24"/>
                <w:szCs w:val="24"/>
              </w:rPr>
              <w:t>possible consequences</w:t>
            </w:r>
            <w:proofErr w:type="gramEnd"/>
            <w:r w:rsidRPr="00ED3052">
              <w:rPr>
                <w:rFonts w:ascii="Times New Roman" w:eastAsia="Times New Roman" w:hAnsi="Times New Roman" w:cs="Times New Roman"/>
                <w:sz w:val="24"/>
                <w:szCs w:val="24"/>
              </w:rPr>
              <w:t xml:space="preserve"> of not having in place checks and balances for the full range of a business’s finances?</w:t>
            </w:r>
          </w:p>
        </w:tc>
        <w:tc>
          <w:tcPr>
            <w:tcW w:w="2741" w:type="dxa"/>
          </w:tcPr>
          <w:p w14:paraId="45C8E503"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470671A4"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0B46D895" w14:textId="77777777" w:rsidTr="002643FE">
        <w:tc>
          <w:tcPr>
            <w:tcW w:w="737" w:type="dxa"/>
          </w:tcPr>
          <w:p w14:paraId="5A5C4CAC"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3668" w:type="dxa"/>
          </w:tcPr>
          <w:p w14:paraId="21F63FFF"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7F01E77C"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4648" w:type="dxa"/>
          </w:tcPr>
          <w:p w14:paraId="071A75B0"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D219B4F"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2D4FEC48"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6E28640A"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4053" w:type="dxa"/>
          </w:tcPr>
          <w:p w14:paraId="1E92C454"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7F82852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4D3C3E8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1B37B4F6"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2741" w:type="dxa"/>
          </w:tcPr>
          <w:p w14:paraId="4325F4C5"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222BF446"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3B8052CD" w14:textId="77777777" w:rsidTr="002643FE">
        <w:tc>
          <w:tcPr>
            <w:tcW w:w="737" w:type="dxa"/>
          </w:tcPr>
          <w:p w14:paraId="37EF739E"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3668" w:type="dxa"/>
          </w:tcPr>
          <w:p w14:paraId="783343AB"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61B7FE11"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4648" w:type="dxa"/>
          </w:tcPr>
          <w:p w14:paraId="6A9AB142"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B8F1E1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4C81845C"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1FBFA5E0"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164B3DCC"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use of emerging and alternative energy resources in the production of goods and services</w:t>
            </w:r>
          </w:p>
          <w:p w14:paraId="5F8E7028"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4053" w:type="dxa"/>
          </w:tcPr>
          <w:p w14:paraId="76719F72"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examples of ethical issues related to technologies?</w:t>
            </w:r>
          </w:p>
          <w:p w14:paraId="7FFECE59"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6D3F28EF"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2B125BBA"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7A55AEA1"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4419624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would life be like without a reliable source of energy?</w:t>
            </w:r>
          </w:p>
          <w:p w14:paraId="1CDD2214"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2741" w:type="dxa"/>
          </w:tcPr>
          <w:p w14:paraId="6A7127A3"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120A9845"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20AEE3A7" w14:textId="77777777" w:rsidTr="002643FE">
        <w:tc>
          <w:tcPr>
            <w:tcW w:w="737" w:type="dxa"/>
          </w:tcPr>
          <w:p w14:paraId="44F5641B"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3668" w:type="dxa"/>
          </w:tcPr>
          <w:p w14:paraId="150E2D4A"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4648" w:type="dxa"/>
          </w:tcPr>
          <w:p w14:paraId="5BEC1C50"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C071E4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08205A6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5C385956"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78C81C1E"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4053" w:type="dxa"/>
          </w:tcPr>
          <w:p w14:paraId="2FEBAFF9"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7FCAADB5"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2741" w:type="dxa"/>
          </w:tcPr>
          <w:p w14:paraId="1D76F92F" w14:textId="77777777" w:rsidR="002643FE" w:rsidRPr="009C4A1C" w:rsidRDefault="002643FE" w:rsidP="0037174E">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2863" w:type="dxa"/>
          </w:tcPr>
          <w:p w14:paraId="7842406F"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0163273C" w14:textId="77777777" w:rsidTr="002643FE">
        <w:tc>
          <w:tcPr>
            <w:tcW w:w="737" w:type="dxa"/>
          </w:tcPr>
          <w:p w14:paraId="706044EC"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3668" w:type="dxa"/>
          </w:tcPr>
          <w:p w14:paraId="384107F9"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4648" w:type="dxa"/>
          </w:tcPr>
          <w:p w14:paraId="31DBA736"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2AA8E98"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742D3E19"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4053" w:type="dxa"/>
          </w:tcPr>
          <w:p w14:paraId="06B43FF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4C06BC60"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397579F4"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2741" w:type="dxa"/>
          </w:tcPr>
          <w:p w14:paraId="6AD45FA1" w14:textId="77777777" w:rsidR="002643FE" w:rsidRPr="009C4A1C" w:rsidRDefault="002643FE" w:rsidP="0037174E">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2863" w:type="dxa"/>
          </w:tcPr>
          <w:p w14:paraId="70658318"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46AE0172" w14:textId="77777777" w:rsidTr="002643FE">
        <w:tc>
          <w:tcPr>
            <w:tcW w:w="737" w:type="dxa"/>
          </w:tcPr>
          <w:p w14:paraId="53E4D17B"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3668" w:type="dxa"/>
          </w:tcPr>
          <w:p w14:paraId="0C454DBB"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4648" w:type="dxa"/>
          </w:tcPr>
          <w:p w14:paraId="59C3A90B"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238E7FB"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1C2871FC"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laws/regulations and practices affecting workers’ health and safety</w:t>
            </w:r>
          </w:p>
          <w:p w14:paraId="56A9964E"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42F80C4C"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40FC90E8"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344FF13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79E4C7A1"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4053" w:type="dxa"/>
          </w:tcPr>
          <w:p w14:paraId="58CB5BBB"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environmental concerns should an industry address?</w:t>
            </w:r>
          </w:p>
          <w:p w14:paraId="0C8AF2AC"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498C6CE0"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2B39B6A7"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2741" w:type="dxa"/>
          </w:tcPr>
          <w:p w14:paraId="6020E002" w14:textId="77777777" w:rsidR="002643FE" w:rsidRPr="009C4A1C" w:rsidRDefault="002643FE" w:rsidP="0037174E">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2863" w:type="dxa"/>
          </w:tcPr>
          <w:p w14:paraId="683EA788"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528893F1" w14:textId="77777777" w:rsidTr="002643FE">
        <w:tc>
          <w:tcPr>
            <w:tcW w:w="737" w:type="dxa"/>
            <w:shd w:val="clear" w:color="auto" w:fill="AEAAAA" w:themeFill="background2" w:themeFillShade="BF"/>
          </w:tcPr>
          <w:p w14:paraId="1C7A419E" w14:textId="77777777" w:rsidR="002643FE" w:rsidRPr="009C4A1C" w:rsidRDefault="002643FE" w:rsidP="0037174E">
            <w:pPr>
              <w:pStyle w:val="Heading2"/>
              <w:spacing w:before="0" w:beforeAutospacing="0" w:after="0" w:afterAutospacing="0"/>
              <w:rPr>
                <w:sz w:val="24"/>
                <w:szCs w:val="24"/>
              </w:rPr>
            </w:pPr>
          </w:p>
        </w:tc>
        <w:tc>
          <w:tcPr>
            <w:tcW w:w="3668" w:type="dxa"/>
            <w:shd w:val="clear" w:color="auto" w:fill="AEAAAA" w:themeFill="background2" w:themeFillShade="BF"/>
          </w:tcPr>
          <w:p w14:paraId="1933FDA7" w14:textId="77777777" w:rsidR="002643FE" w:rsidRPr="009C4A1C" w:rsidRDefault="002643FE" w:rsidP="0037174E">
            <w:pPr>
              <w:pStyle w:val="Heading2"/>
              <w:spacing w:before="0" w:beforeAutospacing="0" w:after="0" w:afterAutospacing="0"/>
              <w:rPr>
                <w:sz w:val="24"/>
                <w:szCs w:val="24"/>
              </w:rPr>
            </w:pPr>
            <w:bookmarkStart w:id="5" w:name="_Toc67297992"/>
            <w:r w:rsidRPr="009C4A1C">
              <w:rPr>
                <w:sz w:val="24"/>
                <w:szCs w:val="24"/>
              </w:rPr>
              <w:t>Addressing Elements of Student Life</w:t>
            </w:r>
          </w:p>
        </w:tc>
        <w:tc>
          <w:tcPr>
            <w:tcW w:w="4648" w:type="dxa"/>
            <w:shd w:val="clear" w:color="auto" w:fill="AEAAAA" w:themeFill="background2" w:themeFillShade="BF"/>
          </w:tcPr>
          <w:p w14:paraId="7A96AC6E" w14:textId="77777777" w:rsidR="002643FE" w:rsidRPr="009C4A1C" w:rsidRDefault="002643FE" w:rsidP="0037174E">
            <w:pPr>
              <w:pStyle w:val="Heading2"/>
              <w:spacing w:before="0" w:beforeAutospacing="0" w:after="0" w:afterAutospacing="0"/>
              <w:rPr>
                <w:sz w:val="24"/>
                <w:szCs w:val="24"/>
              </w:rPr>
            </w:pPr>
          </w:p>
        </w:tc>
        <w:tc>
          <w:tcPr>
            <w:tcW w:w="4053" w:type="dxa"/>
            <w:shd w:val="clear" w:color="auto" w:fill="AEAAAA" w:themeFill="background2" w:themeFillShade="BF"/>
          </w:tcPr>
          <w:p w14:paraId="01620415" w14:textId="77777777" w:rsidR="002643FE" w:rsidRPr="009C4A1C" w:rsidRDefault="002643FE" w:rsidP="0037174E">
            <w:pPr>
              <w:pStyle w:val="Heading2"/>
              <w:spacing w:before="0" w:beforeAutospacing="0" w:after="0" w:afterAutospacing="0"/>
              <w:rPr>
                <w:sz w:val="24"/>
                <w:szCs w:val="24"/>
              </w:rPr>
            </w:pPr>
          </w:p>
        </w:tc>
        <w:bookmarkEnd w:id="5"/>
        <w:tc>
          <w:tcPr>
            <w:tcW w:w="2741" w:type="dxa"/>
            <w:shd w:val="clear" w:color="auto" w:fill="AEAAAA" w:themeFill="background2" w:themeFillShade="BF"/>
          </w:tcPr>
          <w:p w14:paraId="28434085" w14:textId="77777777" w:rsidR="002643FE" w:rsidRPr="009C4A1C" w:rsidRDefault="002643FE" w:rsidP="0037174E">
            <w:pPr>
              <w:pStyle w:val="Heading2"/>
              <w:spacing w:before="0" w:beforeAutospacing="0" w:after="0" w:afterAutospacing="0"/>
              <w:rPr>
                <w:sz w:val="24"/>
                <w:szCs w:val="24"/>
              </w:rPr>
            </w:pPr>
          </w:p>
        </w:tc>
        <w:tc>
          <w:tcPr>
            <w:tcW w:w="2863" w:type="dxa"/>
            <w:shd w:val="clear" w:color="auto" w:fill="AEAAAA" w:themeFill="background2" w:themeFillShade="BF"/>
          </w:tcPr>
          <w:p w14:paraId="370EEC36" w14:textId="77777777" w:rsidR="002643FE" w:rsidRPr="009C4A1C" w:rsidRDefault="002643FE" w:rsidP="0037174E">
            <w:pPr>
              <w:pStyle w:val="Heading2"/>
              <w:spacing w:before="0" w:beforeAutospacing="0" w:after="0" w:afterAutospacing="0"/>
              <w:rPr>
                <w:sz w:val="24"/>
                <w:szCs w:val="24"/>
              </w:rPr>
            </w:pPr>
          </w:p>
        </w:tc>
      </w:tr>
      <w:tr w:rsidR="002643FE" w:rsidRPr="009C4A1C" w14:paraId="38996B1F" w14:textId="77777777" w:rsidTr="002643FE">
        <w:tc>
          <w:tcPr>
            <w:tcW w:w="737" w:type="dxa"/>
          </w:tcPr>
          <w:p w14:paraId="5CA06F3F"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3668" w:type="dxa"/>
          </w:tcPr>
          <w:p w14:paraId="11D8B6E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4648" w:type="dxa"/>
          </w:tcPr>
          <w:p w14:paraId="41ED8ECA"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518BB12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7718E45C"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10FD9589"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6B5E62D6"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1F02A32E" w14:textId="77777777" w:rsidR="002643FE"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433AE3DE" w14:textId="77777777" w:rsidR="002643FE" w:rsidRPr="00ED3052" w:rsidRDefault="002643FE" w:rsidP="0037174E">
            <w:pPr>
              <w:shd w:val="clear" w:color="auto" w:fill="FFFFFF"/>
              <w:ind w:left="1095"/>
              <w:rPr>
                <w:rFonts w:ascii="Times New Roman" w:eastAsia="Times New Roman" w:hAnsi="Times New Roman" w:cs="Times New Roman"/>
                <w:sz w:val="24"/>
                <w:szCs w:val="24"/>
              </w:rPr>
            </w:pPr>
          </w:p>
          <w:p w14:paraId="4544926A"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72B1D36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promoting personal growth and leadership development</w:t>
            </w:r>
          </w:p>
          <w:p w14:paraId="2B073F81"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4053" w:type="dxa"/>
          </w:tcPr>
          <w:p w14:paraId="501BF6BA" w14:textId="77777777" w:rsidR="002643FE" w:rsidRPr="009C4A1C" w:rsidRDefault="002643FE" w:rsidP="0037174E">
            <w:pPr>
              <w:rPr>
                <w:rFonts w:ascii="Times New Roman" w:eastAsia="Times New Roman" w:hAnsi="Times New Roman" w:cs="Times New Roman"/>
                <w:sz w:val="24"/>
                <w:szCs w:val="24"/>
              </w:rPr>
            </w:pPr>
          </w:p>
        </w:tc>
        <w:tc>
          <w:tcPr>
            <w:tcW w:w="2741" w:type="dxa"/>
          </w:tcPr>
          <w:p w14:paraId="5BD5269E"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1B376E91"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4C6CD3B6" w14:textId="77777777" w:rsidTr="002643FE">
        <w:tc>
          <w:tcPr>
            <w:tcW w:w="737" w:type="dxa"/>
          </w:tcPr>
          <w:p w14:paraId="70AF51CF"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3668" w:type="dxa"/>
          </w:tcPr>
          <w:p w14:paraId="10E27254"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5A48CB5E"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4648" w:type="dxa"/>
          </w:tcPr>
          <w:p w14:paraId="35AEC099"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0C1F733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2D92EED3"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78E0EE30"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681EA9F6"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7B6B2C63"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5992D2F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70B52C04" w14:textId="77777777" w:rsidR="002643FE"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71669C2C" w14:textId="77777777" w:rsidR="002643FE" w:rsidRPr="00ED3052" w:rsidRDefault="002643FE" w:rsidP="0037174E">
            <w:pPr>
              <w:shd w:val="clear" w:color="auto" w:fill="FFFFFF"/>
              <w:ind w:left="1095"/>
              <w:rPr>
                <w:rFonts w:ascii="Times New Roman" w:eastAsia="Times New Roman" w:hAnsi="Times New Roman" w:cs="Times New Roman"/>
                <w:sz w:val="24"/>
                <w:szCs w:val="24"/>
              </w:rPr>
            </w:pPr>
          </w:p>
          <w:p w14:paraId="0882349B"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0628D217"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67105D2C"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display of appropriate conduct in all activities and events related to the </w:t>
            </w:r>
            <w:r w:rsidRPr="00ED3052">
              <w:rPr>
                <w:rFonts w:ascii="Times New Roman" w:eastAsia="Times New Roman" w:hAnsi="Times New Roman" w:cs="Times New Roman"/>
                <w:sz w:val="24"/>
                <w:szCs w:val="24"/>
              </w:rPr>
              <w:lastRenderedPageBreak/>
              <w:t>student organization and professional/civic organizations.</w:t>
            </w:r>
          </w:p>
        </w:tc>
        <w:tc>
          <w:tcPr>
            <w:tcW w:w="4053" w:type="dxa"/>
          </w:tcPr>
          <w:p w14:paraId="79D35040" w14:textId="77777777" w:rsidR="002643FE" w:rsidRPr="009C4A1C" w:rsidRDefault="002643FE" w:rsidP="0037174E">
            <w:pPr>
              <w:rPr>
                <w:rFonts w:ascii="Times New Roman" w:eastAsia="Times New Roman" w:hAnsi="Times New Roman" w:cs="Times New Roman"/>
                <w:sz w:val="24"/>
                <w:szCs w:val="24"/>
              </w:rPr>
            </w:pPr>
          </w:p>
        </w:tc>
        <w:tc>
          <w:tcPr>
            <w:tcW w:w="2741" w:type="dxa"/>
          </w:tcPr>
          <w:p w14:paraId="3ABA9D56"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2432D046"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62C22422" w14:textId="77777777" w:rsidTr="002643FE">
        <w:tc>
          <w:tcPr>
            <w:tcW w:w="737" w:type="dxa"/>
          </w:tcPr>
          <w:p w14:paraId="0602D57F"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3668" w:type="dxa"/>
          </w:tcPr>
          <w:p w14:paraId="35C51D96"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4648" w:type="dxa"/>
          </w:tcPr>
          <w:p w14:paraId="660CE306"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4053" w:type="dxa"/>
          </w:tcPr>
          <w:p w14:paraId="176E4DBA" w14:textId="77777777" w:rsidR="002643FE" w:rsidRPr="009C4A1C" w:rsidRDefault="002643FE" w:rsidP="0037174E">
            <w:pPr>
              <w:rPr>
                <w:rFonts w:ascii="Times New Roman" w:eastAsia="Times New Roman" w:hAnsi="Times New Roman" w:cs="Times New Roman"/>
                <w:sz w:val="24"/>
                <w:szCs w:val="24"/>
              </w:rPr>
            </w:pPr>
          </w:p>
        </w:tc>
        <w:tc>
          <w:tcPr>
            <w:tcW w:w="2741" w:type="dxa"/>
          </w:tcPr>
          <w:p w14:paraId="7DA8854D"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450EC5AC"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4FF0CA17" w14:textId="77777777" w:rsidTr="002643FE">
        <w:tc>
          <w:tcPr>
            <w:tcW w:w="737" w:type="dxa"/>
          </w:tcPr>
          <w:p w14:paraId="4CF12596"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3668" w:type="dxa"/>
          </w:tcPr>
          <w:p w14:paraId="5A3BC149"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4648" w:type="dxa"/>
          </w:tcPr>
          <w:p w14:paraId="4172E689"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7002E78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3A789350"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3EB82E5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3AD5B37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3353A8F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2B86BEF0"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8"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4053" w:type="dxa"/>
          </w:tcPr>
          <w:p w14:paraId="6B57CC89" w14:textId="77777777" w:rsidR="002643FE" w:rsidRPr="009C4A1C" w:rsidRDefault="002643FE" w:rsidP="0037174E">
            <w:pPr>
              <w:rPr>
                <w:rFonts w:ascii="Times New Roman" w:eastAsia="Times New Roman" w:hAnsi="Times New Roman" w:cs="Times New Roman"/>
                <w:sz w:val="24"/>
                <w:szCs w:val="24"/>
              </w:rPr>
            </w:pPr>
          </w:p>
        </w:tc>
        <w:tc>
          <w:tcPr>
            <w:tcW w:w="2741" w:type="dxa"/>
          </w:tcPr>
          <w:p w14:paraId="224E8B53"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3A43A3D4"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32934072" w14:textId="77777777" w:rsidTr="002643FE">
        <w:tc>
          <w:tcPr>
            <w:tcW w:w="737" w:type="dxa"/>
            <w:shd w:val="clear" w:color="auto" w:fill="AEAAAA" w:themeFill="background2" w:themeFillShade="BF"/>
          </w:tcPr>
          <w:p w14:paraId="6385B888" w14:textId="77777777" w:rsidR="002643FE" w:rsidRPr="009C4A1C" w:rsidRDefault="002643FE" w:rsidP="0037174E">
            <w:pPr>
              <w:pStyle w:val="Heading2"/>
              <w:spacing w:before="0" w:beforeAutospacing="0" w:after="0" w:afterAutospacing="0"/>
              <w:rPr>
                <w:sz w:val="24"/>
                <w:szCs w:val="24"/>
              </w:rPr>
            </w:pPr>
          </w:p>
        </w:tc>
        <w:tc>
          <w:tcPr>
            <w:tcW w:w="3668" w:type="dxa"/>
            <w:shd w:val="clear" w:color="auto" w:fill="AEAAAA" w:themeFill="background2" w:themeFillShade="BF"/>
          </w:tcPr>
          <w:p w14:paraId="1C0533FE" w14:textId="77777777" w:rsidR="002643FE" w:rsidRPr="009C4A1C" w:rsidRDefault="002643FE" w:rsidP="0037174E">
            <w:pPr>
              <w:pStyle w:val="Heading2"/>
              <w:spacing w:before="0" w:beforeAutospacing="0" w:after="0" w:afterAutospacing="0"/>
              <w:rPr>
                <w:sz w:val="24"/>
                <w:szCs w:val="24"/>
              </w:rPr>
            </w:pPr>
            <w:bookmarkStart w:id="6" w:name="_Toc67297993"/>
            <w:r w:rsidRPr="009C4A1C">
              <w:rPr>
                <w:sz w:val="24"/>
                <w:szCs w:val="24"/>
              </w:rPr>
              <w:t>Exploring Work-Based Learning</w:t>
            </w:r>
          </w:p>
        </w:tc>
        <w:tc>
          <w:tcPr>
            <w:tcW w:w="4648" w:type="dxa"/>
            <w:shd w:val="clear" w:color="auto" w:fill="AEAAAA" w:themeFill="background2" w:themeFillShade="BF"/>
          </w:tcPr>
          <w:p w14:paraId="0EA8510C" w14:textId="77777777" w:rsidR="002643FE" w:rsidRPr="009C4A1C" w:rsidRDefault="002643FE" w:rsidP="0037174E">
            <w:pPr>
              <w:pStyle w:val="Heading2"/>
              <w:spacing w:before="0" w:beforeAutospacing="0" w:after="0" w:afterAutospacing="0"/>
              <w:rPr>
                <w:sz w:val="24"/>
                <w:szCs w:val="24"/>
              </w:rPr>
            </w:pPr>
          </w:p>
        </w:tc>
        <w:tc>
          <w:tcPr>
            <w:tcW w:w="4053" w:type="dxa"/>
            <w:shd w:val="clear" w:color="auto" w:fill="AEAAAA" w:themeFill="background2" w:themeFillShade="BF"/>
          </w:tcPr>
          <w:p w14:paraId="6A39EE8E" w14:textId="77777777" w:rsidR="002643FE" w:rsidRPr="009C4A1C" w:rsidRDefault="002643FE" w:rsidP="0037174E">
            <w:pPr>
              <w:pStyle w:val="Heading2"/>
              <w:spacing w:before="0" w:beforeAutospacing="0" w:after="0" w:afterAutospacing="0"/>
              <w:rPr>
                <w:sz w:val="24"/>
                <w:szCs w:val="24"/>
              </w:rPr>
            </w:pPr>
          </w:p>
        </w:tc>
        <w:bookmarkEnd w:id="6"/>
        <w:tc>
          <w:tcPr>
            <w:tcW w:w="2741" w:type="dxa"/>
            <w:shd w:val="clear" w:color="auto" w:fill="AEAAAA" w:themeFill="background2" w:themeFillShade="BF"/>
          </w:tcPr>
          <w:p w14:paraId="4B81BC70" w14:textId="77777777" w:rsidR="002643FE" w:rsidRPr="009C4A1C" w:rsidRDefault="002643FE" w:rsidP="0037174E">
            <w:pPr>
              <w:pStyle w:val="Heading2"/>
              <w:spacing w:before="0" w:beforeAutospacing="0" w:after="0" w:afterAutospacing="0"/>
              <w:rPr>
                <w:sz w:val="24"/>
                <w:szCs w:val="24"/>
              </w:rPr>
            </w:pPr>
          </w:p>
        </w:tc>
        <w:tc>
          <w:tcPr>
            <w:tcW w:w="2863" w:type="dxa"/>
            <w:shd w:val="clear" w:color="auto" w:fill="AEAAAA" w:themeFill="background2" w:themeFillShade="BF"/>
          </w:tcPr>
          <w:p w14:paraId="4B270262" w14:textId="77777777" w:rsidR="002643FE" w:rsidRPr="009C4A1C" w:rsidRDefault="002643FE" w:rsidP="0037174E">
            <w:pPr>
              <w:pStyle w:val="Heading2"/>
              <w:spacing w:before="0" w:beforeAutospacing="0" w:after="0" w:afterAutospacing="0"/>
              <w:rPr>
                <w:sz w:val="24"/>
                <w:szCs w:val="24"/>
              </w:rPr>
            </w:pPr>
          </w:p>
        </w:tc>
      </w:tr>
      <w:tr w:rsidR="002643FE" w:rsidRPr="009C4A1C" w14:paraId="44107F92" w14:textId="77777777" w:rsidTr="002643FE">
        <w:tc>
          <w:tcPr>
            <w:tcW w:w="737" w:type="dxa"/>
          </w:tcPr>
          <w:p w14:paraId="561C1CE5"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3668" w:type="dxa"/>
          </w:tcPr>
          <w:p w14:paraId="0F8D61F9"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4648" w:type="dxa"/>
          </w:tcPr>
          <w:p w14:paraId="3DF44CB2"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602F2E3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0D0BEC5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1D77681B"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08E18FC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50549E9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595467D5"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16204EF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708130F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2741580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cooperative education</w:t>
            </w:r>
          </w:p>
          <w:p w14:paraId="10DA5FE8"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249E019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5CAF4A61"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4053" w:type="dxa"/>
          </w:tcPr>
          <w:p w14:paraId="4BC54D3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work-based learning?</w:t>
            </w:r>
          </w:p>
          <w:p w14:paraId="6B3133D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599EA3A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35F95B3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will participation in a work-based learning situation improve </w:t>
            </w:r>
            <w:r w:rsidRPr="00ED3052">
              <w:rPr>
                <w:rFonts w:ascii="Times New Roman" w:eastAsia="Times New Roman" w:hAnsi="Times New Roman" w:cs="Times New Roman"/>
                <w:sz w:val="24"/>
                <w:szCs w:val="24"/>
              </w:rPr>
              <w:lastRenderedPageBreak/>
              <w:t>leadership skills? Teamwork skills?</w:t>
            </w:r>
          </w:p>
          <w:p w14:paraId="3A2E32FD"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1966E91B"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1C097871"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2741" w:type="dxa"/>
          </w:tcPr>
          <w:p w14:paraId="325E5367"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67B273C7"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7A771735" w14:textId="77777777" w:rsidTr="002643FE">
        <w:tc>
          <w:tcPr>
            <w:tcW w:w="737" w:type="dxa"/>
          </w:tcPr>
          <w:p w14:paraId="47FADB8E"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 (O)</w:t>
            </w:r>
          </w:p>
        </w:tc>
        <w:tc>
          <w:tcPr>
            <w:tcW w:w="3668" w:type="dxa"/>
          </w:tcPr>
          <w:p w14:paraId="7DC5B66A"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 on lessons learned during the WBL experience.</w:t>
            </w:r>
          </w:p>
        </w:tc>
        <w:tc>
          <w:tcPr>
            <w:tcW w:w="4648" w:type="dxa"/>
          </w:tcPr>
          <w:p w14:paraId="24F40CED" w14:textId="77777777" w:rsidR="002643FE" w:rsidRPr="009C4A1C" w:rsidRDefault="002643FE" w:rsidP="0037174E">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41A0A2DC"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4A94A5B1"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43A553FD"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4053" w:type="dxa"/>
          </w:tcPr>
          <w:p w14:paraId="3893DED6"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1BD88DFD"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5DCBD902"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7051011C"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6EA471C6"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35ADBAA2"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2741" w:type="dxa"/>
          </w:tcPr>
          <w:p w14:paraId="64DD9C83"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24CA2841"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65629F62" w14:textId="77777777" w:rsidTr="002643FE">
        <w:tc>
          <w:tcPr>
            <w:tcW w:w="737" w:type="dxa"/>
          </w:tcPr>
          <w:p w14:paraId="45C2450A"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3668" w:type="dxa"/>
          </w:tcPr>
          <w:p w14:paraId="48DF62FB"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4648" w:type="dxa"/>
          </w:tcPr>
          <w:p w14:paraId="3CE50290" w14:textId="77777777" w:rsidR="002643FE" w:rsidRPr="009C4A1C" w:rsidRDefault="002643FE" w:rsidP="0037174E">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38A01DD0"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listing </w:t>
            </w:r>
            <w:proofErr w:type="gramStart"/>
            <w:r w:rsidRPr="009C4A1C">
              <w:rPr>
                <w:rFonts w:ascii="Times New Roman" w:eastAsia="Times New Roman" w:hAnsi="Times New Roman" w:cs="Times New Roman"/>
                <w:sz w:val="24"/>
                <w:szCs w:val="24"/>
              </w:rPr>
              <w:t>possible careers</w:t>
            </w:r>
            <w:proofErr w:type="gramEnd"/>
            <w:r w:rsidRPr="009C4A1C">
              <w:rPr>
                <w:rFonts w:ascii="Times New Roman" w:eastAsia="Times New Roman" w:hAnsi="Times New Roman" w:cs="Times New Roman"/>
                <w:sz w:val="24"/>
                <w:szCs w:val="24"/>
              </w:rPr>
              <w:t xml:space="preserve"> related to this course</w:t>
            </w:r>
          </w:p>
          <w:p w14:paraId="71A483AF"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4F5CC995"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35AE4075"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4053" w:type="dxa"/>
          </w:tcPr>
          <w:p w14:paraId="78EB8E7C"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7FC61DE9"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6E765F04"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4E280188"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careers are available through government agencies?</w:t>
            </w:r>
          </w:p>
          <w:p w14:paraId="6FCF9997"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0A44383C"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762E0B5E"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2741" w:type="dxa"/>
          </w:tcPr>
          <w:p w14:paraId="5F77107B"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75C017EC"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13C82D52" w14:textId="77777777" w:rsidTr="002643FE">
        <w:tc>
          <w:tcPr>
            <w:tcW w:w="737" w:type="dxa"/>
          </w:tcPr>
          <w:p w14:paraId="13896D1D"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38 (O)</w:t>
            </w:r>
          </w:p>
        </w:tc>
        <w:tc>
          <w:tcPr>
            <w:tcW w:w="3668" w:type="dxa"/>
          </w:tcPr>
          <w:p w14:paraId="1A2BA457"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Participate in a WBL experience, when appropriate.</w:t>
            </w:r>
          </w:p>
        </w:tc>
        <w:tc>
          <w:tcPr>
            <w:tcW w:w="4648" w:type="dxa"/>
          </w:tcPr>
          <w:p w14:paraId="174C56EE" w14:textId="77777777" w:rsidR="002643FE" w:rsidRPr="009C4A1C" w:rsidRDefault="002643FE" w:rsidP="0037174E">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66AF9A36"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79BBFAD5"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3B92A8D4"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4053" w:type="dxa"/>
          </w:tcPr>
          <w:p w14:paraId="046392C7"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7B0293E3"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2CF06320"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1D179F9D"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2E530D79"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4338A0B7"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2741" w:type="dxa"/>
          </w:tcPr>
          <w:p w14:paraId="6E7A6A70"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69524259" w14:textId="77777777" w:rsidR="002643FE" w:rsidRPr="009C4A1C" w:rsidRDefault="002643FE" w:rsidP="0037174E">
            <w:pPr>
              <w:rPr>
                <w:rFonts w:ascii="Times New Roman" w:eastAsia="Times New Roman" w:hAnsi="Times New Roman" w:cs="Times New Roman"/>
                <w:sz w:val="24"/>
                <w:szCs w:val="24"/>
              </w:rPr>
            </w:pPr>
          </w:p>
        </w:tc>
      </w:tr>
      <w:bookmarkEnd w:id="0"/>
      <w:tr w:rsidR="00A26863" w:rsidRPr="007B4DF8" w14:paraId="37FCC08A" w14:textId="00C243DD" w:rsidTr="002643FE">
        <w:tblPrEx>
          <w:tblCellMar>
            <w:left w:w="115" w:type="dxa"/>
            <w:right w:w="115" w:type="dxa"/>
          </w:tblCellMar>
        </w:tblPrEx>
        <w:tc>
          <w:tcPr>
            <w:tcW w:w="737" w:type="dxa"/>
            <w:shd w:val="clear" w:color="auto" w:fill="AEAAAA" w:themeFill="background2" w:themeFillShade="BF"/>
          </w:tcPr>
          <w:p w14:paraId="5B1BE479" w14:textId="77777777" w:rsidR="00A26863" w:rsidRPr="007B4DF8" w:rsidRDefault="00A26863" w:rsidP="004A6788">
            <w:pPr>
              <w:spacing w:before="40" w:afterLines="40" w:after="96"/>
              <w:rPr>
                <w:rFonts w:ascii="Times New Roman" w:eastAsia="Times New Roman" w:hAnsi="Times New Roman" w:cs="Times New Roman"/>
                <w:sz w:val="24"/>
                <w:szCs w:val="24"/>
              </w:rPr>
            </w:pPr>
          </w:p>
        </w:tc>
        <w:tc>
          <w:tcPr>
            <w:tcW w:w="3668" w:type="dxa"/>
            <w:shd w:val="clear" w:color="auto" w:fill="AEAAAA" w:themeFill="background2" w:themeFillShade="BF"/>
          </w:tcPr>
          <w:p w14:paraId="5818E9A5" w14:textId="76BF1362" w:rsidR="00A26863" w:rsidRPr="004C77F3" w:rsidRDefault="00A26863" w:rsidP="004A6788">
            <w:pPr>
              <w:spacing w:before="40" w:afterLines="40" w:after="96"/>
              <w:rPr>
                <w:rFonts w:ascii="Times New Roman" w:eastAsia="Times New Roman" w:hAnsi="Times New Roman" w:cs="Times New Roman"/>
                <w:b/>
                <w:bCs/>
                <w:sz w:val="24"/>
                <w:szCs w:val="24"/>
              </w:rPr>
            </w:pPr>
            <w:bookmarkStart w:id="7" w:name="Independentliving"/>
            <w:r w:rsidRPr="004C77F3">
              <w:rPr>
                <w:rFonts w:ascii="Times New Roman" w:eastAsia="Times New Roman" w:hAnsi="Times New Roman" w:cs="Times New Roman"/>
                <w:b/>
                <w:bCs/>
                <w:sz w:val="24"/>
                <w:szCs w:val="24"/>
              </w:rPr>
              <w:t>Balancing Work and Family</w:t>
            </w:r>
            <w:bookmarkEnd w:id="7"/>
          </w:p>
        </w:tc>
        <w:tc>
          <w:tcPr>
            <w:tcW w:w="4648" w:type="dxa"/>
            <w:tcBorders>
              <w:right w:val="single" w:sz="4" w:space="0" w:color="auto"/>
            </w:tcBorders>
            <w:shd w:val="clear" w:color="auto" w:fill="AEAAAA" w:themeFill="background2" w:themeFillShade="BF"/>
          </w:tcPr>
          <w:p w14:paraId="4EC84A2A" w14:textId="77777777" w:rsidR="00A26863" w:rsidRPr="007B4DF8" w:rsidRDefault="00A26863" w:rsidP="004A6788">
            <w:pPr>
              <w:spacing w:before="40" w:after="96"/>
              <w:rPr>
                <w:rFonts w:ascii="Times New Roman" w:eastAsia="Times New Roman" w:hAnsi="Times New Roman" w:cs="Times New Roman"/>
                <w:color w:val="000000"/>
                <w:sz w:val="24"/>
                <w:szCs w:val="24"/>
              </w:rPr>
            </w:pPr>
          </w:p>
        </w:tc>
        <w:tc>
          <w:tcPr>
            <w:tcW w:w="4053"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4D20452" w14:textId="77777777" w:rsidR="00A26863" w:rsidRPr="007B4DF8" w:rsidRDefault="00A26863" w:rsidP="004A6788">
            <w:pPr>
              <w:spacing w:before="40" w:after="96"/>
              <w:rPr>
                <w:rFonts w:ascii="Times New Roman" w:eastAsia="Times New Roman" w:hAnsi="Times New Roman" w:cs="Times New Roman"/>
                <w:color w:val="000000"/>
                <w:sz w:val="24"/>
                <w:szCs w:val="24"/>
              </w:rPr>
            </w:pPr>
          </w:p>
        </w:tc>
        <w:tc>
          <w:tcPr>
            <w:tcW w:w="2741" w:type="dxa"/>
            <w:shd w:val="clear" w:color="auto" w:fill="AEAAAA" w:themeFill="background2" w:themeFillShade="BF"/>
          </w:tcPr>
          <w:p w14:paraId="54DC0BD8" w14:textId="77777777" w:rsidR="00A26863" w:rsidRPr="00337C03" w:rsidRDefault="00A26863" w:rsidP="004A6788">
            <w:pPr>
              <w:spacing w:before="40" w:after="96"/>
              <w:rPr>
                <w:rFonts w:ascii="Times New Roman" w:eastAsia="Times New Roman" w:hAnsi="Times New Roman" w:cs="Times New Roman"/>
                <w:color w:val="000000"/>
                <w:sz w:val="24"/>
                <w:szCs w:val="24"/>
              </w:rPr>
            </w:pPr>
          </w:p>
        </w:tc>
        <w:tc>
          <w:tcPr>
            <w:tcW w:w="2863" w:type="dxa"/>
            <w:shd w:val="clear" w:color="auto" w:fill="AEAAAA" w:themeFill="background2" w:themeFillShade="BF"/>
          </w:tcPr>
          <w:p w14:paraId="37B21834" w14:textId="366ED487" w:rsidR="00A26863" w:rsidRPr="00337C03" w:rsidRDefault="00A26863" w:rsidP="004A6788">
            <w:pPr>
              <w:spacing w:before="40" w:after="96"/>
              <w:rPr>
                <w:rFonts w:ascii="Times New Roman" w:eastAsia="Times New Roman" w:hAnsi="Times New Roman" w:cs="Times New Roman"/>
                <w:color w:val="000000"/>
                <w:sz w:val="24"/>
                <w:szCs w:val="24"/>
              </w:rPr>
            </w:pPr>
          </w:p>
        </w:tc>
      </w:tr>
      <w:tr w:rsidR="00EC06BC" w:rsidRPr="007B4DF8" w14:paraId="322E9E48" w14:textId="26196D65" w:rsidTr="002643FE">
        <w:tblPrEx>
          <w:tblCellMar>
            <w:left w:w="115" w:type="dxa"/>
            <w:right w:w="115" w:type="dxa"/>
          </w:tblCellMar>
        </w:tblPrEx>
        <w:tc>
          <w:tcPr>
            <w:tcW w:w="737" w:type="dxa"/>
          </w:tcPr>
          <w:p w14:paraId="33A7CF7C" w14:textId="7AE95620"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3668" w:type="dxa"/>
            <w:hideMark/>
          </w:tcPr>
          <w:p w14:paraId="3A9F2450" w14:textId="674A97A0"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the meaning of work and the meaning of family. </w:t>
            </w:r>
          </w:p>
        </w:tc>
        <w:tc>
          <w:tcPr>
            <w:tcW w:w="4648" w:type="dxa"/>
            <w:tcBorders>
              <w:right w:val="single" w:sz="4" w:space="0" w:color="auto"/>
            </w:tcBorders>
          </w:tcPr>
          <w:p w14:paraId="2107C240" w14:textId="77777777" w:rsidR="00EC06BC" w:rsidRDefault="00EC06BC" w:rsidP="00EC06BC">
            <w:pPr>
              <w:spacing w:before="40" w:after="96"/>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Identification should include</w:t>
            </w:r>
          </w:p>
          <w:p w14:paraId="41C97EDA" w14:textId="77777777" w:rsidR="00EC06BC" w:rsidRPr="00E50BAE" w:rsidRDefault="00EC06BC" w:rsidP="00EC06BC">
            <w:pPr>
              <w:rPr>
                <w:rFonts w:ascii="Times New Roman" w:eastAsia="Times New Roman" w:hAnsi="Times New Roman" w:cs="Times New Roman"/>
                <w:color w:val="000000"/>
                <w:sz w:val="24"/>
                <w:szCs w:val="24"/>
              </w:rPr>
            </w:pPr>
          </w:p>
          <w:p w14:paraId="41B3D6EF" w14:textId="7A202D28" w:rsidR="00EC06BC" w:rsidRPr="00E50BAE" w:rsidRDefault="00EC06BC" w:rsidP="00EC06BC">
            <w:pPr>
              <w:numPr>
                <w:ilvl w:val="0"/>
                <w:numId w:val="1"/>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work systems and family systems (</w:t>
            </w:r>
            <w:r>
              <w:rPr>
                <w:rFonts w:ascii="Times New Roman" w:eastAsia="Times New Roman" w:hAnsi="Times New Roman" w:cs="Times New Roman"/>
                <w:color w:val="000000"/>
                <w:sz w:val="24"/>
                <w:szCs w:val="24"/>
              </w:rPr>
              <w:t xml:space="preserve">i.e., </w:t>
            </w:r>
            <w:r w:rsidRPr="00E50BAE">
              <w:rPr>
                <w:rFonts w:ascii="Times New Roman" w:eastAsia="Times New Roman" w:hAnsi="Times New Roman" w:cs="Times New Roman"/>
                <w:color w:val="000000"/>
                <w:sz w:val="24"/>
                <w:szCs w:val="24"/>
              </w:rPr>
              <w:t>structures)</w:t>
            </w:r>
          </w:p>
          <w:p w14:paraId="2B4965D1" w14:textId="77777777" w:rsidR="00EC06BC" w:rsidRPr="00E50BAE" w:rsidRDefault="00EC06BC" w:rsidP="00EC06BC">
            <w:pPr>
              <w:numPr>
                <w:ilvl w:val="0"/>
                <w:numId w:val="1"/>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lastRenderedPageBreak/>
              <w:t>characteristics of strong work and family organizations</w:t>
            </w:r>
          </w:p>
          <w:p w14:paraId="39D3D858" w14:textId="77777777" w:rsidR="00EC06BC" w:rsidRPr="00E50BAE" w:rsidRDefault="00EC06BC" w:rsidP="00EC06BC">
            <w:pPr>
              <w:numPr>
                <w:ilvl w:val="0"/>
                <w:numId w:val="1"/>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the evolution of the workforce</w:t>
            </w:r>
          </w:p>
          <w:p w14:paraId="0F1F8482" w14:textId="77777777" w:rsidR="00EC06BC" w:rsidRPr="00E50BAE" w:rsidRDefault="00EC06BC" w:rsidP="00EC06BC">
            <w:pPr>
              <w:numPr>
                <w:ilvl w:val="0"/>
                <w:numId w:val="1"/>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the rewards of work within and outside of the family</w:t>
            </w:r>
          </w:p>
          <w:p w14:paraId="472B2F37" w14:textId="77777777" w:rsidR="00EC06BC" w:rsidRPr="00E50BAE" w:rsidRDefault="00EC06BC" w:rsidP="00EC06BC">
            <w:pPr>
              <w:numPr>
                <w:ilvl w:val="0"/>
                <w:numId w:val="1"/>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the roles and responsibilities of employees and family members</w:t>
            </w:r>
          </w:p>
          <w:p w14:paraId="5EBF2F77" w14:textId="77777777" w:rsidR="00EC06BC" w:rsidRPr="00E50BAE" w:rsidRDefault="00EC06BC" w:rsidP="00EC06BC">
            <w:pPr>
              <w:numPr>
                <w:ilvl w:val="0"/>
                <w:numId w:val="1"/>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the effects of interdependence on each member of the family</w:t>
            </w:r>
          </w:p>
          <w:p w14:paraId="678CC3F1" w14:textId="77777777" w:rsidR="00EC06BC" w:rsidRPr="00E50BAE" w:rsidRDefault="00EC06BC" w:rsidP="00EC06BC">
            <w:pPr>
              <w:numPr>
                <w:ilvl w:val="0"/>
                <w:numId w:val="1"/>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ways in which the evolution of the family life cycle affects choices and decisions</w:t>
            </w:r>
          </w:p>
          <w:p w14:paraId="1E45DAFB" w14:textId="77777777" w:rsidR="00EC06BC" w:rsidRPr="00E50BAE" w:rsidRDefault="00EC06BC" w:rsidP="00EC06BC">
            <w:pPr>
              <w:numPr>
                <w:ilvl w:val="0"/>
                <w:numId w:val="1"/>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personal and family values.</w:t>
            </w:r>
          </w:p>
          <w:p w14:paraId="02B56DE8" w14:textId="708AC127" w:rsidR="00EC06BC" w:rsidRPr="007B4DF8" w:rsidRDefault="00EC06BC" w:rsidP="00EC06BC">
            <w:pPr>
              <w:spacing w:before="40" w:after="96"/>
              <w:rPr>
                <w:rFonts w:ascii="Times New Roman" w:eastAsia="Times New Roman" w:hAnsi="Times New Roman" w:cs="Times New Roman"/>
                <w:color w:val="000000"/>
                <w:sz w:val="24"/>
                <w:szCs w:val="24"/>
              </w:rPr>
            </w:pPr>
          </w:p>
        </w:tc>
        <w:tc>
          <w:tcPr>
            <w:tcW w:w="4053" w:type="dxa"/>
            <w:tcBorders>
              <w:top w:val="single" w:sz="4" w:space="0" w:color="auto"/>
              <w:left w:val="single" w:sz="4" w:space="0" w:color="auto"/>
              <w:bottom w:val="single" w:sz="4" w:space="0" w:color="auto"/>
              <w:right w:val="single" w:sz="4" w:space="0" w:color="auto"/>
            </w:tcBorders>
          </w:tcPr>
          <w:p w14:paraId="3875339D" w14:textId="77777777" w:rsidR="00EC06BC" w:rsidRPr="00E50BAE" w:rsidRDefault="00EC06BC" w:rsidP="00EC06BC">
            <w:pPr>
              <w:spacing w:before="40" w:after="96"/>
              <w:rPr>
                <w:rFonts w:ascii="Times New Roman" w:eastAsia="Times New Roman" w:hAnsi="Times New Roman" w:cs="Times New Roman"/>
                <w:color w:val="000000"/>
                <w:sz w:val="24"/>
                <w:szCs w:val="24"/>
              </w:rPr>
            </w:pPr>
            <w:r w:rsidRPr="00E50BAE">
              <w:rPr>
                <w:rFonts w:ascii="Times New Roman" w:eastAsia="Times New Roman" w:hAnsi="Times New Roman" w:cs="Times New Roman"/>
                <w:b/>
                <w:bCs/>
                <w:color w:val="000000"/>
                <w:sz w:val="24"/>
                <w:szCs w:val="24"/>
              </w:rPr>
              <w:lastRenderedPageBreak/>
              <w:t>Process/Skill Questions:</w:t>
            </w:r>
          </w:p>
          <w:p w14:paraId="0349ED93" w14:textId="77777777" w:rsidR="00EC06BC" w:rsidRPr="00E50BAE" w:rsidRDefault="00EC06BC" w:rsidP="00EC06BC">
            <w:pPr>
              <w:rPr>
                <w:rFonts w:ascii="Times New Roman" w:eastAsia="Times New Roman" w:hAnsi="Times New Roman" w:cs="Times New Roman"/>
                <w:b/>
                <w:bCs/>
                <w:color w:val="000000"/>
                <w:sz w:val="24"/>
                <w:szCs w:val="24"/>
              </w:rPr>
            </w:pPr>
            <w:r w:rsidRPr="00E50BAE">
              <w:rPr>
                <w:rFonts w:ascii="Times New Roman" w:eastAsia="Times New Roman" w:hAnsi="Times New Roman" w:cs="Times New Roman"/>
                <w:b/>
                <w:bCs/>
                <w:color w:val="000000"/>
                <w:sz w:val="24"/>
                <w:szCs w:val="24"/>
              </w:rPr>
              <w:t>Thinking</w:t>
            </w:r>
          </w:p>
          <w:p w14:paraId="462BC438" w14:textId="77777777" w:rsidR="00EC06BC" w:rsidRPr="00E50BAE" w:rsidRDefault="00EC06BC" w:rsidP="00EC06BC">
            <w:pPr>
              <w:numPr>
                <w:ilvl w:val="0"/>
                <w:numId w:val="2"/>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What are the characteristics of a strong family structure?</w:t>
            </w:r>
          </w:p>
          <w:p w14:paraId="18136B72" w14:textId="77777777" w:rsidR="00EC06BC" w:rsidRPr="00E50BAE" w:rsidRDefault="00EC06BC" w:rsidP="00EC06BC">
            <w:pPr>
              <w:numPr>
                <w:ilvl w:val="0"/>
                <w:numId w:val="2"/>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lastRenderedPageBreak/>
              <w:t>How do the roles and responsibilities of employed workers and family members compare?</w:t>
            </w:r>
          </w:p>
          <w:p w14:paraId="3C0DA964" w14:textId="77777777" w:rsidR="00EC06BC" w:rsidRPr="00E50BAE" w:rsidRDefault="00EC06BC" w:rsidP="00EC06BC">
            <w:pPr>
              <w:rPr>
                <w:rFonts w:ascii="Times New Roman" w:eastAsia="Times New Roman" w:hAnsi="Times New Roman" w:cs="Times New Roman"/>
                <w:b/>
                <w:bCs/>
                <w:color w:val="000000"/>
                <w:sz w:val="24"/>
                <w:szCs w:val="24"/>
              </w:rPr>
            </w:pPr>
            <w:r w:rsidRPr="00E50BAE">
              <w:rPr>
                <w:rFonts w:ascii="Times New Roman" w:eastAsia="Times New Roman" w:hAnsi="Times New Roman" w:cs="Times New Roman"/>
                <w:b/>
                <w:bCs/>
                <w:color w:val="000000"/>
                <w:sz w:val="24"/>
                <w:szCs w:val="24"/>
              </w:rPr>
              <w:t>Communication</w:t>
            </w:r>
          </w:p>
          <w:p w14:paraId="732824E9" w14:textId="77777777" w:rsidR="00EC06BC" w:rsidRPr="00E50BAE" w:rsidRDefault="00EC06BC" w:rsidP="00EC06BC">
            <w:pPr>
              <w:numPr>
                <w:ilvl w:val="0"/>
                <w:numId w:val="3"/>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How can employers provide flexibility to employees with family responsibilities?</w:t>
            </w:r>
          </w:p>
          <w:p w14:paraId="661CF8B3" w14:textId="77777777" w:rsidR="00EC06BC" w:rsidRPr="00E50BAE" w:rsidRDefault="00EC06BC" w:rsidP="00EC06BC">
            <w:pPr>
              <w:numPr>
                <w:ilvl w:val="0"/>
                <w:numId w:val="3"/>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How can the workplace promote effective strategies for balancing work and family?</w:t>
            </w:r>
          </w:p>
          <w:p w14:paraId="007DE730" w14:textId="77777777" w:rsidR="00EC06BC" w:rsidRPr="00E50BAE" w:rsidRDefault="00EC06BC" w:rsidP="00EC06BC">
            <w:pPr>
              <w:rPr>
                <w:rFonts w:ascii="Times New Roman" w:eastAsia="Times New Roman" w:hAnsi="Times New Roman" w:cs="Times New Roman"/>
                <w:b/>
                <w:bCs/>
                <w:color w:val="000000"/>
                <w:sz w:val="24"/>
                <w:szCs w:val="24"/>
              </w:rPr>
            </w:pPr>
            <w:r w:rsidRPr="00E50BAE">
              <w:rPr>
                <w:rFonts w:ascii="Times New Roman" w:eastAsia="Times New Roman" w:hAnsi="Times New Roman" w:cs="Times New Roman"/>
                <w:b/>
                <w:bCs/>
                <w:color w:val="000000"/>
                <w:sz w:val="24"/>
                <w:szCs w:val="24"/>
              </w:rPr>
              <w:t>Leadership</w:t>
            </w:r>
          </w:p>
          <w:p w14:paraId="791ACF16" w14:textId="77777777" w:rsidR="00EC06BC" w:rsidRPr="00E50BAE" w:rsidRDefault="00EC06BC" w:rsidP="00EC06BC">
            <w:pPr>
              <w:numPr>
                <w:ilvl w:val="0"/>
                <w:numId w:val="4"/>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What leadership skills do family members need? What leadership skills do employees in the workplace need?</w:t>
            </w:r>
          </w:p>
          <w:p w14:paraId="1487771B" w14:textId="77777777" w:rsidR="00EC06BC" w:rsidRPr="00E50BAE" w:rsidRDefault="00EC06BC" w:rsidP="00EC06BC">
            <w:pPr>
              <w:numPr>
                <w:ilvl w:val="0"/>
                <w:numId w:val="4"/>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Which leadership skills are needed to promote change in the workplace?</w:t>
            </w:r>
          </w:p>
          <w:p w14:paraId="2BF10C6B" w14:textId="77777777" w:rsidR="00EC06BC" w:rsidRPr="00E50BAE" w:rsidRDefault="00EC06BC" w:rsidP="00EC06BC">
            <w:pPr>
              <w:rPr>
                <w:rFonts w:ascii="Times New Roman" w:eastAsia="Times New Roman" w:hAnsi="Times New Roman" w:cs="Times New Roman"/>
                <w:b/>
                <w:bCs/>
                <w:color w:val="000000"/>
                <w:sz w:val="24"/>
                <w:szCs w:val="24"/>
              </w:rPr>
            </w:pPr>
            <w:r w:rsidRPr="00E50BAE">
              <w:rPr>
                <w:rFonts w:ascii="Times New Roman" w:eastAsia="Times New Roman" w:hAnsi="Times New Roman" w:cs="Times New Roman"/>
                <w:b/>
                <w:bCs/>
                <w:color w:val="000000"/>
                <w:sz w:val="24"/>
                <w:szCs w:val="24"/>
              </w:rPr>
              <w:t>Management</w:t>
            </w:r>
          </w:p>
          <w:p w14:paraId="597634E5" w14:textId="77777777" w:rsidR="00EC06BC" w:rsidRPr="00E50BAE" w:rsidRDefault="00EC06BC" w:rsidP="00EC06BC">
            <w:pPr>
              <w:numPr>
                <w:ilvl w:val="0"/>
                <w:numId w:val="5"/>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How can employers demonstrate that they value employee families?</w:t>
            </w:r>
          </w:p>
          <w:p w14:paraId="4A3ED39A" w14:textId="00FA0642" w:rsidR="00EC06BC" w:rsidRPr="00E50BAE" w:rsidRDefault="00EC06BC" w:rsidP="00EC06BC">
            <w:pPr>
              <w:numPr>
                <w:ilvl w:val="0"/>
                <w:numId w:val="5"/>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What resources are available to help families balance work and family roles and responsibilities?</w:t>
            </w:r>
          </w:p>
        </w:tc>
        <w:tc>
          <w:tcPr>
            <w:tcW w:w="2741" w:type="dxa"/>
          </w:tcPr>
          <w:p w14:paraId="4A741DEF" w14:textId="77777777" w:rsidR="00EC06BC" w:rsidRDefault="00EC06BC" w:rsidP="00EC06BC">
            <w:pPr>
              <w:spacing w:before="40" w:after="96"/>
              <w:rPr>
                <w:rFonts w:ascii="Times New Roman" w:eastAsia="Times New Roman" w:hAnsi="Times New Roman" w:cs="Times New Roman"/>
                <w:color w:val="000000"/>
                <w:sz w:val="24"/>
                <w:szCs w:val="24"/>
              </w:rPr>
            </w:pPr>
            <w:r w:rsidRPr="006E707D">
              <w:rPr>
                <w:rFonts w:ascii="Times New Roman" w:eastAsia="Times New Roman" w:hAnsi="Times New Roman" w:cs="Times New Roman"/>
                <w:color w:val="000000"/>
                <w:sz w:val="24"/>
                <w:szCs w:val="24"/>
              </w:rPr>
              <w:lastRenderedPageBreak/>
              <w:t>English: 9.RV, 9.RI, 10.RV, 10.RI, 11.RV, 11.RI, 12.RV, 12.RI</w:t>
            </w:r>
          </w:p>
          <w:p w14:paraId="63AD39E1" w14:textId="77777777" w:rsidR="00EC06BC" w:rsidRDefault="00EC06BC" w:rsidP="00EC06BC">
            <w:pPr>
              <w:spacing w:before="40" w:after="96"/>
              <w:rPr>
                <w:rFonts w:ascii="Times New Roman" w:eastAsia="Times New Roman" w:hAnsi="Times New Roman" w:cs="Times New Roman"/>
                <w:color w:val="000000"/>
                <w:sz w:val="24"/>
                <w:szCs w:val="24"/>
              </w:rPr>
            </w:pPr>
          </w:p>
          <w:p w14:paraId="7BC4F757" w14:textId="079267B3" w:rsidR="00EC06BC" w:rsidRPr="00337C03" w:rsidRDefault="00EC06BC" w:rsidP="00EC06BC">
            <w:pPr>
              <w:rPr>
                <w:rFonts w:ascii="Times New Roman" w:hAnsi="Times New Roman" w:cs="Times New Roman"/>
                <w:b/>
                <w:sz w:val="24"/>
                <w:szCs w:val="24"/>
                <w:u w:val="single"/>
              </w:rPr>
            </w:pPr>
            <w:r w:rsidRPr="009F38B4">
              <w:rPr>
                <w:rFonts w:ascii="Times New Roman" w:eastAsia="Times New Roman" w:hAnsi="Times New Roman" w:cs="Times New Roman"/>
                <w:color w:val="000000"/>
                <w:sz w:val="24"/>
                <w:szCs w:val="24"/>
              </w:rPr>
              <w:lastRenderedPageBreak/>
              <w:t>History and Social Sciences:</w:t>
            </w:r>
            <w:r>
              <w:rPr>
                <w:rFonts w:ascii="Times New Roman" w:eastAsia="Times New Roman" w:hAnsi="Times New Roman" w:cs="Times New Roman"/>
                <w:color w:val="000000"/>
                <w:sz w:val="24"/>
                <w:szCs w:val="24"/>
              </w:rPr>
              <w:t xml:space="preserve"> </w:t>
            </w:r>
            <w:r w:rsidRPr="009F38B4">
              <w:rPr>
                <w:rFonts w:ascii="Times New Roman" w:eastAsia="Times New Roman" w:hAnsi="Times New Roman" w:cs="Times New Roman"/>
                <w:color w:val="000000"/>
                <w:sz w:val="24"/>
                <w:szCs w:val="24"/>
              </w:rPr>
              <w:t>WG 17</w:t>
            </w:r>
            <w:r>
              <w:rPr>
                <w:rFonts w:ascii="Times New Roman" w:eastAsia="Times New Roman" w:hAnsi="Times New Roman" w:cs="Times New Roman"/>
                <w:color w:val="000000"/>
                <w:sz w:val="24"/>
                <w:szCs w:val="24"/>
              </w:rPr>
              <w:t xml:space="preserve">; </w:t>
            </w:r>
            <w:r w:rsidRPr="009F38B4">
              <w:rPr>
                <w:rFonts w:ascii="Times New Roman" w:eastAsia="Times New Roman" w:hAnsi="Times New Roman" w:cs="Times New Roman"/>
                <w:color w:val="000000"/>
                <w:sz w:val="24"/>
                <w:szCs w:val="24"/>
              </w:rPr>
              <w:t>WHII 8, 14</w:t>
            </w:r>
            <w:r>
              <w:rPr>
                <w:rFonts w:ascii="Times New Roman" w:eastAsia="Times New Roman" w:hAnsi="Times New Roman" w:cs="Times New Roman"/>
                <w:color w:val="000000"/>
                <w:sz w:val="24"/>
                <w:szCs w:val="24"/>
              </w:rPr>
              <w:t xml:space="preserve">; </w:t>
            </w:r>
            <w:r w:rsidRPr="009F38B4">
              <w:rPr>
                <w:rFonts w:ascii="Times New Roman" w:eastAsia="Times New Roman" w:hAnsi="Times New Roman" w:cs="Times New Roman"/>
                <w:color w:val="000000"/>
                <w:sz w:val="24"/>
                <w:szCs w:val="24"/>
              </w:rPr>
              <w:t>VUS 8, 14</w:t>
            </w:r>
            <w:r>
              <w:rPr>
                <w:rFonts w:ascii="Times New Roman" w:eastAsia="Times New Roman" w:hAnsi="Times New Roman" w:cs="Times New Roman"/>
                <w:color w:val="000000"/>
                <w:sz w:val="24"/>
                <w:szCs w:val="24"/>
              </w:rPr>
              <w:t xml:space="preserve">; </w:t>
            </w:r>
            <w:r w:rsidRPr="009F38B4">
              <w:rPr>
                <w:rFonts w:ascii="Times New Roman" w:eastAsia="Times New Roman" w:hAnsi="Times New Roman" w:cs="Times New Roman"/>
                <w:color w:val="000000"/>
                <w:sz w:val="24"/>
                <w:szCs w:val="24"/>
              </w:rPr>
              <w:t>Govt 14, 15</w:t>
            </w:r>
          </w:p>
        </w:tc>
        <w:tc>
          <w:tcPr>
            <w:tcW w:w="2863" w:type="dxa"/>
          </w:tcPr>
          <w:p w14:paraId="3AF950E3" w14:textId="18BF3E4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Career Connection</w:t>
            </w:r>
          </w:p>
          <w:p w14:paraId="09A0F14E"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7E55F2D5"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4251C9BE"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56B55B4F"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067CC503" w14:textId="77777777" w:rsidR="00EC06BC" w:rsidRPr="00337C03" w:rsidRDefault="00EC06BC" w:rsidP="00EC06BC">
            <w:pPr>
              <w:pStyle w:val="ListParagraph"/>
              <w:rPr>
                <w:rFonts w:ascii="Times New Roman" w:hAnsi="Times New Roman" w:cs="Times New Roman"/>
                <w:sz w:val="24"/>
                <w:szCs w:val="24"/>
              </w:rPr>
            </w:pPr>
          </w:p>
          <w:p w14:paraId="7B9EB95C" w14:textId="77777777" w:rsidR="00EC06BC" w:rsidRPr="00337C03" w:rsidRDefault="00EC06BC" w:rsidP="00EC06BC">
            <w:pPr>
              <w:rPr>
                <w:rFonts w:ascii="Times New Roman" w:hAnsi="Times New Roman" w:cs="Times New Roman"/>
                <w:sz w:val="24"/>
                <w:szCs w:val="24"/>
              </w:rPr>
            </w:pPr>
          </w:p>
          <w:p w14:paraId="133A043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33C1A84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27605E0B"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370487B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43D7486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350177D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145FB745" w14:textId="77777777" w:rsidR="00EC06BC" w:rsidRPr="00337C03" w:rsidRDefault="00EC06BC" w:rsidP="00EC06BC">
            <w:pPr>
              <w:rPr>
                <w:rFonts w:ascii="Times New Roman" w:hAnsi="Times New Roman" w:cs="Times New Roman"/>
                <w:sz w:val="24"/>
                <w:szCs w:val="24"/>
              </w:rPr>
            </w:pPr>
          </w:p>
          <w:p w14:paraId="37069A1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135193BC"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3B9D5C0E"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1EE146E0"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4368C549"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2565470E" w14:textId="77777777" w:rsidR="00EC06BC" w:rsidRPr="00337C03" w:rsidRDefault="00EC06BC" w:rsidP="00EC06BC">
            <w:pPr>
              <w:pStyle w:val="ListParagraph"/>
              <w:rPr>
                <w:rFonts w:ascii="Times New Roman" w:hAnsi="Times New Roman" w:cs="Times New Roman"/>
                <w:sz w:val="24"/>
                <w:szCs w:val="24"/>
              </w:rPr>
            </w:pPr>
          </w:p>
          <w:p w14:paraId="3963AD2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3FF61BBD"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5F92FD72"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2511EBD0"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3B904588" w14:textId="77777777" w:rsidR="00EC06BC" w:rsidRPr="00337C03" w:rsidRDefault="00EC06BC" w:rsidP="00EC06BC">
            <w:pPr>
              <w:rPr>
                <w:rFonts w:ascii="Times New Roman" w:hAnsi="Times New Roman" w:cs="Times New Roman"/>
                <w:b/>
                <w:sz w:val="24"/>
                <w:szCs w:val="24"/>
                <w:u w:val="single"/>
              </w:rPr>
            </w:pPr>
          </w:p>
          <w:p w14:paraId="28C84A60"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26DA01C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Career Investigation</w:t>
            </w:r>
          </w:p>
          <w:p w14:paraId="1483961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17211BC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C32DEE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769E46A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3109E69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Personal Finance: Presented by </w:t>
            </w:r>
            <w:r w:rsidRPr="00337C03">
              <w:rPr>
                <w:rFonts w:ascii="Times New Roman" w:hAnsi="Times New Roman" w:cs="Times New Roman"/>
                <w:sz w:val="24"/>
                <w:szCs w:val="24"/>
              </w:rPr>
              <w:lastRenderedPageBreak/>
              <w:t>EVERFI</w:t>
            </w:r>
          </w:p>
          <w:p w14:paraId="63E0DC7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4475B8D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7341B9A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388677EF" w14:textId="77777777" w:rsidR="00EC06BC" w:rsidRPr="00337C03" w:rsidRDefault="00EC06BC" w:rsidP="00EC06BC">
            <w:pPr>
              <w:spacing w:before="40" w:after="96"/>
              <w:rPr>
                <w:rFonts w:ascii="Times New Roman" w:eastAsia="Times New Roman" w:hAnsi="Times New Roman" w:cs="Times New Roman"/>
                <w:color w:val="000000"/>
                <w:sz w:val="24"/>
                <w:szCs w:val="24"/>
              </w:rPr>
            </w:pPr>
          </w:p>
        </w:tc>
      </w:tr>
      <w:tr w:rsidR="00EC06BC" w:rsidRPr="007B4DF8" w14:paraId="210E50EA" w14:textId="19B3E72A" w:rsidTr="002643FE">
        <w:tblPrEx>
          <w:tblCellMar>
            <w:left w:w="115" w:type="dxa"/>
            <w:right w:w="115" w:type="dxa"/>
          </w:tblCellMar>
        </w:tblPrEx>
        <w:tc>
          <w:tcPr>
            <w:tcW w:w="737" w:type="dxa"/>
          </w:tcPr>
          <w:p w14:paraId="0151CC5C" w14:textId="62F02B93"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40</w:t>
            </w:r>
          </w:p>
        </w:tc>
        <w:tc>
          <w:tcPr>
            <w:tcW w:w="3668" w:type="dxa"/>
            <w:hideMark/>
          </w:tcPr>
          <w:p w14:paraId="417AF816" w14:textId="47CF9346"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strategies for balancing work and family roles. </w:t>
            </w:r>
          </w:p>
        </w:tc>
        <w:tc>
          <w:tcPr>
            <w:tcW w:w="4648" w:type="dxa"/>
          </w:tcPr>
          <w:p w14:paraId="5CCDB530" w14:textId="77777777" w:rsidR="00EC06BC" w:rsidRPr="00E50BAE" w:rsidRDefault="00EC06BC" w:rsidP="00EC06BC">
            <w:pPr>
              <w:pStyle w:val="NormalWeb"/>
              <w:spacing w:before="0" w:after="0"/>
              <w:rPr>
                <w:color w:val="000000"/>
              </w:rPr>
            </w:pPr>
            <w:r w:rsidRPr="00E50BAE">
              <w:rPr>
                <w:color w:val="000000"/>
              </w:rPr>
              <w:t>Identification should include strategies related to</w:t>
            </w:r>
          </w:p>
          <w:p w14:paraId="5AACE8F9" w14:textId="77777777" w:rsidR="00EC06BC" w:rsidRPr="00E50BAE" w:rsidRDefault="00EC06BC" w:rsidP="00EC06BC">
            <w:pPr>
              <w:pStyle w:val="NormalWeb"/>
              <w:numPr>
                <w:ilvl w:val="0"/>
                <w:numId w:val="6"/>
              </w:numPr>
              <w:spacing w:before="0" w:beforeAutospacing="0" w:after="0" w:afterAutospacing="0"/>
              <w:rPr>
                <w:color w:val="000000"/>
              </w:rPr>
            </w:pPr>
            <w:r w:rsidRPr="00E50BAE">
              <w:rPr>
                <w:color w:val="000000"/>
              </w:rPr>
              <w:t>use of time</w:t>
            </w:r>
          </w:p>
          <w:p w14:paraId="36727FEF" w14:textId="77777777" w:rsidR="00EC06BC" w:rsidRPr="00E50BAE" w:rsidRDefault="00EC06BC" w:rsidP="00EC06BC">
            <w:pPr>
              <w:pStyle w:val="NormalWeb"/>
              <w:numPr>
                <w:ilvl w:val="0"/>
                <w:numId w:val="6"/>
              </w:numPr>
              <w:spacing w:before="0" w:beforeAutospacing="0" w:after="0" w:afterAutospacing="0"/>
              <w:rPr>
                <w:color w:val="000000"/>
              </w:rPr>
            </w:pPr>
            <w:r w:rsidRPr="00E50BAE">
              <w:rPr>
                <w:color w:val="000000"/>
              </w:rPr>
              <w:t>prioritization of responsibilities</w:t>
            </w:r>
          </w:p>
          <w:p w14:paraId="61A2C7BE" w14:textId="77777777" w:rsidR="00EC06BC" w:rsidRPr="00E50BAE" w:rsidRDefault="00EC06BC" w:rsidP="00EC06BC">
            <w:pPr>
              <w:pStyle w:val="NormalWeb"/>
              <w:numPr>
                <w:ilvl w:val="0"/>
                <w:numId w:val="6"/>
              </w:numPr>
              <w:spacing w:before="0" w:beforeAutospacing="0" w:after="0" w:afterAutospacing="0"/>
              <w:rPr>
                <w:color w:val="000000"/>
              </w:rPr>
            </w:pPr>
            <w:r w:rsidRPr="00E50BAE">
              <w:rPr>
                <w:color w:val="000000"/>
              </w:rPr>
              <w:t>stress</w:t>
            </w:r>
          </w:p>
          <w:p w14:paraId="3CD5AEA6" w14:textId="364B561D" w:rsidR="00EC06BC" w:rsidRPr="00E50BAE" w:rsidRDefault="00EC06BC" w:rsidP="00EC06BC">
            <w:pPr>
              <w:pStyle w:val="NormalWeb"/>
              <w:numPr>
                <w:ilvl w:val="0"/>
                <w:numId w:val="6"/>
              </w:numPr>
              <w:spacing w:before="0" w:beforeAutospacing="0" w:after="0" w:afterAutospacing="0"/>
              <w:rPr>
                <w:color w:val="000000"/>
              </w:rPr>
            </w:pPr>
            <w:r w:rsidRPr="00E50BAE">
              <w:rPr>
                <w:color w:val="000000"/>
              </w:rPr>
              <w:t xml:space="preserve">health and safety </w:t>
            </w:r>
            <w:r>
              <w:rPr>
                <w:color w:val="000000"/>
              </w:rPr>
              <w:t>concern</w:t>
            </w:r>
            <w:r w:rsidRPr="00E50BAE">
              <w:rPr>
                <w:color w:val="000000"/>
              </w:rPr>
              <w:t>s</w:t>
            </w:r>
          </w:p>
          <w:p w14:paraId="6C99DBFC" w14:textId="77777777" w:rsidR="00EC06BC" w:rsidRPr="00E50BAE" w:rsidRDefault="00EC06BC" w:rsidP="00EC06BC">
            <w:pPr>
              <w:pStyle w:val="NormalWeb"/>
              <w:numPr>
                <w:ilvl w:val="0"/>
                <w:numId w:val="6"/>
              </w:numPr>
              <w:spacing w:before="0" w:beforeAutospacing="0" w:after="0" w:afterAutospacing="0"/>
              <w:rPr>
                <w:color w:val="000000"/>
              </w:rPr>
            </w:pPr>
            <w:r w:rsidRPr="00E50BAE">
              <w:rPr>
                <w:color w:val="000000"/>
              </w:rPr>
              <w:t>conflict resolution</w:t>
            </w:r>
          </w:p>
          <w:p w14:paraId="65994FE6" w14:textId="3428F123" w:rsidR="00EC06BC" w:rsidRPr="00E50BAE" w:rsidRDefault="00EC06BC" w:rsidP="00EC06BC">
            <w:pPr>
              <w:pStyle w:val="NormalWeb"/>
              <w:numPr>
                <w:ilvl w:val="0"/>
                <w:numId w:val="6"/>
              </w:numPr>
              <w:spacing w:before="0" w:beforeAutospacing="0" w:after="0" w:afterAutospacing="0"/>
              <w:rPr>
                <w:color w:val="000000"/>
              </w:rPr>
            </w:pPr>
            <w:r>
              <w:rPr>
                <w:color w:val="000000"/>
              </w:rPr>
              <w:t>work and family</w:t>
            </w:r>
            <w:r w:rsidRPr="00E50BAE">
              <w:rPr>
                <w:color w:val="000000"/>
              </w:rPr>
              <w:t xml:space="preserve"> values</w:t>
            </w:r>
          </w:p>
          <w:p w14:paraId="73FB3FB3" w14:textId="64CBCEBF" w:rsidR="00EC06BC" w:rsidRPr="00E50BAE" w:rsidRDefault="00EC06BC" w:rsidP="00EC06BC">
            <w:pPr>
              <w:pStyle w:val="NormalWeb"/>
              <w:numPr>
                <w:ilvl w:val="0"/>
                <w:numId w:val="6"/>
              </w:numPr>
              <w:spacing w:before="0" w:beforeAutospacing="0" w:after="0" w:afterAutospacing="0"/>
              <w:rPr>
                <w:color w:val="000000"/>
              </w:rPr>
            </w:pPr>
            <w:r w:rsidRPr="00E50BAE">
              <w:rPr>
                <w:color w:val="000000"/>
              </w:rPr>
              <w:t>stages of the family and career life cycle</w:t>
            </w:r>
            <w:r>
              <w:rPr>
                <w:color w:val="000000"/>
              </w:rPr>
              <w:t>s</w:t>
            </w:r>
            <w:r w:rsidRPr="00E50BAE">
              <w:rPr>
                <w:color w:val="000000"/>
              </w:rPr>
              <w:t>.</w:t>
            </w:r>
          </w:p>
        </w:tc>
        <w:tc>
          <w:tcPr>
            <w:tcW w:w="4053" w:type="dxa"/>
            <w:tcBorders>
              <w:top w:val="single" w:sz="4" w:space="0" w:color="auto"/>
            </w:tcBorders>
          </w:tcPr>
          <w:p w14:paraId="05659A1A" w14:textId="77777777" w:rsidR="00EC06BC" w:rsidRPr="00E50BAE" w:rsidRDefault="00EC06BC" w:rsidP="00EC06BC">
            <w:pPr>
              <w:pStyle w:val="NormalWeb"/>
              <w:spacing w:before="40" w:after="96"/>
              <w:rPr>
                <w:color w:val="000000"/>
              </w:rPr>
            </w:pPr>
            <w:r w:rsidRPr="00E50BAE">
              <w:rPr>
                <w:b/>
                <w:bCs/>
                <w:color w:val="000000"/>
              </w:rPr>
              <w:t>Process/Skill Questions:</w:t>
            </w:r>
          </w:p>
          <w:p w14:paraId="25D57ABD" w14:textId="77777777" w:rsidR="00EC06BC" w:rsidRPr="00E50BAE" w:rsidRDefault="00EC06BC" w:rsidP="00EC06BC">
            <w:pPr>
              <w:pStyle w:val="NormalWeb"/>
              <w:spacing w:before="0" w:beforeAutospacing="0" w:after="0" w:afterAutospacing="0"/>
              <w:rPr>
                <w:b/>
                <w:bCs/>
                <w:color w:val="000000"/>
              </w:rPr>
            </w:pPr>
            <w:r w:rsidRPr="00E50BAE">
              <w:rPr>
                <w:b/>
                <w:bCs/>
                <w:color w:val="000000"/>
              </w:rPr>
              <w:t>Thinking</w:t>
            </w:r>
          </w:p>
          <w:p w14:paraId="09D26D58" w14:textId="77777777" w:rsidR="00EC06BC" w:rsidRPr="00E50BAE" w:rsidRDefault="00EC06BC" w:rsidP="00EC06BC">
            <w:pPr>
              <w:pStyle w:val="NormalWeb"/>
              <w:numPr>
                <w:ilvl w:val="0"/>
                <w:numId w:val="7"/>
              </w:numPr>
              <w:spacing w:before="0" w:beforeAutospacing="0" w:after="0" w:afterAutospacing="0"/>
              <w:rPr>
                <w:color w:val="000000"/>
              </w:rPr>
            </w:pPr>
            <w:r w:rsidRPr="00E50BAE">
              <w:rPr>
                <w:color w:val="000000"/>
              </w:rPr>
              <w:t>Why is it important to an individual that the employer understands the significance of balancing work and family roles and responsibilities?</w:t>
            </w:r>
          </w:p>
          <w:p w14:paraId="68B983C9" w14:textId="77777777" w:rsidR="00EC06BC" w:rsidRPr="00E50BAE" w:rsidRDefault="00EC06BC" w:rsidP="00EC06BC">
            <w:pPr>
              <w:pStyle w:val="NormalWeb"/>
              <w:numPr>
                <w:ilvl w:val="0"/>
                <w:numId w:val="7"/>
              </w:numPr>
              <w:spacing w:before="0" w:beforeAutospacing="0" w:after="0" w:afterAutospacing="0"/>
              <w:rPr>
                <w:color w:val="000000"/>
              </w:rPr>
            </w:pPr>
            <w:r w:rsidRPr="00E50BAE">
              <w:rPr>
                <w:color w:val="000000"/>
              </w:rPr>
              <w:t>Why is it important for employees and their families to develop management strategies?</w:t>
            </w:r>
          </w:p>
          <w:p w14:paraId="3001A66A" w14:textId="77777777" w:rsidR="00EC06BC" w:rsidRPr="00E50BAE" w:rsidRDefault="00EC06BC" w:rsidP="00EC06BC">
            <w:pPr>
              <w:pStyle w:val="NormalWeb"/>
              <w:spacing w:before="0" w:beforeAutospacing="0" w:after="0" w:afterAutospacing="0"/>
              <w:rPr>
                <w:b/>
                <w:bCs/>
                <w:color w:val="000000"/>
              </w:rPr>
            </w:pPr>
            <w:r w:rsidRPr="00E50BAE">
              <w:rPr>
                <w:b/>
                <w:bCs/>
                <w:color w:val="000000"/>
              </w:rPr>
              <w:t>Communication</w:t>
            </w:r>
          </w:p>
          <w:p w14:paraId="4A59F5AB" w14:textId="77777777" w:rsidR="00EC06BC" w:rsidRPr="00E50BAE" w:rsidRDefault="00EC06BC" w:rsidP="00EC06BC">
            <w:pPr>
              <w:pStyle w:val="NormalWeb"/>
              <w:numPr>
                <w:ilvl w:val="0"/>
                <w:numId w:val="8"/>
              </w:numPr>
              <w:spacing w:before="0" w:beforeAutospacing="0" w:after="0" w:afterAutospacing="0"/>
              <w:rPr>
                <w:color w:val="000000"/>
              </w:rPr>
            </w:pPr>
            <w:r w:rsidRPr="00E50BAE">
              <w:rPr>
                <w:color w:val="000000"/>
              </w:rPr>
              <w:t>When is it appropriate for an employee to communicate personal and family problems to an employer?</w:t>
            </w:r>
          </w:p>
          <w:p w14:paraId="78326DB2" w14:textId="77777777" w:rsidR="00EC06BC" w:rsidRPr="00E50BAE" w:rsidRDefault="00EC06BC" w:rsidP="00EC06BC">
            <w:pPr>
              <w:pStyle w:val="NormalWeb"/>
              <w:numPr>
                <w:ilvl w:val="0"/>
                <w:numId w:val="8"/>
              </w:numPr>
              <w:spacing w:before="0" w:beforeAutospacing="0" w:after="0" w:afterAutospacing="0"/>
              <w:rPr>
                <w:color w:val="000000"/>
              </w:rPr>
            </w:pPr>
            <w:r w:rsidRPr="00E50BAE">
              <w:rPr>
                <w:color w:val="000000"/>
              </w:rPr>
              <w:t>How can one communicate the importance of balancing work and family?</w:t>
            </w:r>
          </w:p>
          <w:p w14:paraId="41A737EE" w14:textId="77777777" w:rsidR="00EC06BC" w:rsidRPr="00E50BAE" w:rsidRDefault="00EC06BC" w:rsidP="00EC06BC">
            <w:pPr>
              <w:pStyle w:val="NormalWeb"/>
              <w:spacing w:before="0" w:beforeAutospacing="0" w:after="0" w:afterAutospacing="0"/>
              <w:rPr>
                <w:b/>
                <w:bCs/>
                <w:color w:val="000000"/>
              </w:rPr>
            </w:pPr>
            <w:r w:rsidRPr="00E50BAE">
              <w:rPr>
                <w:b/>
                <w:bCs/>
                <w:color w:val="000000"/>
              </w:rPr>
              <w:t>Leadership</w:t>
            </w:r>
          </w:p>
          <w:p w14:paraId="47197F73" w14:textId="77777777" w:rsidR="00EC06BC" w:rsidRPr="00E50BAE" w:rsidRDefault="00EC06BC" w:rsidP="00EC06BC">
            <w:pPr>
              <w:pStyle w:val="NormalWeb"/>
              <w:numPr>
                <w:ilvl w:val="0"/>
                <w:numId w:val="9"/>
              </w:numPr>
              <w:spacing w:before="0" w:beforeAutospacing="0" w:after="0" w:afterAutospacing="0"/>
              <w:rPr>
                <w:color w:val="000000"/>
              </w:rPr>
            </w:pPr>
            <w:r w:rsidRPr="00E50BAE">
              <w:rPr>
                <w:color w:val="000000"/>
              </w:rPr>
              <w:t>Why is it important to accept leadership roles in the community?</w:t>
            </w:r>
          </w:p>
          <w:p w14:paraId="383B3E63" w14:textId="77777777" w:rsidR="00EC06BC" w:rsidRPr="00E50BAE" w:rsidRDefault="00EC06BC" w:rsidP="00EC06BC">
            <w:pPr>
              <w:pStyle w:val="NormalWeb"/>
              <w:numPr>
                <w:ilvl w:val="0"/>
                <w:numId w:val="9"/>
              </w:numPr>
              <w:spacing w:before="0" w:beforeAutospacing="0" w:after="0" w:afterAutospacing="0"/>
              <w:rPr>
                <w:color w:val="000000"/>
              </w:rPr>
            </w:pPr>
            <w:r w:rsidRPr="00E50BAE">
              <w:rPr>
                <w:color w:val="000000"/>
              </w:rPr>
              <w:lastRenderedPageBreak/>
              <w:t>What skills do individuals need to become leaders?</w:t>
            </w:r>
          </w:p>
          <w:p w14:paraId="53D52D1C" w14:textId="77777777" w:rsidR="00EC06BC" w:rsidRPr="00E50BAE" w:rsidRDefault="00EC06BC" w:rsidP="00EC06BC">
            <w:pPr>
              <w:pStyle w:val="NormalWeb"/>
              <w:spacing w:before="0" w:beforeAutospacing="0" w:after="0" w:afterAutospacing="0"/>
              <w:rPr>
                <w:b/>
                <w:bCs/>
                <w:color w:val="000000"/>
              </w:rPr>
            </w:pPr>
            <w:r w:rsidRPr="00E50BAE">
              <w:rPr>
                <w:b/>
                <w:bCs/>
                <w:color w:val="000000"/>
              </w:rPr>
              <w:t>Management</w:t>
            </w:r>
          </w:p>
          <w:p w14:paraId="34308083" w14:textId="77777777" w:rsidR="00EC06BC" w:rsidRPr="00E50BAE" w:rsidRDefault="00EC06BC" w:rsidP="00EC06BC">
            <w:pPr>
              <w:pStyle w:val="NormalWeb"/>
              <w:numPr>
                <w:ilvl w:val="0"/>
                <w:numId w:val="10"/>
              </w:numPr>
              <w:spacing w:before="0" w:beforeAutospacing="0" w:after="0" w:afterAutospacing="0"/>
              <w:rPr>
                <w:color w:val="000000"/>
              </w:rPr>
            </w:pPr>
            <w:r w:rsidRPr="00E50BAE">
              <w:rPr>
                <w:color w:val="000000"/>
              </w:rPr>
              <w:t>What management skills are helpful at different stages of the family life cycle?</w:t>
            </w:r>
          </w:p>
          <w:p w14:paraId="44BAD46B" w14:textId="0AE63A9C" w:rsidR="00EC06BC" w:rsidRPr="00E50BAE" w:rsidRDefault="00EC06BC" w:rsidP="00EC06BC">
            <w:pPr>
              <w:pStyle w:val="NormalWeb"/>
              <w:numPr>
                <w:ilvl w:val="0"/>
                <w:numId w:val="10"/>
              </w:numPr>
              <w:spacing w:before="0" w:beforeAutospacing="0" w:after="0" w:afterAutospacing="0"/>
              <w:rPr>
                <w:color w:val="000000"/>
              </w:rPr>
            </w:pPr>
            <w:r w:rsidRPr="00E50BAE">
              <w:rPr>
                <w:color w:val="000000"/>
              </w:rPr>
              <w:t>Why are management skills important when balancing work and family roles? </w:t>
            </w:r>
          </w:p>
        </w:tc>
        <w:tc>
          <w:tcPr>
            <w:tcW w:w="2741" w:type="dxa"/>
          </w:tcPr>
          <w:p w14:paraId="7355EBE1" w14:textId="77777777" w:rsidR="00EC06BC" w:rsidRDefault="00EC06BC" w:rsidP="00EC06BC">
            <w:pPr>
              <w:pStyle w:val="NormalWeb"/>
              <w:spacing w:before="40" w:beforeAutospacing="0" w:after="96" w:afterAutospacing="0"/>
              <w:rPr>
                <w:color w:val="000000"/>
              </w:rPr>
            </w:pPr>
            <w:r w:rsidRPr="006E707D">
              <w:rPr>
                <w:color w:val="000000"/>
              </w:rPr>
              <w:lastRenderedPageBreak/>
              <w:t>English: 9.RV, 9.RI, 10.RV, 10.RI, 11.RV, 11.RI, 12.RV, 12.RI</w:t>
            </w:r>
          </w:p>
          <w:p w14:paraId="424716F1" w14:textId="77777777" w:rsidR="00EC06BC" w:rsidRDefault="00EC06BC" w:rsidP="00EC06BC">
            <w:pPr>
              <w:pStyle w:val="NormalWeb"/>
              <w:spacing w:before="40" w:beforeAutospacing="0" w:after="96" w:afterAutospacing="0"/>
              <w:rPr>
                <w:color w:val="000000"/>
              </w:rPr>
            </w:pPr>
          </w:p>
          <w:p w14:paraId="31F52B27" w14:textId="3C47ED4C" w:rsidR="00EC06BC" w:rsidRPr="000031A6" w:rsidRDefault="00EC06BC" w:rsidP="00EC06BC">
            <w:pPr>
              <w:rPr>
                <w:rFonts w:ascii="Times New Roman" w:hAnsi="Times New Roman" w:cs="Times New Roman"/>
                <w:b/>
                <w:sz w:val="24"/>
                <w:szCs w:val="24"/>
                <w:u w:val="single"/>
              </w:rPr>
            </w:pPr>
            <w:r w:rsidRPr="000031A6">
              <w:rPr>
                <w:rFonts w:ascii="Times New Roman" w:hAnsi="Times New Roman" w:cs="Times New Roman"/>
                <w:color w:val="000000"/>
                <w:sz w:val="24"/>
                <w:szCs w:val="24"/>
              </w:rPr>
              <w:t>History and Social Sciences: WG 17; WHII 8, 14; VUS 8, 14; Govt 14, 15</w:t>
            </w:r>
          </w:p>
        </w:tc>
        <w:tc>
          <w:tcPr>
            <w:tcW w:w="2863" w:type="dxa"/>
          </w:tcPr>
          <w:p w14:paraId="20B95F9E" w14:textId="4E51C4BB"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Career Connection</w:t>
            </w:r>
          </w:p>
          <w:p w14:paraId="0295F590"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4DFA3B87"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13CA75F3"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591BB5D4"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171B7BF5" w14:textId="77777777" w:rsidR="00EC06BC" w:rsidRPr="00337C03" w:rsidRDefault="00EC06BC" w:rsidP="00EC06BC">
            <w:pPr>
              <w:rPr>
                <w:rFonts w:ascii="Times New Roman" w:hAnsi="Times New Roman" w:cs="Times New Roman"/>
                <w:sz w:val="24"/>
                <w:szCs w:val="24"/>
              </w:rPr>
            </w:pPr>
          </w:p>
          <w:p w14:paraId="146F15B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4A19BD3"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6E3AEE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27BA28DE"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2BBE88AB"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478DCE8E"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639ED89" w14:textId="77777777" w:rsidR="00EC06BC" w:rsidRPr="00337C03" w:rsidRDefault="00EC06BC" w:rsidP="00EC06BC">
            <w:pPr>
              <w:rPr>
                <w:rFonts w:ascii="Times New Roman" w:hAnsi="Times New Roman" w:cs="Times New Roman"/>
                <w:sz w:val="24"/>
                <w:szCs w:val="24"/>
              </w:rPr>
            </w:pPr>
          </w:p>
          <w:p w14:paraId="175A7358"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0407B0E4"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3619DDF7"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19651CFB"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57159143"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7172AD80" w14:textId="77777777" w:rsidR="00EC06BC" w:rsidRPr="00337C03" w:rsidRDefault="00EC06BC" w:rsidP="00EC06BC">
            <w:pPr>
              <w:pStyle w:val="ListParagraph"/>
              <w:rPr>
                <w:rFonts w:ascii="Times New Roman" w:hAnsi="Times New Roman" w:cs="Times New Roman"/>
                <w:sz w:val="24"/>
                <w:szCs w:val="24"/>
              </w:rPr>
            </w:pPr>
          </w:p>
          <w:p w14:paraId="5776F27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0941DAA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3E6E6E25"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2D8458BC"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494CEF3A" w14:textId="77777777" w:rsidR="00EC06BC" w:rsidRPr="00337C03" w:rsidRDefault="00EC06BC" w:rsidP="00EC06BC">
            <w:pPr>
              <w:rPr>
                <w:rFonts w:ascii="Times New Roman" w:hAnsi="Times New Roman" w:cs="Times New Roman"/>
                <w:b/>
                <w:sz w:val="24"/>
                <w:szCs w:val="24"/>
                <w:u w:val="single"/>
              </w:rPr>
            </w:pPr>
          </w:p>
          <w:p w14:paraId="27825020"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4D489D1D"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75C031EE"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694873D7"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1B90ED07"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21E1EAEE" w14:textId="77777777" w:rsidR="00EC06BC" w:rsidRPr="00337C03" w:rsidRDefault="00EC06BC" w:rsidP="00EC06BC">
            <w:pPr>
              <w:pStyle w:val="ListParagraph"/>
              <w:rPr>
                <w:rFonts w:ascii="Times New Roman" w:hAnsi="Times New Roman" w:cs="Times New Roman"/>
                <w:sz w:val="24"/>
                <w:szCs w:val="24"/>
              </w:rPr>
            </w:pPr>
          </w:p>
          <w:p w14:paraId="72FE6794" w14:textId="77777777" w:rsidR="00EC06BC" w:rsidRPr="00337C03" w:rsidRDefault="00EC06BC" w:rsidP="00EC06BC">
            <w:pPr>
              <w:rPr>
                <w:rFonts w:ascii="Times New Roman" w:hAnsi="Times New Roman" w:cs="Times New Roman"/>
                <w:b/>
                <w:sz w:val="24"/>
                <w:szCs w:val="24"/>
                <w:u w:val="single"/>
              </w:rPr>
            </w:pPr>
          </w:p>
          <w:p w14:paraId="24D87EA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2080412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Career Investigation</w:t>
            </w:r>
          </w:p>
          <w:p w14:paraId="73508FF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74B0014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Food Innovations</w:t>
            </w:r>
          </w:p>
          <w:p w14:paraId="1F2DAEB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3694D66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06F14C0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71FDE3D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Nutrition and Wellness</w:t>
            </w:r>
          </w:p>
          <w:p w14:paraId="341A4CE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7006055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32072A3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25B7F9D8" w14:textId="77777777" w:rsidR="00EC06BC" w:rsidRPr="00337C03" w:rsidRDefault="00EC06BC" w:rsidP="00EC06BC">
            <w:pPr>
              <w:pStyle w:val="NormalWeb"/>
              <w:spacing w:before="40" w:beforeAutospacing="0" w:after="96" w:afterAutospacing="0"/>
              <w:rPr>
                <w:color w:val="000000"/>
              </w:rPr>
            </w:pPr>
          </w:p>
        </w:tc>
      </w:tr>
      <w:tr w:rsidR="00EC06BC" w:rsidRPr="007B4DF8" w14:paraId="6BB7EB02" w14:textId="1DF8A72B" w:rsidTr="002643FE">
        <w:tblPrEx>
          <w:tblCellMar>
            <w:left w:w="115" w:type="dxa"/>
            <w:right w:w="115" w:type="dxa"/>
          </w:tblCellMar>
        </w:tblPrEx>
        <w:tc>
          <w:tcPr>
            <w:tcW w:w="737" w:type="dxa"/>
          </w:tcPr>
          <w:p w14:paraId="02ACA580" w14:textId="383093EB"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w:t>
            </w:r>
          </w:p>
        </w:tc>
        <w:tc>
          <w:tcPr>
            <w:tcW w:w="3668" w:type="dxa"/>
            <w:hideMark/>
          </w:tcPr>
          <w:p w14:paraId="3D42DD2D" w14:textId="595BD4F3"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Compare</w:t>
            </w:r>
            <w:r w:rsidRPr="007B4DF8">
              <w:rPr>
                <w:rFonts w:ascii="Times New Roman" w:eastAsia="Times New Roman" w:hAnsi="Times New Roman" w:cs="Times New Roman"/>
                <w:sz w:val="24"/>
                <w:szCs w:val="24"/>
              </w:rPr>
              <w:t xml:space="preserve"> the interplay between work life and family life. </w:t>
            </w:r>
          </w:p>
        </w:tc>
        <w:tc>
          <w:tcPr>
            <w:tcW w:w="4648" w:type="dxa"/>
          </w:tcPr>
          <w:p w14:paraId="25DECCC4" w14:textId="1E1C2D27" w:rsidR="00EC06BC" w:rsidRPr="00B92208" w:rsidRDefault="00EC06BC" w:rsidP="00EC06BC">
            <w:pPr>
              <w:pStyle w:val="NormalWeb"/>
              <w:spacing w:before="40" w:after="96"/>
              <w:rPr>
                <w:color w:val="000000"/>
              </w:rPr>
            </w:pPr>
            <w:r>
              <w:rPr>
                <w:color w:val="000000"/>
              </w:rPr>
              <w:t>Comparison</w:t>
            </w:r>
            <w:r w:rsidRPr="00B92208">
              <w:rPr>
                <w:color w:val="000000"/>
              </w:rPr>
              <w:t xml:space="preserve"> should include</w:t>
            </w:r>
          </w:p>
          <w:p w14:paraId="6F62344C" w14:textId="355265D2" w:rsidR="00EC06BC" w:rsidRPr="00B92208" w:rsidRDefault="00EC06BC" w:rsidP="00EC06BC">
            <w:pPr>
              <w:pStyle w:val="NormalWeb"/>
              <w:numPr>
                <w:ilvl w:val="0"/>
                <w:numId w:val="11"/>
              </w:numPr>
              <w:spacing w:before="0" w:beforeAutospacing="0" w:after="0" w:afterAutospacing="0"/>
              <w:rPr>
                <w:color w:val="000000"/>
              </w:rPr>
            </w:pPr>
            <w:r>
              <w:rPr>
                <w:color w:val="000000"/>
              </w:rPr>
              <w:lastRenderedPageBreak/>
              <w:t xml:space="preserve">examining </w:t>
            </w:r>
            <w:r w:rsidRPr="00B92208">
              <w:rPr>
                <w:color w:val="000000"/>
              </w:rPr>
              <w:t xml:space="preserve">the relationship </w:t>
            </w:r>
            <w:r>
              <w:rPr>
                <w:color w:val="000000"/>
              </w:rPr>
              <w:t>of</w:t>
            </w:r>
            <w:r w:rsidRPr="00B92208">
              <w:rPr>
                <w:color w:val="000000"/>
              </w:rPr>
              <w:t xml:space="preserve"> family goals and principles </w:t>
            </w:r>
            <w:r>
              <w:rPr>
                <w:color w:val="000000"/>
              </w:rPr>
              <w:t>to</w:t>
            </w:r>
            <w:r w:rsidRPr="00B92208">
              <w:rPr>
                <w:color w:val="000000"/>
              </w:rPr>
              <w:t xml:space="preserve"> work goals and principles</w:t>
            </w:r>
          </w:p>
          <w:p w14:paraId="257D312F" w14:textId="51E79664" w:rsidR="00EC06BC" w:rsidRPr="00B92208" w:rsidRDefault="00EC06BC" w:rsidP="00EC06BC">
            <w:pPr>
              <w:pStyle w:val="NormalWeb"/>
              <w:numPr>
                <w:ilvl w:val="0"/>
                <w:numId w:val="11"/>
              </w:numPr>
              <w:spacing w:before="0" w:beforeAutospacing="0" w:after="0" w:afterAutospacing="0"/>
              <w:rPr>
                <w:color w:val="000000"/>
              </w:rPr>
            </w:pPr>
            <w:r>
              <w:rPr>
                <w:color w:val="000000"/>
              </w:rPr>
              <w:t xml:space="preserve">identifying </w:t>
            </w:r>
            <w:r w:rsidRPr="00B92208">
              <w:rPr>
                <w:color w:val="000000"/>
              </w:rPr>
              <w:t>strategies for sharing responsibilities to manage family and work</w:t>
            </w:r>
          </w:p>
          <w:p w14:paraId="4ED4AF5D" w14:textId="77777777" w:rsidR="00EC06BC" w:rsidRPr="00B92208" w:rsidRDefault="00EC06BC" w:rsidP="00EC06BC">
            <w:pPr>
              <w:pStyle w:val="NormalWeb"/>
              <w:numPr>
                <w:ilvl w:val="0"/>
                <w:numId w:val="11"/>
              </w:numPr>
              <w:spacing w:before="0" w:beforeAutospacing="0" w:after="0" w:afterAutospacing="0"/>
              <w:rPr>
                <w:color w:val="000000"/>
              </w:rPr>
            </w:pPr>
            <w:r w:rsidRPr="00B92208">
              <w:rPr>
                <w:color w:val="000000"/>
              </w:rPr>
              <w:t>identifying factors that influence family decisions and career decisions</w:t>
            </w:r>
          </w:p>
          <w:p w14:paraId="50587413" w14:textId="77777777" w:rsidR="00EC06BC" w:rsidRPr="00B92208" w:rsidRDefault="00EC06BC" w:rsidP="00EC06BC">
            <w:pPr>
              <w:pStyle w:val="NormalWeb"/>
              <w:numPr>
                <w:ilvl w:val="0"/>
                <w:numId w:val="11"/>
              </w:numPr>
              <w:spacing w:before="0" w:beforeAutospacing="0" w:after="0" w:afterAutospacing="0"/>
              <w:rPr>
                <w:color w:val="000000"/>
              </w:rPr>
            </w:pPr>
            <w:r w:rsidRPr="00B92208">
              <w:rPr>
                <w:color w:val="000000"/>
              </w:rPr>
              <w:t>examining the changing gender-role expectations in family and work life</w:t>
            </w:r>
          </w:p>
          <w:p w14:paraId="62810783" w14:textId="77777777" w:rsidR="00EC06BC" w:rsidRDefault="00EC06BC" w:rsidP="00EC06BC">
            <w:pPr>
              <w:pStyle w:val="NormalWeb"/>
              <w:numPr>
                <w:ilvl w:val="0"/>
                <w:numId w:val="11"/>
              </w:numPr>
              <w:spacing w:before="0" w:beforeAutospacing="0" w:after="0" w:afterAutospacing="0"/>
              <w:rPr>
                <w:color w:val="000000"/>
              </w:rPr>
            </w:pPr>
            <w:r w:rsidRPr="00B92208">
              <w:rPr>
                <w:color w:val="000000"/>
              </w:rPr>
              <w:t>identifying support systems that help with the management of family and work life.</w:t>
            </w:r>
          </w:p>
          <w:p w14:paraId="05BFC821" w14:textId="77777777" w:rsidR="00EC06BC" w:rsidRDefault="00EC06BC" w:rsidP="00EC06BC">
            <w:pPr>
              <w:pStyle w:val="NormalWeb"/>
              <w:spacing w:before="0" w:beforeAutospacing="0" w:after="0" w:afterAutospacing="0"/>
              <w:rPr>
                <w:color w:val="000000"/>
              </w:rPr>
            </w:pPr>
          </w:p>
          <w:p w14:paraId="6A8A2F40" w14:textId="77777777" w:rsidR="00EC06BC" w:rsidRDefault="00EC06BC" w:rsidP="00EC06BC">
            <w:pPr>
              <w:pStyle w:val="NormalWeb"/>
              <w:spacing w:before="0" w:beforeAutospacing="0" w:after="0" w:afterAutospacing="0"/>
              <w:rPr>
                <w:b/>
                <w:bCs/>
                <w:color w:val="000000"/>
              </w:rPr>
            </w:pPr>
            <w:r w:rsidRPr="00777870">
              <w:rPr>
                <w:b/>
                <w:bCs/>
                <w:color w:val="000000"/>
              </w:rPr>
              <w:t>Teacher Resource</w:t>
            </w:r>
            <w:r>
              <w:rPr>
                <w:b/>
                <w:bCs/>
                <w:color w:val="000000"/>
              </w:rPr>
              <w:t>:</w:t>
            </w:r>
          </w:p>
          <w:p w14:paraId="686E6A96" w14:textId="5243A0DC" w:rsidR="00EC06BC" w:rsidRDefault="00EC06BC" w:rsidP="00EC06BC">
            <w:pPr>
              <w:pStyle w:val="NormalWeb"/>
              <w:spacing w:before="0" w:beforeAutospacing="0" w:after="0" w:afterAutospacing="0"/>
              <w:rPr>
                <w:color w:val="000000"/>
              </w:rPr>
            </w:pPr>
            <w:hyperlink r:id="rId9" w:history="1">
              <w:r w:rsidRPr="00FA624B">
                <w:rPr>
                  <w:rStyle w:val="Hyperlink"/>
                </w:rPr>
                <w:t>Cultivating Critical Thinking</w:t>
              </w:r>
            </w:hyperlink>
            <w:r>
              <w:rPr>
                <w:color w:val="000000"/>
              </w:rPr>
              <w:t xml:space="preserve">, Texas Tech University Raider Pressbooks </w:t>
            </w:r>
          </w:p>
          <w:p w14:paraId="349C7A24" w14:textId="77777777" w:rsidR="00EC06BC" w:rsidRDefault="00EC06BC" w:rsidP="00EC06BC">
            <w:pPr>
              <w:pStyle w:val="NormalWeb"/>
              <w:spacing w:before="0" w:beforeAutospacing="0" w:after="0" w:afterAutospacing="0"/>
              <w:rPr>
                <w:i/>
                <w:iCs/>
                <w:color w:val="000000"/>
              </w:rPr>
            </w:pPr>
          </w:p>
          <w:p w14:paraId="6DD19A6B" w14:textId="313AB773" w:rsidR="00EC06BC" w:rsidRPr="00FA624B" w:rsidRDefault="00EC06BC" w:rsidP="00EC06BC">
            <w:pPr>
              <w:pStyle w:val="NormalWeb"/>
              <w:spacing w:before="0" w:beforeAutospacing="0" w:after="0" w:afterAutospacing="0"/>
              <w:ind w:left="720"/>
              <w:rPr>
                <w:i/>
                <w:iCs/>
                <w:color w:val="000000"/>
              </w:rPr>
            </w:pPr>
            <w:r w:rsidRPr="00FA624B">
              <w:rPr>
                <w:i/>
                <w:iCs/>
                <w:color w:val="000000"/>
              </w:rPr>
              <w:t xml:space="preserve">Note: Focus on </w:t>
            </w:r>
            <w:hyperlink r:id="rId10" w:history="1">
              <w:r w:rsidRPr="00FA624B">
                <w:rPr>
                  <w:rStyle w:val="Hyperlink"/>
                  <w:i/>
                  <w:iCs/>
                  <w:color w:val="auto"/>
                </w:rPr>
                <w:t>Chapter 3. Practical Reasoning in Family and Consumer Sciences/Human Sciences Curriculum</w:t>
              </w:r>
            </w:hyperlink>
          </w:p>
        </w:tc>
        <w:tc>
          <w:tcPr>
            <w:tcW w:w="4053" w:type="dxa"/>
          </w:tcPr>
          <w:p w14:paraId="052BA8B9" w14:textId="77777777" w:rsidR="00EC06BC" w:rsidRPr="00B92208" w:rsidRDefault="00EC06BC" w:rsidP="00EC06BC">
            <w:pPr>
              <w:pStyle w:val="NormalWeb"/>
              <w:spacing w:before="40" w:after="96"/>
              <w:rPr>
                <w:color w:val="000000"/>
              </w:rPr>
            </w:pPr>
            <w:r w:rsidRPr="00B92208">
              <w:rPr>
                <w:b/>
                <w:bCs/>
                <w:color w:val="000000"/>
              </w:rPr>
              <w:lastRenderedPageBreak/>
              <w:t>Process/Skill Questions:</w:t>
            </w:r>
          </w:p>
          <w:p w14:paraId="76F46E03" w14:textId="77777777" w:rsidR="00EC06BC" w:rsidRPr="00B92208" w:rsidRDefault="00EC06BC" w:rsidP="00EC06BC">
            <w:pPr>
              <w:pStyle w:val="NormalWeb"/>
              <w:spacing w:before="0" w:beforeAutospacing="0" w:after="0" w:afterAutospacing="0"/>
              <w:rPr>
                <w:b/>
                <w:bCs/>
                <w:color w:val="000000"/>
              </w:rPr>
            </w:pPr>
            <w:r w:rsidRPr="00B92208">
              <w:rPr>
                <w:b/>
                <w:bCs/>
                <w:color w:val="000000"/>
              </w:rPr>
              <w:t>Thinking</w:t>
            </w:r>
          </w:p>
          <w:p w14:paraId="1A2D5AC2" w14:textId="77777777" w:rsidR="00EC06BC" w:rsidRPr="00B92208" w:rsidRDefault="00EC06BC" w:rsidP="00EC06BC">
            <w:pPr>
              <w:pStyle w:val="NormalWeb"/>
              <w:numPr>
                <w:ilvl w:val="0"/>
                <w:numId w:val="12"/>
              </w:numPr>
              <w:spacing w:before="0" w:beforeAutospacing="0" w:after="0" w:afterAutospacing="0"/>
              <w:rPr>
                <w:color w:val="000000"/>
              </w:rPr>
            </w:pPr>
            <w:r w:rsidRPr="00B92208">
              <w:rPr>
                <w:color w:val="000000"/>
              </w:rPr>
              <w:lastRenderedPageBreak/>
              <w:t>What factors might influence work and family values, goals, and principles?</w:t>
            </w:r>
          </w:p>
          <w:p w14:paraId="58FF8D15" w14:textId="68A5380E" w:rsidR="00EC06BC" w:rsidRPr="00B92208" w:rsidRDefault="00EC06BC" w:rsidP="00EC06BC">
            <w:pPr>
              <w:pStyle w:val="NormalWeb"/>
              <w:numPr>
                <w:ilvl w:val="0"/>
                <w:numId w:val="12"/>
              </w:numPr>
              <w:spacing w:before="0" w:beforeAutospacing="0" w:after="0" w:afterAutospacing="0"/>
              <w:rPr>
                <w:color w:val="000000"/>
              </w:rPr>
            </w:pPr>
            <w:r w:rsidRPr="00B92208">
              <w:rPr>
                <w:color w:val="000000"/>
              </w:rPr>
              <w:t xml:space="preserve">How does </w:t>
            </w:r>
            <w:r>
              <w:rPr>
                <w:color w:val="000000"/>
              </w:rPr>
              <w:t xml:space="preserve">applying the practical reasoning process </w:t>
            </w:r>
            <w:r w:rsidRPr="00B92208">
              <w:rPr>
                <w:color w:val="000000"/>
              </w:rPr>
              <w:t>help individuals identify choices and consequences of decision making?</w:t>
            </w:r>
          </w:p>
          <w:p w14:paraId="5ED438D7" w14:textId="77777777" w:rsidR="00EC06BC" w:rsidRPr="00B92208" w:rsidRDefault="00EC06BC" w:rsidP="00EC06BC">
            <w:pPr>
              <w:pStyle w:val="NormalWeb"/>
              <w:spacing w:before="0" w:beforeAutospacing="0" w:after="0" w:afterAutospacing="0"/>
              <w:rPr>
                <w:b/>
                <w:bCs/>
                <w:color w:val="000000"/>
              </w:rPr>
            </w:pPr>
            <w:r w:rsidRPr="00B92208">
              <w:rPr>
                <w:b/>
                <w:bCs/>
                <w:color w:val="000000"/>
              </w:rPr>
              <w:t>Communication</w:t>
            </w:r>
          </w:p>
          <w:p w14:paraId="0E95849F" w14:textId="77777777" w:rsidR="00EC06BC" w:rsidRPr="00B92208" w:rsidRDefault="00EC06BC" w:rsidP="00EC06BC">
            <w:pPr>
              <w:pStyle w:val="NormalWeb"/>
              <w:numPr>
                <w:ilvl w:val="0"/>
                <w:numId w:val="13"/>
              </w:numPr>
              <w:spacing w:before="0" w:beforeAutospacing="0" w:after="0" w:afterAutospacing="0"/>
              <w:rPr>
                <w:color w:val="000000"/>
              </w:rPr>
            </w:pPr>
            <w:r w:rsidRPr="00B92208">
              <w:rPr>
                <w:color w:val="000000"/>
              </w:rPr>
              <w:t>How can communication skills help a family that has difficulty balancing work and family responsibilities?</w:t>
            </w:r>
          </w:p>
          <w:p w14:paraId="190D8C8C" w14:textId="77777777" w:rsidR="00EC06BC" w:rsidRPr="00B92208" w:rsidRDefault="00EC06BC" w:rsidP="00EC06BC">
            <w:pPr>
              <w:pStyle w:val="NormalWeb"/>
              <w:numPr>
                <w:ilvl w:val="0"/>
                <w:numId w:val="13"/>
              </w:numPr>
              <w:spacing w:before="0" w:beforeAutospacing="0" w:after="0" w:afterAutospacing="0"/>
              <w:rPr>
                <w:color w:val="000000"/>
              </w:rPr>
            </w:pPr>
            <w:r w:rsidRPr="00B92208">
              <w:rPr>
                <w:color w:val="000000"/>
              </w:rPr>
              <w:t>How can individuals communicate the importance of managing responsibilities in the home and the workplace?</w:t>
            </w:r>
          </w:p>
          <w:p w14:paraId="37D5A6F5" w14:textId="77777777" w:rsidR="00EC06BC" w:rsidRPr="00B92208" w:rsidRDefault="00EC06BC" w:rsidP="00EC06BC">
            <w:pPr>
              <w:pStyle w:val="NormalWeb"/>
              <w:spacing w:before="0" w:beforeAutospacing="0" w:after="0" w:afterAutospacing="0"/>
              <w:rPr>
                <w:b/>
                <w:bCs/>
                <w:color w:val="000000"/>
              </w:rPr>
            </w:pPr>
            <w:r w:rsidRPr="00B92208">
              <w:rPr>
                <w:b/>
                <w:bCs/>
                <w:color w:val="000000"/>
              </w:rPr>
              <w:t>Leadership</w:t>
            </w:r>
          </w:p>
          <w:p w14:paraId="1A72E584" w14:textId="77777777" w:rsidR="00EC06BC" w:rsidRPr="00B92208" w:rsidRDefault="00EC06BC" w:rsidP="00EC06BC">
            <w:pPr>
              <w:pStyle w:val="NormalWeb"/>
              <w:numPr>
                <w:ilvl w:val="0"/>
                <w:numId w:val="14"/>
              </w:numPr>
              <w:spacing w:before="0" w:beforeAutospacing="0" w:after="0" w:afterAutospacing="0"/>
              <w:rPr>
                <w:color w:val="000000"/>
              </w:rPr>
            </w:pPr>
            <w:r w:rsidRPr="00B92208">
              <w:rPr>
                <w:color w:val="000000"/>
              </w:rPr>
              <w:t>What (if any) is the relationship between family members’ incomes and household responsibilities?</w:t>
            </w:r>
          </w:p>
          <w:p w14:paraId="44DBAAA1" w14:textId="2564598A" w:rsidR="00EC06BC" w:rsidRPr="00B92208" w:rsidRDefault="00EC06BC" w:rsidP="00EC06BC">
            <w:pPr>
              <w:pStyle w:val="NormalWeb"/>
              <w:numPr>
                <w:ilvl w:val="0"/>
                <w:numId w:val="14"/>
              </w:numPr>
              <w:spacing w:before="0" w:beforeAutospacing="0" w:after="0" w:afterAutospacing="0"/>
              <w:rPr>
                <w:color w:val="000000"/>
              </w:rPr>
            </w:pPr>
            <w:r w:rsidRPr="00B92208">
              <w:rPr>
                <w:color w:val="000000"/>
              </w:rPr>
              <w:t xml:space="preserve">How do leadership roles relate to changing gender-role expectations in </w:t>
            </w:r>
            <w:r>
              <w:rPr>
                <w:color w:val="000000"/>
              </w:rPr>
              <w:t>work and family</w:t>
            </w:r>
            <w:r w:rsidRPr="00B92208">
              <w:rPr>
                <w:color w:val="000000"/>
              </w:rPr>
              <w:t xml:space="preserve"> life?</w:t>
            </w:r>
          </w:p>
          <w:p w14:paraId="3A2DCCBD" w14:textId="77777777" w:rsidR="00EC06BC" w:rsidRPr="00B92208" w:rsidRDefault="00EC06BC" w:rsidP="00EC06BC">
            <w:pPr>
              <w:pStyle w:val="NormalWeb"/>
              <w:spacing w:before="0" w:beforeAutospacing="0" w:after="0" w:afterAutospacing="0"/>
              <w:rPr>
                <w:b/>
                <w:bCs/>
                <w:color w:val="000000"/>
              </w:rPr>
            </w:pPr>
            <w:r w:rsidRPr="00B92208">
              <w:rPr>
                <w:b/>
                <w:bCs/>
                <w:color w:val="000000"/>
              </w:rPr>
              <w:t>Management</w:t>
            </w:r>
          </w:p>
          <w:p w14:paraId="0A1437DE" w14:textId="77777777" w:rsidR="00EC06BC" w:rsidRPr="00B92208" w:rsidRDefault="00EC06BC" w:rsidP="00EC06BC">
            <w:pPr>
              <w:pStyle w:val="NormalWeb"/>
              <w:numPr>
                <w:ilvl w:val="0"/>
                <w:numId w:val="15"/>
              </w:numPr>
              <w:spacing w:before="0" w:beforeAutospacing="0" w:after="0" w:afterAutospacing="0"/>
              <w:rPr>
                <w:color w:val="000000"/>
              </w:rPr>
            </w:pPr>
            <w:r w:rsidRPr="00B92208">
              <w:rPr>
                <w:color w:val="000000"/>
              </w:rPr>
              <w:t>How can conflicts between work and family responsibilities be resolved?</w:t>
            </w:r>
          </w:p>
          <w:p w14:paraId="6453CB40" w14:textId="5A333299" w:rsidR="00EC06BC" w:rsidRPr="00B92208" w:rsidRDefault="00EC06BC" w:rsidP="00EC06BC">
            <w:pPr>
              <w:pStyle w:val="NormalWeb"/>
              <w:numPr>
                <w:ilvl w:val="0"/>
                <w:numId w:val="15"/>
              </w:numPr>
              <w:spacing w:before="0" w:beforeAutospacing="0" w:after="0" w:afterAutospacing="0"/>
              <w:rPr>
                <w:color w:val="000000"/>
              </w:rPr>
            </w:pPr>
            <w:r w:rsidRPr="00B92208">
              <w:rPr>
                <w:color w:val="000000"/>
              </w:rPr>
              <w:t>What changes in the future may require employees to balance work and family differently?</w:t>
            </w:r>
          </w:p>
        </w:tc>
        <w:tc>
          <w:tcPr>
            <w:tcW w:w="2741" w:type="dxa"/>
          </w:tcPr>
          <w:p w14:paraId="39D5AFE1" w14:textId="77777777" w:rsidR="00EC06BC" w:rsidRDefault="00EC06BC" w:rsidP="00EC06BC">
            <w:pPr>
              <w:pStyle w:val="NormalWeb"/>
              <w:spacing w:before="40" w:beforeAutospacing="0" w:after="96" w:afterAutospacing="0"/>
              <w:rPr>
                <w:color w:val="000000"/>
              </w:rPr>
            </w:pPr>
            <w:r w:rsidRPr="006E707D">
              <w:rPr>
                <w:color w:val="000000"/>
              </w:rPr>
              <w:lastRenderedPageBreak/>
              <w:t>English: 9.RV, 9.RI, 10.RV, 10.RI, 11.DSR, 11.RV, 11.RI, 12.RV, 12.RI</w:t>
            </w:r>
          </w:p>
          <w:p w14:paraId="55C90CF9" w14:textId="77777777" w:rsidR="00EC06BC" w:rsidRDefault="00EC06BC" w:rsidP="00EC06BC">
            <w:pPr>
              <w:pStyle w:val="NormalWeb"/>
              <w:spacing w:before="40" w:beforeAutospacing="0" w:after="96" w:afterAutospacing="0"/>
              <w:rPr>
                <w:color w:val="000000"/>
              </w:rPr>
            </w:pPr>
          </w:p>
          <w:p w14:paraId="03654F3A" w14:textId="1D039C2D" w:rsidR="00EC06BC" w:rsidRPr="00337C03" w:rsidRDefault="00EC06BC" w:rsidP="00EC06BC">
            <w:pPr>
              <w:rPr>
                <w:rFonts w:ascii="Times New Roman" w:hAnsi="Times New Roman" w:cs="Times New Roman"/>
                <w:b/>
                <w:sz w:val="24"/>
                <w:szCs w:val="24"/>
                <w:u w:val="single"/>
              </w:rPr>
            </w:pPr>
            <w:r w:rsidRPr="009F38B4">
              <w:rPr>
                <w:color w:val="000000"/>
              </w:rPr>
              <w:t>History and Social Sciences: WG 17; WHII 8, 14; VUS 8, 14; Govt 14, 15</w:t>
            </w:r>
          </w:p>
        </w:tc>
        <w:tc>
          <w:tcPr>
            <w:tcW w:w="2863" w:type="dxa"/>
          </w:tcPr>
          <w:p w14:paraId="57D00024" w14:textId="25853C41"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Career Connection</w:t>
            </w:r>
          </w:p>
          <w:p w14:paraId="61A2588A"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2C2BA2D1"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2111E8FF"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47243389"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My Plan</w:t>
            </w:r>
          </w:p>
          <w:p w14:paraId="0E1C2A92" w14:textId="77777777" w:rsidR="00EC06BC" w:rsidRPr="00337C03" w:rsidRDefault="00EC06BC" w:rsidP="00EC06BC">
            <w:pPr>
              <w:rPr>
                <w:rFonts w:ascii="Times New Roman" w:hAnsi="Times New Roman" w:cs="Times New Roman"/>
                <w:sz w:val="24"/>
                <w:szCs w:val="24"/>
              </w:rPr>
            </w:pPr>
          </w:p>
          <w:p w14:paraId="6999D20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4D1ADF6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1AF89D14"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4EAEC003"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21091253"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7410CED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43DB31DE" w14:textId="77777777" w:rsidR="00EC06BC" w:rsidRPr="00337C03" w:rsidRDefault="00EC06BC" w:rsidP="00EC06BC">
            <w:pPr>
              <w:rPr>
                <w:rFonts w:ascii="Times New Roman" w:hAnsi="Times New Roman" w:cs="Times New Roman"/>
                <w:sz w:val="24"/>
                <w:szCs w:val="24"/>
              </w:rPr>
            </w:pPr>
          </w:p>
          <w:p w14:paraId="4B14FAE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7EEB1170"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1B08F07F"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40FF06E3"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12B808A3"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39300458" w14:textId="77777777" w:rsidR="00EC06BC" w:rsidRPr="00337C03" w:rsidRDefault="00EC06BC" w:rsidP="00EC06BC">
            <w:pPr>
              <w:pStyle w:val="ListParagraph"/>
              <w:rPr>
                <w:rFonts w:ascii="Times New Roman" w:hAnsi="Times New Roman" w:cs="Times New Roman"/>
                <w:sz w:val="24"/>
                <w:szCs w:val="24"/>
              </w:rPr>
            </w:pPr>
          </w:p>
          <w:p w14:paraId="0223877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28110F31"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3180834D"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2A39E9C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0ACB4C98" w14:textId="77777777" w:rsidR="00EC06BC" w:rsidRPr="00337C03" w:rsidRDefault="00EC06BC" w:rsidP="00EC06BC">
            <w:pPr>
              <w:rPr>
                <w:rFonts w:ascii="Times New Roman" w:hAnsi="Times New Roman" w:cs="Times New Roman"/>
                <w:sz w:val="24"/>
                <w:szCs w:val="24"/>
              </w:rPr>
            </w:pPr>
          </w:p>
          <w:p w14:paraId="34462502" w14:textId="77777777" w:rsidR="00EC06BC" w:rsidRPr="00337C03" w:rsidRDefault="00EC06BC" w:rsidP="00EC06BC">
            <w:pPr>
              <w:rPr>
                <w:rFonts w:ascii="Times New Roman" w:hAnsi="Times New Roman" w:cs="Times New Roman"/>
                <w:b/>
                <w:sz w:val="24"/>
                <w:szCs w:val="24"/>
                <w:u w:val="single"/>
              </w:rPr>
            </w:pPr>
          </w:p>
          <w:p w14:paraId="020683A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4EF4C9BF"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Career Investigation</w:t>
            </w:r>
          </w:p>
          <w:p w14:paraId="1FEC93CF"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51EF3A8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1A4133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6E82399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14E72A9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Professional </w:t>
            </w:r>
            <w:r w:rsidRPr="00337C03">
              <w:rPr>
                <w:rFonts w:ascii="Times New Roman" w:hAnsi="Times New Roman" w:cs="Times New Roman"/>
                <w:sz w:val="24"/>
                <w:szCs w:val="24"/>
              </w:rPr>
              <w:lastRenderedPageBreak/>
              <w:t>Presentation</w:t>
            </w:r>
          </w:p>
          <w:p w14:paraId="0358F43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069CA46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6731CBF9" w14:textId="2E0AF16A" w:rsidR="00EC06BC" w:rsidRPr="00337C03" w:rsidRDefault="00EC06BC" w:rsidP="00EC06BC">
            <w:pPr>
              <w:pStyle w:val="NormalWeb"/>
              <w:spacing w:before="40" w:beforeAutospacing="0" w:after="96" w:afterAutospacing="0"/>
              <w:rPr>
                <w:color w:val="000000"/>
              </w:rPr>
            </w:pPr>
          </w:p>
        </w:tc>
      </w:tr>
      <w:tr w:rsidR="00EC06BC" w:rsidRPr="007B4DF8" w14:paraId="5B8DEE02" w14:textId="7C6B07DD" w:rsidTr="002643FE">
        <w:tblPrEx>
          <w:tblCellMar>
            <w:left w:w="115" w:type="dxa"/>
            <w:right w:w="115" w:type="dxa"/>
          </w:tblCellMar>
        </w:tblPrEx>
        <w:tc>
          <w:tcPr>
            <w:tcW w:w="737" w:type="dxa"/>
          </w:tcPr>
          <w:p w14:paraId="5A945D9D" w14:textId="466239CA"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p>
        </w:tc>
        <w:tc>
          <w:tcPr>
            <w:tcW w:w="3668" w:type="dxa"/>
            <w:hideMark/>
          </w:tcPr>
          <w:p w14:paraId="09BFAF31" w14:textId="3455CC88"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Explain how social, economic, and technological changes and trends affect work and family dynamics. </w:t>
            </w:r>
          </w:p>
        </w:tc>
        <w:tc>
          <w:tcPr>
            <w:tcW w:w="4648" w:type="dxa"/>
          </w:tcPr>
          <w:p w14:paraId="68F62654" w14:textId="77777777" w:rsidR="00EC06BC" w:rsidRPr="00B92208" w:rsidRDefault="00EC06BC" w:rsidP="00EC06BC">
            <w:pPr>
              <w:pStyle w:val="NormalWeb"/>
              <w:spacing w:before="40" w:after="96"/>
              <w:rPr>
                <w:color w:val="000000"/>
              </w:rPr>
            </w:pPr>
            <w:r w:rsidRPr="00B92208">
              <w:rPr>
                <w:color w:val="000000"/>
              </w:rPr>
              <w:t>Explanation should include</w:t>
            </w:r>
          </w:p>
          <w:p w14:paraId="46294360" w14:textId="77777777" w:rsidR="00EC06BC" w:rsidRPr="00B92208" w:rsidRDefault="00EC06BC" w:rsidP="00EC06BC">
            <w:pPr>
              <w:pStyle w:val="NormalWeb"/>
              <w:numPr>
                <w:ilvl w:val="0"/>
                <w:numId w:val="16"/>
              </w:numPr>
              <w:spacing w:before="0" w:beforeAutospacing="0" w:after="0" w:afterAutospacing="0"/>
              <w:rPr>
                <w:color w:val="000000"/>
              </w:rPr>
            </w:pPr>
            <w:r w:rsidRPr="00B92208">
              <w:rPr>
                <w:color w:val="000000"/>
              </w:rPr>
              <w:t>interconnectedness of work and family, historically and today</w:t>
            </w:r>
          </w:p>
          <w:p w14:paraId="380A9211" w14:textId="77777777" w:rsidR="00EC06BC" w:rsidRPr="00B92208" w:rsidRDefault="00EC06BC" w:rsidP="00EC06BC">
            <w:pPr>
              <w:pStyle w:val="NormalWeb"/>
              <w:numPr>
                <w:ilvl w:val="0"/>
                <w:numId w:val="16"/>
              </w:numPr>
              <w:spacing w:before="0" w:beforeAutospacing="0" w:after="0" w:afterAutospacing="0"/>
              <w:rPr>
                <w:color w:val="000000"/>
              </w:rPr>
            </w:pPr>
            <w:r w:rsidRPr="00B92208">
              <w:rPr>
                <w:color w:val="000000"/>
              </w:rPr>
              <w:t>new products and services that relate to balancing work and family roles</w:t>
            </w:r>
          </w:p>
          <w:p w14:paraId="11DD1122" w14:textId="77777777" w:rsidR="00EC06BC" w:rsidRDefault="00EC06BC" w:rsidP="00EC06BC">
            <w:pPr>
              <w:pStyle w:val="NormalWeb"/>
              <w:numPr>
                <w:ilvl w:val="0"/>
                <w:numId w:val="16"/>
              </w:numPr>
              <w:spacing w:before="0" w:beforeAutospacing="0" w:after="0" w:afterAutospacing="0"/>
              <w:rPr>
                <w:color w:val="000000"/>
              </w:rPr>
            </w:pPr>
            <w:r w:rsidRPr="00B92208">
              <w:rPr>
                <w:color w:val="000000"/>
              </w:rPr>
              <w:t>advantages and disadvantages of having a dual-earner family.</w:t>
            </w:r>
          </w:p>
          <w:p w14:paraId="6B157763" w14:textId="77777777" w:rsidR="00EC06BC" w:rsidRDefault="00EC06BC" w:rsidP="00EC06BC">
            <w:pPr>
              <w:pStyle w:val="NormalWeb"/>
              <w:spacing w:before="0" w:beforeAutospacing="0" w:after="0" w:afterAutospacing="0"/>
              <w:rPr>
                <w:color w:val="000000"/>
              </w:rPr>
            </w:pPr>
          </w:p>
          <w:p w14:paraId="6249EDFE" w14:textId="7742470F" w:rsidR="00EC06BC" w:rsidRPr="00777870" w:rsidRDefault="00EC06BC" w:rsidP="00EC06BC">
            <w:pPr>
              <w:pStyle w:val="NormalWeb"/>
              <w:spacing w:before="0" w:beforeAutospacing="0" w:after="0" w:afterAutospacing="0"/>
              <w:rPr>
                <w:b/>
                <w:bCs/>
                <w:color w:val="000000"/>
              </w:rPr>
            </w:pPr>
            <w:r w:rsidRPr="00777870">
              <w:rPr>
                <w:b/>
                <w:bCs/>
                <w:color w:val="000000"/>
              </w:rPr>
              <w:t>Teacher Resource</w:t>
            </w:r>
            <w:r>
              <w:rPr>
                <w:b/>
                <w:bCs/>
                <w:color w:val="000000"/>
              </w:rPr>
              <w:t>s:</w:t>
            </w:r>
          </w:p>
          <w:p w14:paraId="46CA6481" w14:textId="4C23F1C5" w:rsidR="00EC06BC" w:rsidRPr="00FA624B" w:rsidRDefault="00EC06BC" w:rsidP="003E4B9F">
            <w:pPr>
              <w:pStyle w:val="NormalWeb"/>
              <w:numPr>
                <w:ilvl w:val="0"/>
                <w:numId w:val="237"/>
              </w:numPr>
              <w:spacing w:before="0" w:beforeAutospacing="0" w:after="0" w:afterAutospacing="0"/>
              <w:rPr>
                <w:color w:val="000000"/>
              </w:rPr>
            </w:pPr>
            <w:hyperlink r:id="rId11" w:history="1">
              <w:r w:rsidRPr="0003717E">
                <w:rPr>
                  <w:rStyle w:val="Hyperlink"/>
                </w:rPr>
                <w:t>Cultivating Critical Thinking</w:t>
              </w:r>
            </w:hyperlink>
            <w:r>
              <w:rPr>
                <w:color w:val="000000"/>
              </w:rPr>
              <w:t xml:space="preserve">, Texas Tech University Raider Pressbooks </w:t>
            </w:r>
          </w:p>
          <w:p w14:paraId="2C823D91" w14:textId="19FEE225" w:rsidR="00EC06BC" w:rsidRPr="001D07F9" w:rsidRDefault="00EC06BC" w:rsidP="003E4B9F">
            <w:pPr>
              <w:pStyle w:val="NormalWeb"/>
              <w:numPr>
                <w:ilvl w:val="0"/>
                <w:numId w:val="237"/>
              </w:numPr>
              <w:spacing w:before="0" w:beforeAutospacing="0" w:after="0" w:afterAutospacing="0"/>
              <w:rPr>
                <w:color w:val="000000"/>
              </w:rPr>
            </w:pPr>
            <w:hyperlink r:id="rId12" w:history="1">
              <w:r w:rsidRPr="003B1C22">
                <w:rPr>
                  <w:rStyle w:val="Hyperlink"/>
                </w:rPr>
                <w:t>Family and Consumer Sciences Body of Knowledge</w:t>
              </w:r>
            </w:hyperlink>
            <w:r>
              <w:rPr>
                <w:color w:val="000000"/>
              </w:rPr>
              <w:t>, American Association of Family and Consumer Sciences (AAFCS)</w:t>
            </w:r>
          </w:p>
        </w:tc>
        <w:tc>
          <w:tcPr>
            <w:tcW w:w="4053" w:type="dxa"/>
          </w:tcPr>
          <w:p w14:paraId="2138E748" w14:textId="77777777" w:rsidR="00EC06BC" w:rsidRPr="00B92208" w:rsidRDefault="00EC06BC" w:rsidP="00EC06BC">
            <w:pPr>
              <w:pStyle w:val="NormalWeb"/>
              <w:spacing w:before="40" w:after="96"/>
              <w:rPr>
                <w:color w:val="000000"/>
              </w:rPr>
            </w:pPr>
            <w:r w:rsidRPr="00B92208">
              <w:rPr>
                <w:b/>
                <w:bCs/>
                <w:color w:val="000000"/>
              </w:rPr>
              <w:t>Process/Skill Questions:</w:t>
            </w:r>
          </w:p>
          <w:p w14:paraId="1F0D86D5" w14:textId="77777777" w:rsidR="00EC06BC" w:rsidRPr="00B92208" w:rsidRDefault="00EC06BC" w:rsidP="00EC06BC">
            <w:pPr>
              <w:pStyle w:val="NormalWeb"/>
              <w:spacing w:before="0" w:beforeAutospacing="0" w:after="0" w:afterAutospacing="0"/>
              <w:rPr>
                <w:b/>
                <w:bCs/>
                <w:color w:val="000000"/>
              </w:rPr>
            </w:pPr>
            <w:r w:rsidRPr="00B92208">
              <w:rPr>
                <w:b/>
                <w:bCs/>
                <w:color w:val="000000"/>
              </w:rPr>
              <w:t>Thinking</w:t>
            </w:r>
          </w:p>
          <w:p w14:paraId="64FA4C67" w14:textId="77777777" w:rsidR="00EC06BC" w:rsidRPr="00B92208" w:rsidRDefault="00EC06BC" w:rsidP="00EC06BC">
            <w:pPr>
              <w:pStyle w:val="NormalWeb"/>
              <w:numPr>
                <w:ilvl w:val="0"/>
                <w:numId w:val="17"/>
              </w:numPr>
              <w:spacing w:before="0" w:beforeAutospacing="0" w:after="0" w:afterAutospacing="0"/>
              <w:rPr>
                <w:color w:val="000000"/>
              </w:rPr>
            </w:pPr>
            <w:r w:rsidRPr="00B92208">
              <w:rPr>
                <w:color w:val="000000"/>
              </w:rPr>
              <w:t>What products and services would be beneficial in balancing work and family roles?</w:t>
            </w:r>
          </w:p>
          <w:p w14:paraId="71520001" w14:textId="77777777" w:rsidR="00EC06BC" w:rsidRPr="00B92208" w:rsidRDefault="00EC06BC" w:rsidP="00EC06BC">
            <w:pPr>
              <w:pStyle w:val="NormalWeb"/>
              <w:numPr>
                <w:ilvl w:val="0"/>
                <w:numId w:val="17"/>
              </w:numPr>
              <w:spacing w:before="0" w:beforeAutospacing="0" w:after="0" w:afterAutospacing="0"/>
              <w:rPr>
                <w:color w:val="000000"/>
              </w:rPr>
            </w:pPr>
            <w:r w:rsidRPr="00B92208">
              <w:rPr>
                <w:color w:val="000000"/>
              </w:rPr>
              <w:t>How does the increase in dual-earner families affect family roles?</w:t>
            </w:r>
          </w:p>
          <w:p w14:paraId="71D7187A" w14:textId="77777777" w:rsidR="00EC06BC" w:rsidRPr="00B92208" w:rsidRDefault="00EC06BC" w:rsidP="00EC06BC">
            <w:pPr>
              <w:pStyle w:val="NormalWeb"/>
              <w:spacing w:before="0" w:beforeAutospacing="0" w:after="0" w:afterAutospacing="0"/>
              <w:rPr>
                <w:b/>
                <w:bCs/>
                <w:color w:val="000000"/>
              </w:rPr>
            </w:pPr>
            <w:r w:rsidRPr="00B92208">
              <w:rPr>
                <w:b/>
                <w:bCs/>
                <w:color w:val="000000"/>
              </w:rPr>
              <w:t>Communication</w:t>
            </w:r>
          </w:p>
          <w:p w14:paraId="63D2F2BC" w14:textId="77777777" w:rsidR="00EC06BC" w:rsidRPr="00B92208" w:rsidRDefault="00EC06BC" w:rsidP="00EC06BC">
            <w:pPr>
              <w:pStyle w:val="NormalWeb"/>
              <w:numPr>
                <w:ilvl w:val="0"/>
                <w:numId w:val="18"/>
              </w:numPr>
              <w:spacing w:before="0" w:beforeAutospacing="0" w:after="0" w:afterAutospacing="0"/>
              <w:rPr>
                <w:color w:val="000000"/>
              </w:rPr>
            </w:pPr>
            <w:r w:rsidRPr="00B92208">
              <w:rPr>
                <w:color w:val="000000"/>
              </w:rPr>
              <w:t>How can employees and their families adjust to changes in the workplace?</w:t>
            </w:r>
          </w:p>
          <w:p w14:paraId="2EB6FE39" w14:textId="77777777" w:rsidR="00EC06BC" w:rsidRPr="00B92208" w:rsidRDefault="00EC06BC" w:rsidP="00EC06BC">
            <w:pPr>
              <w:pStyle w:val="NormalWeb"/>
              <w:numPr>
                <w:ilvl w:val="0"/>
                <w:numId w:val="18"/>
              </w:numPr>
              <w:spacing w:before="0" w:beforeAutospacing="0" w:after="0" w:afterAutospacing="0"/>
              <w:rPr>
                <w:color w:val="000000"/>
              </w:rPr>
            </w:pPr>
            <w:r w:rsidRPr="00B92208">
              <w:rPr>
                <w:color w:val="000000"/>
              </w:rPr>
              <w:t>How would effective communication influence beliefs and attitudes about work and family responsibilities?</w:t>
            </w:r>
          </w:p>
          <w:p w14:paraId="3D43A813" w14:textId="77777777" w:rsidR="00EC06BC" w:rsidRPr="00B92208" w:rsidRDefault="00EC06BC" w:rsidP="00EC06BC">
            <w:pPr>
              <w:pStyle w:val="NormalWeb"/>
              <w:spacing w:before="0" w:beforeAutospacing="0" w:after="0" w:afterAutospacing="0"/>
              <w:rPr>
                <w:b/>
                <w:bCs/>
                <w:color w:val="000000"/>
              </w:rPr>
            </w:pPr>
            <w:r w:rsidRPr="00B92208">
              <w:rPr>
                <w:b/>
                <w:bCs/>
                <w:color w:val="000000"/>
              </w:rPr>
              <w:t>Leadership</w:t>
            </w:r>
          </w:p>
          <w:p w14:paraId="6793B2CC" w14:textId="6236552B" w:rsidR="00EC06BC" w:rsidRPr="00B92208" w:rsidRDefault="00EC06BC" w:rsidP="00EC06BC">
            <w:pPr>
              <w:pStyle w:val="NormalWeb"/>
              <w:numPr>
                <w:ilvl w:val="0"/>
                <w:numId w:val="19"/>
              </w:numPr>
              <w:spacing w:before="0" w:beforeAutospacing="0" w:after="0" w:afterAutospacing="0"/>
              <w:rPr>
                <w:color w:val="000000"/>
              </w:rPr>
            </w:pPr>
            <w:r w:rsidRPr="00B92208">
              <w:rPr>
                <w:color w:val="000000"/>
              </w:rPr>
              <w:t xml:space="preserve">Which leadership skills are important in balancing </w:t>
            </w:r>
            <w:r>
              <w:rPr>
                <w:color w:val="000000"/>
              </w:rPr>
              <w:t>work and family</w:t>
            </w:r>
            <w:r w:rsidRPr="00B92208">
              <w:rPr>
                <w:color w:val="000000"/>
              </w:rPr>
              <w:t xml:space="preserve"> goals?</w:t>
            </w:r>
          </w:p>
          <w:p w14:paraId="283F2A68" w14:textId="77777777" w:rsidR="00EC06BC" w:rsidRPr="00B92208" w:rsidRDefault="00EC06BC" w:rsidP="00EC06BC">
            <w:pPr>
              <w:pStyle w:val="NormalWeb"/>
              <w:numPr>
                <w:ilvl w:val="0"/>
                <w:numId w:val="19"/>
              </w:numPr>
              <w:spacing w:before="0" w:beforeAutospacing="0" w:after="0" w:afterAutospacing="0"/>
              <w:rPr>
                <w:color w:val="000000"/>
              </w:rPr>
            </w:pPr>
            <w:r w:rsidRPr="00B92208">
              <w:rPr>
                <w:color w:val="000000"/>
              </w:rPr>
              <w:t>How do technological advancements influence work and family roles and responsibilities?</w:t>
            </w:r>
          </w:p>
          <w:p w14:paraId="1A4A99A5" w14:textId="77777777" w:rsidR="00EC06BC" w:rsidRPr="00B92208" w:rsidRDefault="00EC06BC" w:rsidP="00EC06BC">
            <w:pPr>
              <w:pStyle w:val="NormalWeb"/>
              <w:spacing w:before="0" w:beforeAutospacing="0" w:after="0" w:afterAutospacing="0"/>
              <w:rPr>
                <w:b/>
                <w:bCs/>
                <w:color w:val="000000"/>
              </w:rPr>
            </w:pPr>
            <w:r w:rsidRPr="00B92208">
              <w:rPr>
                <w:b/>
                <w:bCs/>
                <w:color w:val="000000"/>
              </w:rPr>
              <w:t>Management</w:t>
            </w:r>
          </w:p>
          <w:p w14:paraId="3AF51BD2" w14:textId="69D4851F" w:rsidR="00EC06BC" w:rsidRPr="00B92208" w:rsidRDefault="00EC06BC" w:rsidP="00EC06BC">
            <w:pPr>
              <w:pStyle w:val="NormalWeb"/>
              <w:numPr>
                <w:ilvl w:val="0"/>
                <w:numId w:val="20"/>
              </w:numPr>
              <w:spacing w:before="0" w:beforeAutospacing="0" w:after="0" w:afterAutospacing="0"/>
              <w:rPr>
                <w:color w:val="000000"/>
              </w:rPr>
            </w:pPr>
            <w:r w:rsidRPr="00B92208">
              <w:rPr>
                <w:color w:val="000000"/>
              </w:rPr>
              <w:lastRenderedPageBreak/>
              <w:t xml:space="preserve">How can employees and employers use the </w:t>
            </w:r>
            <w:r>
              <w:rPr>
                <w:color w:val="000000"/>
              </w:rPr>
              <w:t>practical reasoning process</w:t>
            </w:r>
            <w:r w:rsidRPr="00B92208">
              <w:rPr>
                <w:color w:val="000000"/>
              </w:rPr>
              <w:t xml:space="preserve"> to make decisions?</w:t>
            </w:r>
          </w:p>
          <w:p w14:paraId="683908B3" w14:textId="63EC26C7" w:rsidR="00EC06BC" w:rsidRPr="00B92208" w:rsidRDefault="00EC06BC" w:rsidP="00EC06BC">
            <w:pPr>
              <w:pStyle w:val="NormalWeb"/>
              <w:numPr>
                <w:ilvl w:val="0"/>
                <w:numId w:val="20"/>
              </w:numPr>
              <w:spacing w:before="0" w:beforeAutospacing="0" w:after="0" w:afterAutospacing="0"/>
              <w:rPr>
                <w:color w:val="000000"/>
              </w:rPr>
            </w:pPr>
            <w:r w:rsidRPr="00B92208">
              <w:rPr>
                <w:color w:val="000000"/>
              </w:rPr>
              <w:t xml:space="preserve">How do society and societal </w:t>
            </w:r>
            <w:r>
              <w:rPr>
                <w:color w:val="000000"/>
              </w:rPr>
              <w:t>concern</w:t>
            </w:r>
            <w:r w:rsidRPr="00B92208">
              <w:rPr>
                <w:color w:val="000000"/>
              </w:rPr>
              <w:t>s influence the way individuals manage changes?</w:t>
            </w:r>
          </w:p>
          <w:p w14:paraId="20F540EE" w14:textId="30ED95DB" w:rsidR="00EC06BC" w:rsidRPr="00B92208" w:rsidRDefault="00EC06BC" w:rsidP="00EC06BC">
            <w:pPr>
              <w:pStyle w:val="NormalWeb"/>
              <w:numPr>
                <w:ilvl w:val="0"/>
                <w:numId w:val="20"/>
              </w:numPr>
              <w:spacing w:before="0" w:beforeAutospacing="0" w:after="0" w:afterAutospacing="0"/>
              <w:rPr>
                <w:color w:val="000000"/>
              </w:rPr>
            </w:pPr>
            <w:r w:rsidRPr="00B92208">
              <w:rPr>
                <w:color w:val="000000"/>
              </w:rPr>
              <w:t>What management strategies should families implement to balance work and family roles?</w:t>
            </w:r>
          </w:p>
        </w:tc>
        <w:tc>
          <w:tcPr>
            <w:tcW w:w="2741" w:type="dxa"/>
          </w:tcPr>
          <w:p w14:paraId="70FE2919" w14:textId="77777777" w:rsidR="00EC06BC" w:rsidRDefault="00EC06BC" w:rsidP="00EC06BC">
            <w:pPr>
              <w:pStyle w:val="NormalWeb"/>
              <w:spacing w:before="40" w:beforeAutospacing="0" w:after="96" w:afterAutospacing="0"/>
              <w:rPr>
                <w:color w:val="000000"/>
              </w:rPr>
            </w:pPr>
            <w:r w:rsidRPr="006E707D">
              <w:rPr>
                <w:color w:val="000000"/>
              </w:rPr>
              <w:lastRenderedPageBreak/>
              <w:t>English: 9.RV, 9.RI, 9.C, 9.LU, 10.RV, 10.RI, 10.C, 10.LU, 11.RV, 11.RI, 11.C, 11.LU, 12.RV, 12.RI, 12.C, 12.LU</w:t>
            </w:r>
          </w:p>
          <w:p w14:paraId="617B9C57" w14:textId="77777777" w:rsidR="00EC06BC" w:rsidRDefault="00EC06BC" w:rsidP="00EC06BC">
            <w:pPr>
              <w:pStyle w:val="NormalWeb"/>
              <w:spacing w:before="40" w:beforeAutospacing="0" w:after="96" w:afterAutospacing="0"/>
              <w:rPr>
                <w:color w:val="000000"/>
              </w:rPr>
            </w:pPr>
          </w:p>
          <w:p w14:paraId="0424987A" w14:textId="5E29A3F9" w:rsidR="00EC06BC" w:rsidRPr="000031A6" w:rsidRDefault="00EC06BC" w:rsidP="00EC06BC">
            <w:pPr>
              <w:rPr>
                <w:rFonts w:ascii="Times New Roman" w:hAnsi="Times New Roman" w:cs="Times New Roman"/>
                <w:sz w:val="24"/>
                <w:szCs w:val="24"/>
              </w:rPr>
            </w:pPr>
            <w:r w:rsidRPr="000031A6">
              <w:rPr>
                <w:rFonts w:ascii="Times New Roman" w:hAnsi="Times New Roman" w:cs="Times New Roman"/>
                <w:color w:val="000000"/>
                <w:sz w:val="24"/>
                <w:szCs w:val="24"/>
              </w:rPr>
              <w:t>History and Social Sciences: WG 17; WHII 8, 14; VUS 8, 14; Govt 14, 15</w:t>
            </w:r>
          </w:p>
        </w:tc>
        <w:tc>
          <w:tcPr>
            <w:tcW w:w="2863" w:type="dxa"/>
          </w:tcPr>
          <w:p w14:paraId="7FABEC9D" w14:textId="609D0DBB" w:rsidR="00EC06BC" w:rsidRPr="00337C03" w:rsidRDefault="00EC06BC" w:rsidP="00EC06BC">
            <w:pPr>
              <w:rPr>
                <w:rFonts w:ascii="Times New Roman" w:hAnsi="Times New Roman" w:cs="Times New Roman"/>
                <w:sz w:val="24"/>
                <w:szCs w:val="24"/>
              </w:rPr>
            </w:pPr>
          </w:p>
          <w:p w14:paraId="01A144F7"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Career Connection</w:t>
            </w:r>
          </w:p>
          <w:p w14:paraId="22DF6A02"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6FF2A3FE"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4A8A47BD"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35EEF4A7"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2B2C8016" w14:textId="77777777" w:rsidR="00EC06BC" w:rsidRPr="00337C03" w:rsidRDefault="00EC06BC" w:rsidP="00EC06BC">
            <w:pPr>
              <w:rPr>
                <w:rFonts w:ascii="Times New Roman" w:hAnsi="Times New Roman" w:cs="Times New Roman"/>
                <w:sz w:val="24"/>
                <w:szCs w:val="24"/>
              </w:rPr>
            </w:pPr>
          </w:p>
          <w:p w14:paraId="653AA887"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16602966"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0220E62E"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432B280F"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69ACADE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209766D5"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6B50C7E7" w14:textId="77777777" w:rsidR="00EC06BC" w:rsidRPr="00337C03" w:rsidRDefault="00EC06BC" w:rsidP="00EC06BC">
            <w:pPr>
              <w:widowControl w:val="0"/>
              <w:autoSpaceDE w:val="0"/>
              <w:autoSpaceDN w:val="0"/>
              <w:adjustRightInd w:val="0"/>
              <w:rPr>
                <w:rFonts w:ascii="Times New Roman" w:hAnsi="Times New Roman" w:cs="Times New Roman"/>
                <w:sz w:val="24"/>
                <w:szCs w:val="24"/>
              </w:rPr>
            </w:pPr>
          </w:p>
          <w:p w14:paraId="1511D08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677A466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58ECACF2"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0AB3A898"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2957792E"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2EE70C85" w14:textId="77777777" w:rsidR="00EC06BC" w:rsidRPr="00337C03" w:rsidRDefault="00EC06BC" w:rsidP="00EC06BC">
            <w:pPr>
              <w:pStyle w:val="ListParagraph"/>
              <w:rPr>
                <w:rFonts w:ascii="Times New Roman" w:hAnsi="Times New Roman" w:cs="Times New Roman"/>
                <w:sz w:val="24"/>
                <w:szCs w:val="24"/>
              </w:rPr>
            </w:pPr>
          </w:p>
          <w:p w14:paraId="70D80F5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2BD0C82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039B7AA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EBE1802"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5DAC0AC6" w14:textId="77777777" w:rsidR="00EC06BC" w:rsidRPr="00337C03" w:rsidRDefault="00EC06BC" w:rsidP="00EC06BC">
            <w:pPr>
              <w:rPr>
                <w:rFonts w:ascii="Times New Roman" w:hAnsi="Times New Roman" w:cs="Times New Roman"/>
                <w:sz w:val="24"/>
                <w:szCs w:val="24"/>
              </w:rPr>
            </w:pPr>
          </w:p>
          <w:p w14:paraId="2C26261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STAND Up</w:t>
            </w:r>
          </w:p>
          <w:p w14:paraId="4E914515"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36141DF5"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3CCE05FD"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15FFB272" w14:textId="77777777" w:rsidR="00EC06BC" w:rsidRPr="00337C03" w:rsidRDefault="00EC06BC" w:rsidP="00EC06BC">
            <w:pPr>
              <w:rPr>
                <w:rFonts w:ascii="Times New Roman" w:hAnsi="Times New Roman" w:cs="Times New Roman"/>
                <w:b/>
                <w:sz w:val="24"/>
                <w:szCs w:val="24"/>
                <w:u w:val="single"/>
              </w:rPr>
            </w:pPr>
          </w:p>
          <w:p w14:paraId="0D6D7717"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3B7E5F42"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7A193FC3"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35B02569"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4197F381"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7D6564D7" w14:textId="77777777" w:rsidR="00EC06BC" w:rsidRPr="00337C03" w:rsidRDefault="00EC06BC" w:rsidP="00EC06BC">
            <w:pPr>
              <w:pStyle w:val="ListParagraph"/>
              <w:rPr>
                <w:rFonts w:ascii="Times New Roman" w:hAnsi="Times New Roman" w:cs="Times New Roman"/>
                <w:sz w:val="24"/>
                <w:szCs w:val="24"/>
              </w:rPr>
            </w:pPr>
          </w:p>
          <w:p w14:paraId="35DA8929" w14:textId="77777777" w:rsidR="00EC06BC" w:rsidRPr="00337C03" w:rsidRDefault="00EC06BC" w:rsidP="00EC06BC">
            <w:pPr>
              <w:rPr>
                <w:rFonts w:ascii="Times New Roman" w:hAnsi="Times New Roman" w:cs="Times New Roman"/>
                <w:b/>
                <w:sz w:val="24"/>
                <w:szCs w:val="24"/>
                <w:u w:val="single"/>
              </w:rPr>
            </w:pPr>
          </w:p>
          <w:p w14:paraId="1BCCC9E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1A698A5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Career Investigation</w:t>
            </w:r>
          </w:p>
          <w:p w14:paraId="5DEDF28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0C7D9EE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4A45BB7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7034A86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F2C724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5728A39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4D18F8F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3119A584" w14:textId="77777777" w:rsidR="00EC06BC" w:rsidRPr="00337C03" w:rsidRDefault="00EC06BC" w:rsidP="00EC06BC">
            <w:pPr>
              <w:pStyle w:val="NormalWeb"/>
              <w:spacing w:before="40" w:beforeAutospacing="0" w:after="96" w:afterAutospacing="0"/>
              <w:rPr>
                <w:color w:val="000000"/>
              </w:rPr>
            </w:pPr>
          </w:p>
        </w:tc>
      </w:tr>
      <w:tr w:rsidR="00EC06BC" w:rsidRPr="007B4DF8" w14:paraId="7B0017E5" w14:textId="3FEF9916" w:rsidTr="002643FE">
        <w:tblPrEx>
          <w:tblCellMar>
            <w:left w:w="115" w:type="dxa"/>
            <w:right w:w="115" w:type="dxa"/>
          </w:tblCellMar>
        </w:tblPrEx>
        <w:tc>
          <w:tcPr>
            <w:tcW w:w="737" w:type="dxa"/>
          </w:tcPr>
          <w:p w14:paraId="6C8B3157" w14:textId="2D28F06B"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43</w:t>
            </w:r>
          </w:p>
        </w:tc>
        <w:tc>
          <w:tcPr>
            <w:tcW w:w="3668" w:type="dxa"/>
            <w:hideMark/>
          </w:tcPr>
          <w:p w14:paraId="6EF0A854" w14:textId="08D84993"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Apply problem-solving processes to identify solutions to work or family situations. </w:t>
            </w:r>
          </w:p>
        </w:tc>
        <w:tc>
          <w:tcPr>
            <w:tcW w:w="4648" w:type="dxa"/>
          </w:tcPr>
          <w:p w14:paraId="36B2F1E6" w14:textId="77777777" w:rsidR="00EC06BC" w:rsidRPr="00B92208" w:rsidRDefault="00EC06BC" w:rsidP="00EC06BC">
            <w:pPr>
              <w:pStyle w:val="NormalWeb"/>
              <w:spacing w:before="40" w:after="96"/>
              <w:rPr>
                <w:color w:val="000000"/>
              </w:rPr>
            </w:pPr>
            <w:r w:rsidRPr="00B92208">
              <w:rPr>
                <w:color w:val="000000"/>
              </w:rPr>
              <w:t>Application should include</w:t>
            </w:r>
          </w:p>
          <w:p w14:paraId="09F6D58E" w14:textId="7C168AD7" w:rsidR="00EC06BC" w:rsidRPr="00B92208" w:rsidRDefault="00EC06BC" w:rsidP="003E4B9F">
            <w:pPr>
              <w:pStyle w:val="NormalWeb"/>
              <w:numPr>
                <w:ilvl w:val="0"/>
                <w:numId w:val="246"/>
              </w:numPr>
              <w:spacing w:before="0" w:beforeAutospacing="0" w:after="0" w:afterAutospacing="0"/>
              <w:rPr>
                <w:color w:val="000000"/>
              </w:rPr>
            </w:pPr>
            <w:r w:rsidRPr="00B92208">
              <w:rPr>
                <w:color w:val="000000"/>
              </w:rPr>
              <w:lastRenderedPageBreak/>
              <w:t xml:space="preserve">clarifying individual and family </w:t>
            </w:r>
            <w:r>
              <w:rPr>
                <w:color w:val="000000"/>
              </w:rPr>
              <w:t>concern</w:t>
            </w:r>
            <w:r w:rsidRPr="00B92208">
              <w:rPr>
                <w:color w:val="000000"/>
              </w:rPr>
              <w:t>s</w:t>
            </w:r>
          </w:p>
          <w:p w14:paraId="5D6B699F" w14:textId="77777777" w:rsidR="00EC06BC" w:rsidRPr="00B92208" w:rsidRDefault="00EC06BC" w:rsidP="003E4B9F">
            <w:pPr>
              <w:pStyle w:val="NormalWeb"/>
              <w:numPr>
                <w:ilvl w:val="0"/>
                <w:numId w:val="246"/>
              </w:numPr>
              <w:spacing w:before="0" w:beforeAutospacing="0" w:after="0" w:afterAutospacing="0"/>
              <w:rPr>
                <w:color w:val="000000"/>
              </w:rPr>
            </w:pPr>
            <w:r w:rsidRPr="00B92208">
              <w:rPr>
                <w:color w:val="000000"/>
              </w:rPr>
              <w:t>identifying reliable information and resources for individual and family problem solving</w:t>
            </w:r>
          </w:p>
          <w:p w14:paraId="7CBFEC13" w14:textId="77777777" w:rsidR="00EC06BC" w:rsidRPr="00B92208" w:rsidRDefault="00EC06BC" w:rsidP="003E4B9F">
            <w:pPr>
              <w:pStyle w:val="NormalWeb"/>
              <w:numPr>
                <w:ilvl w:val="0"/>
                <w:numId w:val="246"/>
              </w:numPr>
              <w:spacing w:before="0" w:beforeAutospacing="0" w:after="0" w:afterAutospacing="0"/>
              <w:rPr>
                <w:color w:val="000000"/>
              </w:rPr>
            </w:pPr>
            <w:r w:rsidRPr="00B92208">
              <w:rPr>
                <w:color w:val="000000"/>
              </w:rPr>
              <w:t>creating alternative solutions</w:t>
            </w:r>
          </w:p>
          <w:p w14:paraId="69D083A5" w14:textId="77777777" w:rsidR="00EC06BC" w:rsidRPr="00B92208" w:rsidRDefault="00EC06BC" w:rsidP="003E4B9F">
            <w:pPr>
              <w:pStyle w:val="NormalWeb"/>
              <w:numPr>
                <w:ilvl w:val="0"/>
                <w:numId w:val="246"/>
              </w:numPr>
              <w:spacing w:before="0" w:beforeAutospacing="0" w:after="0" w:afterAutospacing="0"/>
              <w:rPr>
                <w:color w:val="000000"/>
              </w:rPr>
            </w:pPr>
            <w:r w:rsidRPr="00B92208">
              <w:rPr>
                <w:color w:val="000000"/>
              </w:rPr>
              <w:t>evaluating potential consequences of alternative solutions</w:t>
            </w:r>
          </w:p>
          <w:p w14:paraId="01699DD1" w14:textId="404DD9D8" w:rsidR="00EC06BC" w:rsidRDefault="00EC06BC" w:rsidP="003E4B9F">
            <w:pPr>
              <w:pStyle w:val="NormalWeb"/>
              <w:numPr>
                <w:ilvl w:val="0"/>
                <w:numId w:val="246"/>
              </w:numPr>
              <w:spacing w:before="0" w:beforeAutospacing="0" w:after="0" w:afterAutospacing="0"/>
              <w:rPr>
                <w:color w:val="000000"/>
              </w:rPr>
            </w:pPr>
            <w:r w:rsidRPr="00B92208">
              <w:rPr>
                <w:color w:val="000000"/>
              </w:rPr>
              <w:t xml:space="preserve">applying </w:t>
            </w:r>
            <w:r>
              <w:rPr>
                <w:color w:val="000000"/>
              </w:rPr>
              <w:t>problem-solving models</w:t>
            </w:r>
            <w:r w:rsidRPr="00B92208">
              <w:rPr>
                <w:color w:val="000000"/>
              </w:rPr>
              <w:t xml:space="preserve"> </w:t>
            </w:r>
            <w:r>
              <w:rPr>
                <w:color w:val="000000"/>
              </w:rPr>
              <w:t xml:space="preserve">(e.g., define the problem, gather information, consider options, </w:t>
            </w:r>
            <w:proofErr w:type="gramStart"/>
            <w:r>
              <w:rPr>
                <w:color w:val="000000"/>
              </w:rPr>
              <w:t>make a plan</w:t>
            </w:r>
            <w:proofErr w:type="gramEnd"/>
            <w:r>
              <w:rPr>
                <w:color w:val="000000"/>
              </w:rPr>
              <w:t xml:space="preserve">, </w:t>
            </w:r>
            <w:proofErr w:type="gramStart"/>
            <w:r>
              <w:rPr>
                <w:color w:val="000000"/>
              </w:rPr>
              <w:t>take action</w:t>
            </w:r>
            <w:proofErr w:type="gramEnd"/>
            <w:r>
              <w:rPr>
                <w:color w:val="000000"/>
              </w:rPr>
              <w:t>, evaluate results [i.e., the practical reasoning process], find, identify, navigate, deliver [FIND], problem, alternative, criteria, evaluation, decision [PACED])</w:t>
            </w:r>
            <w:r w:rsidRPr="00B92208">
              <w:rPr>
                <w:color w:val="000000"/>
              </w:rPr>
              <w:t xml:space="preserve"> to identify solutions for work and family situations</w:t>
            </w:r>
            <w:r>
              <w:rPr>
                <w:color w:val="000000"/>
              </w:rPr>
              <w:t>.</w:t>
            </w:r>
          </w:p>
          <w:p w14:paraId="3AC9EC9B" w14:textId="77777777" w:rsidR="00EC06BC" w:rsidRPr="00E46348" w:rsidRDefault="00EC06BC" w:rsidP="00EC06BC">
            <w:pPr>
              <w:pStyle w:val="NormalWeb"/>
              <w:spacing w:before="0" w:beforeAutospacing="0" w:after="0" w:afterAutospacing="0"/>
              <w:ind w:left="360"/>
              <w:rPr>
                <w:color w:val="000000"/>
              </w:rPr>
            </w:pPr>
          </w:p>
          <w:p w14:paraId="37571BB5" w14:textId="363AC098" w:rsidR="00EC06BC" w:rsidRDefault="00EC06BC" w:rsidP="00EC06BC">
            <w:pPr>
              <w:pStyle w:val="NormalWeb"/>
              <w:spacing w:before="0" w:beforeAutospacing="0" w:after="0" w:afterAutospacing="0"/>
              <w:rPr>
                <w:b/>
                <w:bCs/>
                <w:color w:val="000000"/>
              </w:rPr>
            </w:pPr>
            <w:r w:rsidRPr="00B92208">
              <w:rPr>
                <w:b/>
                <w:bCs/>
                <w:color w:val="000000"/>
              </w:rPr>
              <w:t>Teacher Resource</w:t>
            </w:r>
            <w:r>
              <w:rPr>
                <w:b/>
                <w:bCs/>
                <w:color w:val="000000"/>
              </w:rPr>
              <w:t>s</w:t>
            </w:r>
            <w:r w:rsidRPr="00B92208">
              <w:rPr>
                <w:b/>
                <w:bCs/>
                <w:color w:val="000000"/>
              </w:rPr>
              <w:t>:</w:t>
            </w:r>
          </w:p>
          <w:p w14:paraId="342393E9" w14:textId="77777777" w:rsidR="00EC06BC" w:rsidRDefault="00EC06BC" w:rsidP="00F114BA">
            <w:pPr>
              <w:pStyle w:val="NormalWeb"/>
              <w:numPr>
                <w:ilvl w:val="0"/>
                <w:numId w:val="472"/>
              </w:numPr>
              <w:spacing w:before="0" w:beforeAutospacing="0" w:after="0" w:afterAutospacing="0"/>
              <w:ind w:left="693"/>
              <w:rPr>
                <w:color w:val="000000"/>
              </w:rPr>
            </w:pPr>
            <w:hyperlink r:id="rId13" w:history="1">
              <w:r w:rsidRPr="0003717E">
                <w:rPr>
                  <w:rStyle w:val="Hyperlink"/>
                </w:rPr>
                <w:t>Cultivating Critical Thinking</w:t>
              </w:r>
            </w:hyperlink>
            <w:r>
              <w:rPr>
                <w:color w:val="000000"/>
              </w:rPr>
              <w:t>, Texas Tech University Raider Pressbooks</w:t>
            </w:r>
          </w:p>
          <w:p w14:paraId="4C49F616" w14:textId="77777777" w:rsidR="00EC06BC" w:rsidRDefault="00EC06BC" w:rsidP="00EC06BC">
            <w:pPr>
              <w:pStyle w:val="NormalWeb"/>
              <w:spacing w:before="0" w:beforeAutospacing="0" w:after="0" w:afterAutospacing="0"/>
              <w:ind w:left="360"/>
              <w:rPr>
                <w:color w:val="000000"/>
              </w:rPr>
            </w:pPr>
          </w:p>
          <w:p w14:paraId="7694CD00" w14:textId="338F2A39" w:rsidR="00EC06BC" w:rsidRPr="00FA624B" w:rsidRDefault="00EC06BC" w:rsidP="00EC06BC">
            <w:pPr>
              <w:pStyle w:val="NormalWeb"/>
              <w:spacing w:before="0" w:beforeAutospacing="0" w:after="0" w:afterAutospacing="0"/>
              <w:ind w:left="360"/>
              <w:rPr>
                <w:i/>
                <w:iCs/>
                <w:color w:val="000000"/>
              </w:rPr>
            </w:pPr>
            <w:r w:rsidRPr="00FA624B">
              <w:rPr>
                <w:i/>
                <w:iCs/>
                <w:color w:val="000000"/>
              </w:rPr>
              <w:t>Note: Focus on Chapter 7; Exploring Real-Life Concerns: Scenarios, Case Studies &amp; Role Plays</w:t>
            </w:r>
          </w:p>
          <w:p w14:paraId="776F978D" w14:textId="77777777" w:rsidR="00EC06BC" w:rsidRDefault="00EC06BC" w:rsidP="00EC06BC">
            <w:pPr>
              <w:pStyle w:val="NormalWeb"/>
              <w:spacing w:before="0" w:beforeAutospacing="0" w:after="0" w:afterAutospacing="0"/>
              <w:rPr>
                <w:b/>
                <w:bCs/>
                <w:color w:val="000000"/>
              </w:rPr>
            </w:pPr>
          </w:p>
          <w:p w14:paraId="3AE521D5" w14:textId="0B2BD4CC" w:rsidR="00EC06BC" w:rsidRPr="00777870" w:rsidRDefault="00EC06BC" w:rsidP="003E4B9F">
            <w:pPr>
              <w:pStyle w:val="NormalWeb"/>
              <w:numPr>
                <w:ilvl w:val="0"/>
                <w:numId w:val="247"/>
              </w:numPr>
              <w:spacing w:before="0" w:beforeAutospacing="0" w:after="0" w:afterAutospacing="0"/>
              <w:rPr>
                <w:color w:val="000000"/>
                <w:u w:val="single"/>
              </w:rPr>
            </w:pPr>
            <w:hyperlink r:id="rId14" w:anchor="/" w:history="1">
              <w:r w:rsidRPr="00A31038">
                <w:rPr>
                  <w:rStyle w:val="Hyperlink"/>
                </w:rPr>
                <w:t>National Standards for Family an</w:t>
              </w:r>
              <w:r>
                <w:rPr>
                  <w:rStyle w:val="Hyperlink"/>
                </w:rPr>
                <w:t>d</w:t>
              </w:r>
              <w:r w:rsidRPr="00A31038">
                <w:rPr>
                  <w:rStyle w:val="Hyperlink"/>
                </w:rPr>
                <w:t xml:space="preserve"> Consumer Sciences</w:t>
              </w:r>
            </w:hyperlink>
            <w:r w:rsidRPr="00FA624B">
              <w:t xml:space="preserve">, LEAD FCS </w:t>
            </w:r>
            <w:r>
              <w:t>Education</w:t>
            </w:r>
          </w:p>
          <w:p w14:paraId="2D6A0E22" w14:textId="5EB607F7" w:rsidR="00EC06BC" w:rsidRPr="00A31038" w:rsidRDefault="00EC06BC" w:rsidP="003E4B9F">
            <w:pPr>
              <w:pStyle w:val="NormalWeb"/>
              <w:numPr>
                <w:ilvl w:val="0"/>
                <w:numId w:val="247"/>
              </w:numPr>
              <w:spacing w:before="0" w:beforeAutospacing="0" w:after="0" w:afterAutospacing="0"/>
              <w:rPr>
                <w:color w:val="000000"/>
              </w:rPr>
            </w:pPr>
            <w:hyperlink r:id="rId15" w:history="1">
              <w:r w:rsidRPr="006D2FC4">
                <w:rPr>
                  <w:rStyle w:val="Hyperlink"/>
                </w:rPr>
                <w:t>Reasoning for Action, Comprehensive Standard</w:t>
              </w:r>
            </w:hyperlink>
          </w:p>
          <w:p w14:paraId="1EA04987" w14:textId="60CA852B" w:rsidR="00EC06BC" w:rsidRDefault="00EC06BC" w:rsidP="003E4B9F">
            <w:pPr>
              <w:pStyle w:val="NormalWeb"/>
              <w:numPr>
                <w:ilvl w:val="0"/>
                <w:numId w:val="247"/>
              </w:numPr>
              <w:spacing w:before="0" w:beforeAutospacing="0" w:after="0" w:afterAutospacing="0"/>
              <w:rPr>
                <w:color w:val="000000"/>
              </w:rPr>
            </w:pPr>
            <w:hyperlink r:id="rId16" w:history="1">
              <w:r w:rsidRPr="00047B6D">
                <w:rPr>
                  <w:rStyle w:val="Hyperlink"/>
                </w:rPr>
                <w:t>Decision Making</w:t>
              </w:r>
            </w:hyperlink>
            <w:r>
              <w:rPr>
                <w:color w:val="000000"/>
              </w:rPr>
              <w:t>, EconEdLink</w:t>
            </w:r>
          </w:p>
          <w:p w14:paraId="6637D206" w14:textId="5463B03E" w:rsidR="00EC06BC" w:rsidRPr="00B92208" w:rsidRDefault="00EC06BC" w:rsidP="003E4B9F">
            <w:pPr>
              <w:pStyle w:val="NormalWeb"/>
              <w:numPr>
                <w:ilvl w:val="0"/>
                <w:numId w:val="247"/>
              </w:numPr>
              <w:spacing w:before="0" w:beforeAutospacing="0" w:after="0" w:afterAutospacing="0"/>
              <w:rPr>
                <w:color w:val="000000"/>
              </w:rPr>
            </w:pPr>
            <w:hyperlink r:id="rId17" w:history="1">
              <w:r w:rsidRPr="00047B6D">
                <w:rPr>
                  <w:rStyle w:val="Hyperlink"/>
                </w:rPr>
                <w:t>American Red Cross Babysitter’s Training Handbook</w:t>
              </w:r>
            </w:hyperlink>
          </w:p>
        </w:tc>
        <w:tc>
          <w:tcPr>
            <w:tcW w:w="4053" w:type="dxa"/>
          </w:tcPr>
          <w:p w14:paraId="1F160C9D" w14:textId="77777777" w:rsidR="00EC06BC" w:rsidRPr="00B92208" w:rsidRDefault="00EC06BC" w:rsidP="00EC06BC">
            <w:pPr>
              <w:pStyle w:val="NormalWeb"/>
              <w:spacing w:before="40" w:after="96"/>
              <w:rPr>
                <w:color w:val="000000"/>
              </w:rPr>
            </w:pPr>
            <w:r w:rsidRPr="00B92208">
              <w:rPr>
                <w:b/>
                <w:bCs/>
                <w:color w:val="000000"/>
              </w:rPr>
              <w:lastRenderedPageBreak/>
              <w:t>Process/Skill Questions:</w:t>
            </w:r>
          </w:p>
          <w:p w14:paraId="2BEEAA5E" w14:textId="77777777" w:rsidR="00EC06BC" w:rsidRPr="00B92208" w:rsidRDefault="00EC06BC" w:rsidP="00EC06BC">
            <w:pPr>
              <w:pStyle w:val="NormalWeb"/>
              <w:spacing w:before="0" w:beforeAutospacing="0" w:after="0" w:afterAutospacing="0"/>
              <w:rPr>
                <w:b/>
                <w:bCs/>
                <w:color w:val="000000"/>
              </w:rPr>
            </w:pPr>
            <w:r w:rsidRPr="00B92208">
              <w:rPr>
                <w:b/>
                <w:bCs/>
                <w:color w:val="000000"/>
              </w:rPr>
              <w:t>Thinking</w:t>
            </w:r>
          </w:p>
          <w:p w14:paraId="7E0AAEFD" w14:textId="77777777" w:rsidR="00EC06BC" w:rsidRPr="00B92208" w:rsidRDefault="00EC06BC" w:rsidP="003E4B9F">
            <w:pPr>
              <w:pStyle w:val="NormalWeb"/>
              <w:numPr>
                <w:ilvl w:val="0"/>
                <w:numId w:val="21"/>
              </w:numPr>
              <w:spacing w:before="0" w:beforeAutospacing="0" w:after="0" w:afterAutospacing="0"/>
              <w:rPr>
                <w:color w:val="000000"/>
              </w:rPr>
            </w:pPr>
            <w:r w:rsidRPr="00B92208">
              <w:rPr>
                <w:color w:val="000000"/>
              </w:rPr>
              <w:lastRenderedPageBreak/>
              <w:t>What factors influence employers and families about problem solving?</w:t>
            </w:r>
          </w:p>
          <w:p w14:paraId="7AE80DC0" w14:textId="77777777" w:rsidR="00EC06BC" w:rsidRPr="00B92208" w:rsidRDefault="00EC06BC" w:rsidP="003E4B9F">
            <w:pPr>
              <w:pStyle w:val="NormalWeb"/>
              <w:numPr>
                <w:ilvl w:val="0"/>
                <w:numId w:val="21"/>
              </w:numPr>
              <w:spacing w:before="0" w:beforeAutospacing="0" w:after="0" w:afterAutospacing="0"/>
              <w:rPr>
                <w:color w:val="000000"/>
              </w:rPr>
            </w:pPr>
            <w:r w:rsidRPr="00B92208">
              <w:rPr>
                <w:color w:val="000000"/>
              </w:rPr>
              <w:t>How are problems identified and categorized in families and the workplace?</w:t>
            </w:r>
          </w:p>
          <w:p w14:paraId="33648A0B" w14:textId="77777777" w:rsidR="00EC06BC" w:rsidRPr="00B92208" w:rsidRDefault="00EC06BC" w:rsidP="00EC06BC">
            <w:pPr>
              <w:pStyle w:val="NormalWeb"/>
              <w:spacing w:before="0" w:beforeAutospacing="0" w:after="0" w:afterAutospacing="0"/>
              <w:rPr>
                <w:b/>
                <w:bCs/>
                <w:color w:val="000000"/>
              </w:rPr>
            </w:pPr>
            <w:r w:rsidRPr="00B92208">
              <w:rPr>
                <w:b/>
                <w:bCs/>
                <w:color w:val="000000"/>
              </w:rPr>
              <w:t>Communication</w:t>
            </w:r>
          </w:p>
          <w:p w14:paraId="33109540" w14:textId="21955ABB" w:rsidR="00EC06BC" w:rsidRPr="00B92208" w:rsidRDefault="00EC06BC" w:rsidP="003E4B9F">
            <w:pPr>
              <w:pStyle w:val="NormalWeb"/>
              <w:numPr>
                <w:ilvl w:val="0"/>
                <w:numId w:val="22"/>
              </w:numPr>
              <w:spacing w:before="0" w:beforeAutospacing="0" w:after="0" w:afterAutospacing="0"/>
              <w:rPr>
                <w:color w:val="000000"/>
              </w:rPr>
            </w:pPr>
            <w:r w:rsidRPr="00B92208">
              <w:rPr>
                <w:color w:val="000000"/>
              </w:rPr>
              <w:t xml:space="preserve">How would </w:t>
            </w:r>
            <w:r>
              <w:rPr>
                <w:color w:val="000000"/>
              </w:rPr>
              <w:t>a</w:t>
            </w:r>
            <w:r w:rsidRPr="00B92208">
              <w:rPr>
                <w:color w:val="000000"/>
              </w:rPr>
              <w:t xml:space="preserve"> problem</w:t>
            </w:r>
            <w:r>
              <w:rPr>
                <w:color w:val="000000"/>
              </w:rPr>
              <w:t>-</w:t>
            </w:r>
            <w:r w:rsidRPr="00B92208">
              <w:rPr>
                <w:color w:val="000000"/>
              </w:rPr>
              <w:t xml:space="preserve">solving </w:t>
            </w:r>
            <w:r>
              <w:rPr>
                <w:color w:val="000000"/>
              </w:rPr>
              <w:t xml:space="preserve">model </w:t>
            </w:r>
            <w:r w:rsidRPr="00B92208">
              <w:rPr>
                <w:color w:val="000000"/>
              </w:rPr>
              <w:t>be used as a communication tool?</w:t>
            </w:r>
          </w:p>
          <w:p w14:paraId="1E3A7625" w14:textId="77777777" w:rsidR="00EC06BC" w:rsidRPr="00B92208" w:rsidRDefault="00EC06BC" w:rsidP="003E4B9F">
            <w:pPr>
              <w:pStyle w:val="NormalWeb"/>
              <w:numPr>
                <w:ilvl w:val="0"/>
                <w:numId w:val="22"/>
              </w:numPr>
              <w:spacing w:before="0" w:beforeAutospacing="0" w:after="0" w:afterAutospacing="0"/>
              <w:rPr>
                <w:color w:val="000000"/>
              </w:rPr>
            </w:pPr>
            <w:r w:rsidRPr="00B92208">
              <w:rPr>
                <w:color w:val="000000"/>
              </w:rPr>
              <w:t>What are some communication skills that would be helpful in solving problems?</w:t>
            </w:r>
          </w:p>
          <w:p w14:paraId="43D31E44" w14:textId="77777777" w:rsidR="00EC06BC" w:rsidRPr="00B92208" w:rsidRDefault="00EC06BC" w:rsidP="00EC06BC">
            <w:pPr>
              <w:pStyle w:val="NormalWeb"/>
              <w:spacing w:before="0" w:beforeAutospacing="0" w:after="0" w:afterAutospacing="0"/>
              <w:rPr>
                <w:b/>
                <w:bCs/>
                <w:color w:val="000000"/>
              </w:rPr>
            </w:pPr>
            <w:r w:rsidRPr="00B92208">
              <w:rPr>
                <w:b/>
                <w:bCs/>
                <w:color w:val="000000"/>
              </w:rPr>
              <w:t>Leadership</w:t>
            </w:r>
          </w:p>
          <w:p w14:paraId="153CF2B8" w14:textId="77777777" w:rsidR="00EC06BC" w:rsidRPr="00B92208" w:rsidRDefault="00EC06BC" w:rsidP="003E4B9F">
            <w:pPr>
              <w:pStyle w:val="NormalWeb"/>
              <w:numPr>
                <w:ilvl w:val="0"/>
                <w:numId w:val="23"/>
              </w:numPr>
              <w:spacing w:before="0" w:beforeAutospacing="0" w:after="0" w:afterAutospacing="0"/>
              <w:rPr>
                <w:color w:val="000000"/>
              </w:rPr>
            </w:pPr>
            <w:r w:rsidRPr="00B92208">
              <w:rPr>
                <w:color w:val="000000"/>
              </w:rPr>
              <w:t>What leadership skills are needed to motivate others to solve problems?</w:t>
            </w:r>
          </w:p>
          <w:p w14:paraId="5E38326A" w14:textId="77777777" w:rsidR="00EC06BC" w:rsidRPr="00B92208" w:rsidRDefault="00EC06BC" w:rsidP="003E4B9F">
            <w:pPr>
              <w:pStyle w:val="NormalWeb"/>
              <w:numPr>
                <w:ilvl w:val="0"/>
                <w:numId w:val="23"/>
              </w:numPr>
              <w:spacing w:before="0" w:beforeAutospacing="0" w:after="0" w:afterAutospacing="0"/>
              <w:rPr>
                <w:color w:val="000000"/>
              </w:rPr>
            </w:pPr>
            <w:r w:rsidRPr="00B92208">
              <w:rPr>
                <w:color w:val="000000"/>
              </w:rPr>
              <w:t>How can leaders implement the steps in the problem-solving process?</w:t>
            </w:r>
          </w:p>
          <w:p w14:paraId="2CF307D7" w14:textId="77777777" w:rsidR="00EC06BC" w:rsidRPr="00B92208" w:rsidRDefault="00EC06BC" w:rsidP="00EC06BC">
            <w:pPr>
              <w:pStyle w:val="NormalWeb"/>
              <w:spacing w:before="0" w:beforeAutospacing="0" w:after="0" w:afterAutospacing="0"/>
              <w:rPr>
                <w:b/>
                <w:bCs/>
                <w:color w:val="000000"/>
              </w:rPr>
            </w:pPr>
            <w:r w:rsidRPr="00B92208">
              <w:rPr>
                <w:b/>
                <w:bCs/>
                <w:color w:val="000000"/>
              </w:rPr>
              <w:t>Management</w:t>
            </w:r>
          </w:p>
          <w:p w14:paraId="02809C33" w14:textId="5E1335EF" w:rsidR="00EC06BC" w:rsidRPr="00B92208" w:rsidRDefault="00EC06BC" w:rsidP="003E4B9F">
            <w:pPr>
              <w:pStyle w:val="NormalWeb"/>
              <w:numPr>
                <w:ilvl w:val="0"/>
                <w:numId w:val="24"/>
              </w:numPr>
              <w:spacing w:before="0" w:beforeAutospacing="0" w:after="0" w:afterAutospacing="0"/>
              <w:rPr>
                <w:color w:val="000000"/>
              </w:rPr>
            </w:pPr>
            <w:r w:rsidRPr="00B92208">
              <w:rPr>
                <w:color w:val="000000"/>
              </w:rPr>
              <w:t xml:space="preserve">What are the steps of the </w:t>
            </w:r>
            <w:r>
              <w:rPr>
                <w:color w:val="000000"/>
              </w:rPr>
              <w:t>practical reasoning</w:t>
            </w:r>
            <w:r w:rsidRPr="00B92208">
              <w:rPr>
                <w:color w:val="000000"/>
              </w:rPr>
              <w:t xml:space="preserve"> process?</w:t>
            </w:r>
          </w:p>
          <w:p w14:paraId="1CF25C97" w14:textId="60534325" w:rsidR="00EC06BC" w:rsidRPr="00B92208" w:rsidRDefault="00EC06BC" w:rsidP="003E4B9F">
            <w:pPr>
              <w:pStyle w:val="NormalWeb"/>
              <w:numPr>
                <w:ilvl w:val="0"/>
                <w:numId w:val="24"/>
              </w:numPr>
              <w:spacing w:before="0" w:beforeAutospacing="0" w:after="0" w:afterAutospacing="0"/>
              <w:rPr>
                <w:color w:val="000000"/>
              </w:rPr>
            </w:pPr>
            <w:r w:rsidRPr="00B92208">
              <w:rPr>
                <w:color w:val="000000"/>
              </w:rPr>
              <w:t>Why is it important to note results when using the</w:t>
            </w:r>
            <w:r>
              <w:rPr>
                <w:color w:val="000000"/>
              </w:rPr>
              <w:t xml:space="preserve"> practical reasoning process</w:t>
            </w:r>
            <w:r w:rsidRPr="00B92208">
              <w:rPr>
                <w:color w:val="000000"/>
              </w:rPr>
              <w:t>?</w:t>
            </w:r>
          </w:p>
        </w:tc>
        <w:tc>
          <w:tcPr>
            <w:tcW w:w="2741" w:type="dxa"/>
          </w:tcPr>
          <w:p w14:paraId="3339B603" w14:textId="77777777" w:rsidR="00EC06BC" w:rsidRPr="00EC06BC" w:rsidRDefault="00EC06BC" w:rsidP="00EC06BC">
            <w:pPr>
              <w:pStyle w:val="NormalWeb"/>
              <w:spacing w:before="40" w:beforeAutospacing="0" w:after="96" w:afterAutospacing="0"/>
              <w:rPr>
                <w:color w:val="000000"/>
              </w:rPr>
            </w:pPr>
            <w:r w:rsidRPr="00EC06BC">
              <w:rPr>
                <w:color w:val="000000"/>
              </w:rPr>
              <w:lastRenderedPageBreak/>
              <w:t xml:space="preserve">English: 9.RV, 9.RI, 9.C, 9.LU, 10.RV, 10.RI, 10.C, 10.LU, 11.DSR, </w:t>
            </w:r>
            <w:r w:rsidRPr="00EC06BC">
              <w:rPr>
                <w:color w:val="000000"/>
              </w:rPr>
              <w:lastRenderedPageBreak/>
              <w:t>11.RV, 11.RI, 11.C, 11.LU, 12.RV, 12.RI, 12.C, 12.LU</w:t>
            </w:r>
          </w:p>
          <w:p w14:paraId="480870A0" w14:textId="77777777" w:rsidR="00EC06BC" w:rsidRPr="00EC06BC" w:rsidRDefault="00EC06BC" w:rsidP="00EC06BC">
            <w:pPr>
              <w:pStyle w:val="NormalWeb"/>
              <w:spacing w:before="40" w:beforeAutospacing="0" w:after="96" w:afterAutospacing="0"/>
              <w:rPr>
                <w:color w:val="000000"/>
              </w:rPr>
            </w:pPr>
          </w:p>
          <w:p w14:paraId="3BFB06C6" w14:textId="06D5744F" w:rsidR="00EC06BC" w:rsidRPr="00EC06BC" w:rsidRDefault="00EC06BC" w:rsidP="00EC06BC">
            <w:pPr>
              <w:rPr>
                <w:rFonts w:ascii="Times New Roman" w:hAnsi="Times New Roman" w:cs="Times New Roman"/>
                <w:b/>
                <w:sz w:val="24"/>
                <w:szCs w:val="24"/>
                <w:u w:val="single"/>
              </w:rPr>
            </w:pPr>
            <w:r w:rsidRPr="00EC06BC">
              <w:rPr>
                <w:rFonts w:ascii="Times New Roman" w:hAnsi="Times New Roman" w:cs="Times New Roman"/>
                <w:color w:val="000000"/>
                <w:sz w:val="24"/>
                <w:szCs w:val="24"/>
              </w:rPr>
              <w:t>History and Social Sciences: WG 17; WHII 8, 14; VUS 8, 14; Govt 14, 15</w:t>
            </w:r>
          </w:p>
        </w:tc>
        <w:tc>
          <w:tcPr>
            <w:tcW w:w="2863" w:type="dxa"/>
          </w:tcPr>
          <w:p w14:paraId="2E710889" w14:textId="0AFA361F"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Career Connection</w:t>
            </w:r>
          </w:p>
          <w:p w14:paraId="416143B1"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4B6EA18F"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6E38D6FE"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My Career</w:t>
            </w:r>
          </w:p>
          <w:p w14:paraId="159CCBA2"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3B3CB4FB" w14:textId="77777777" w:rsidR="00EC06BC" w:rsidRPr="00337C03" w:rsidRDefault="00EC06BC" w:rsidP="00EC06BC">
            <w:pPr>
              <w:rPr>
                <w:rFonts w:ascii="Times New Roman" w:hAnsi="Times New Roman" w:cs="Times New Roman"/>
                <w:sz w:val="24"/>
                <w:szCs w:val="24"/>
              </w:rPr>
            </w:pPr>
          </w:p>
          <w:p w14:paraId="22F7E4B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1B0D162C"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60184E7B"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1F879CE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309A0F33"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2145D87E"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0F8F1FC2" w14:textId="77777777" w:rsidR="00EC06BC" w:rsidRPr="00337C03" w:rsidRDefault="00EC06BC" w:rsidP="00EC06BC">
            <w:pPr>
              <w:rPr>
                <w:rFonts w:ascii="Times New Roman" w:hAnsi="Times New Roman" w:cs="Times New Roman"/>
                <w:sz w:val="24"/>
                <w:szCs w:val="24"/>
              </w:rPr>
            </w:pPr>
          </w:p>
          <w:p w14:paraId="00C221F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329E5F1E"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00B3DFF0"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0FA2B798"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706A034B"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4DDE2F03" w14:textId="77777777" w:rsidR="00EC06BC" w:rsidRPr="00337C03" w:rsidRDefault="00EC06BC" w:rsidP="00EC06BC">
            <w:pPr>
              <w:pStyle w:val="ListParagraph"/>
              <w:rPr>
                <w:rFonts w:ascii="Times New Roman" w:hAnsi="Times New Roman" w:cs="Times New Roman"/>
                <w:sz w:val="24"/>
                <w:szCs w:val="24"/>
              </w:rPr>
            </w:pPr>
          </w:p>
          <w:p w14:paraId="5FBE52F7"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2381B582"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421D05A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6E6ED82B"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2D67D72B" w14:textId="77777777" w:rsidR="00EC06BC" w:rsidRPr="00337C03" w:rsidRDefault="00EC06BC" w:rsidP="00EC06BC">
            <w:pPr>
              <w:rPr>
                <w:rFonts w:ascii="Times New Roman" w:hAnsi="Times New Roman" w:cs="Times New Roman"/>
                <w:sz w:val="24"/>
                <w:szCs w:val="24"/>
              </w:rPr>
            </w:pPr>
          </w:p>
          <w:p w14:paraId="03B655AE"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0501AB83"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2C1D7604"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01453E7D"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587AFC61" w14:textId="77777777" w:rsidR="00EC06BC" w:rsidRPr="00337C03" w:rsidRDefault="00EC06BC" w:rsidP="00EC06BC">
            <w:pPr>
              <w:rPr>
                <w:rFonts w:ascii="Times New Roman" w:hAnsi="Times New Roman" w:cs="Times New Roman"/>
                <w:b/>
                <w:sz w:val="24"/>
                <w:szCs w:val="24"/>
                <w:u w:val="single"/>
              </w:rPr>
            </w:pPr>
          </w:p>
          <w:p w14:paraId="4D08D2A2"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66857C86"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2A0706A9"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6A973D09"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470D7296"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69F1C90B" w14:textId="77777777" w:rsidR="00EC06BC" w:rsidRPr="00337C03" w:rsidRDefault="00EC06BC" w:rsidP="00EC06BC">
            <w:pPr>
              <w:pStyle w:val="ListParagraph"/>
              <w:rPr>
                <w:rFonts w:ascii="Times New Roman" w:hAnsi="Times New Roman" w:cs="Times New Roman"/>
                <w:sz w:val="24"/>
                <w:szCs w:val="24"/>
              </w:rPr>
            </w:pPr>
          </w:p>
          <w:p w14:paraId="7BBAA20E" w14:textId="77777777" w:rsidR="00EC06BC" w:rsidRPr="00337C03" w:rsidRDefault="00EC06BC" w:rsidP="00EC06BC">
            <w:pPr>
              <w:rPr>
                <w:rFonts w:ascii="Times New Roman" w:hAnsi="Times New Roman" w:cs="Times New Roman"/>
                <w:b/>
                <w:sz w:val="24"/>
                <w:szCs w:val="24"/>
                <w:u w:val="single"/>
              </w:rPr>
            </w:pPr>
          </w:p>
          <w:p w14:paraId="41E7E4F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7848284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Career Investigation</w:t>
            </w:r>
          </w:p>
          <w:p w14:paraId="033D32D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5DD4F57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4DD9C46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364F882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2427A5A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00B9F5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78EC76A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2290479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65D0BC8D" w14:textId="77777777" w:rsidR="00EC06BC" w:rsidRPr="00337C03" w:rsidRDefault="00EC06BC" w:rsidP="00EC06BC">
            <w:pPr>
              <w:pStyle w:val="NormalWeb"/>
              <w:spacing w:before="40" w:beforeAutospacing="0" w:after="96" w:afterAutospacing="0"/>
              <w:rPr>
                <w:color w:val="000000"/>
              </w:rPr>
            </w:pPr>
          </w:p>
        </w:tc>
      </w:tr>
      <w:tr w:rsidR="00EC06BC" w:rsidRPr="007B4DF8" w14:paraId="44CE9AC0" w14:textId="13DE6C14" w:rsidTr="002643FE">
        <w:tblPrEx>
          <w:tblCellMar>
            <w:left w:w="115" w:type="dxa"/>
            <w:right w:w="115" w:type="dxa"/>
          </w:tblCellMar>
        </w:tblPrEx>
        <w:tc>
          <w:tcPr>
            <w:tcW w:w="737" w:type="dxa"/>
          </w:tcPr>
          <w:p w14:paraId="59D592BE" w14:textId="788D0F91"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44</w:t>
            </w:r>
          </w:p>
        </w:tc>
        <w:tc>
          <w:tcPr>
            <w:tcW w:w="3668" w:type="dxa"/>
          </w:tcPr>
          <w:p w14:paraId="4DA1959D" w14:textId="32502F70"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Evaluate how values influence decision</w:t>
            </w:r>
            <w:r>
              <w:rPr>
                <w:rFonts w:ascii="Times New Roman" w:eastAsia="Times New Roman" w:hAnsi="Times New Roman" w:cs="Times New Roman"/>
                <w:sz w:val="24"/>
                <w:szCs w:val="24"/>
              </w:rPr>
              <w:t>-</w:t>
            </w:r>
            <w:r w:rsidRPr="007B4DF8">
              <w:rPr>
                <w:rFonts w:ascii="Times New Roman" w:eastAsia="Times New Roman" w:hAnsi="Times New Roman" w:cs="Times New Roman"/>
                <w:sz w:val="24"/>
                <w:szCs w:val="24"/>
              </w:rPr>
              <w:t>making.</w:t>
            </w:r>
          </w:p>
        </w:tc>
        <w:tc>
          <w:tcPr>
            <w:tcW w:w="4648" w:type="dxa"/>
          </w:tcPr>
          <w:p w14:paraId="079A7195" w14:textId="77777777" w:rsidR="00EC06BC" w:rsidRPr="00FA29F0" w:rsidRDefault="00EC06BC" w:rsidP="00EC06BC">
            <w:pPr>
              <w:pStyle w:val="NormalWeb"/>
              <w:spacing w:before="40" w:after="96"/>
              <w:rPr>
                <w:color w:val="000000"/>
              </w:rPr>
            </w:pPr>
            <w:r w:rsidRPr="00FA29F0">
              <w:rPr>
                <w:color w:val="000000"/>
              </w:rPr>
              <w:t>Evaluation should include</w:t>
            </w:r>
          </w:p>
          <w:p w14:paraId="4B04271D" w14:textId="77777777" w:rsidR="00EC06BC" w:rsidRPr="00FA29F0" w:rsidRDefault="00EC06BC" w:rsidP="003E4B9F">
            <w:pPr>
              <w:pStyle w:val="NormalWeb"/>
              <w:numPr>
                <w:ilvl w:val="0"/>
                <w:numId w:val="25"/>
              </w:numPr>
              <w:spacing w:before="0" w:beforeAutospacing="0" w:after="0" w:afterAutospacing="0"/>
              <w:rPr>
                <w:color w:val="000000"/>
              </w:rPr>
            </w:pPr>
            <w:r w:rsidRPr="00FA29F0">
              <w:rPr>
                <w:color w:val="000000"/>
              </w:rPr>
              <w:t>past experiences</w:t>
            </w:r>
          </w:p>
          <w:p w14:paraId="795D5009" w14:textId="77777777" w:rsidR="00EC06BC" w:rsidRPr="00FA29F0" w:rsidRDefault="00EC06BC" w:rsidP="003E4B9F">
            <w:pPr>
              <w:pStyle w:val="NormalWeb"/>
              <w:numPr>
                <w:ilvl w:val="0"/>
                <w:numId w:val="25"/>
              </w:numPr>
              <w:spacing w:before="0" w:beforeAutospacing="0" w:after="0" w:afterAutospacing="0"/>
              <w:rPr>
                <w:color w:val="000000"/>
              </w:rPr>
            </w:pPr>
            <w:r w:rsidRPr="00FA29F0">
              <w:rPr>
                <w:color w:val="000000"/>
              </w:rPr>
              <w:t>family belief system</w:t>
            </w:r>
          </w:p>
          <w:p w14:paraId="48EA020F" w14:textId="35978163" w:rsidR="00EC06BC" w:rsidRPr="00FA29F0" w:rsidRDefault="00EC06BC" w:rsidP="003E4B9F">
            <w:pPr>
              <w:pStyle w:val="NormalWeb"/>
              <w:numPr>
                <w:ilvl w:val="0"/>
                <w:numId w:val="25"/>
              </w:numPr>
              <w:spacing w:before="0" w:beforeAutospacing="0" w:after="0" w:afterAutospacing="0"/>
              <w:rPr>
                <w:color w:val="000000"/>
              </w:rPr>
            </w:pPr>
            <w:r w:rsidRPr="00FA29F0">
              <w:rPr>
                <w:color w:val="000000"/>
              </w:rPr>
              <w:t>social influences.</w:t>
            </w:r>
          </w:p>
        </w:tc>
        <w:tc>
          <w:tcPr>
            <w:tcW w:w="4053" w:type="dxa"/>
          </w:tcPr>
          <w:p w14:paraId="7D29672F" w14:textId="77777777" w:rsidR="00EC06BC" w:rsidRPr="00FA29F0" w:rsidRDefault="00EC06BC" w:rsidP="00EC06BC">
            <w:pPr>
              <w:pStyle w:val="NormalWeb"/>
              <w:spacing w:before="40" w:after="96"/>
              <w:rPr>
                <w:color w:val="000000"/>
              </w:rPr>
            </w:pPr>
            <w:r w:rsidRPr="00FA29F0">
              <w:rPr>
                <w:b/>
                <w:bCs/>
                <w:color w:val="000000"/>
              </w:rPr>
              <w:t>Process/Skill Questions:</w:t>
            </w:r>
          </w:p>
          <w:p w14:paraId="386862DF" w14:textId="77777777" w:rsidR="00EC06BC" w:rsidRPr="00FA29F0" w:rsidRDefault="00EC06BC" w:rsidP="00EC06BC">
            <w:pPr>
              <w:pStyle w:val="NormalWeb"/>
              <w:spacing w:before="0" w:beforeAutospacing="0" w:after="0" w:afterAutospacing="0"/>
              <w:rPr>
                <w:b/>
                <w:bCs/>
                <w:color w:val="000000"/>
              </w:rPr>
            </w:pPr>
            <w:r w:rsidRPr="00FA29F0">
              <w:rPr>
                <w:b/>
                <w:bCs/>
                <w:color w:val="000000"/>
              </w:rPr>
              <w:t>Thinking</w:t>
            </w:r>
          </w:p>
          <w:p w14:paraId="17A5D4F7" w14:textId="77777777" w:rsidR="00EC06BC" w:rsidRPr="00FA29F0" w:rsidRDefault="00EC06BC" w:rsidP="003E4B9F">
            <w:pPr>
              <w:pStyle w:val="NormalWeb"/>
              <w:numPr>
                <w:ilvl w:val="0"/>
                <w:numId w:val="26"/>
              </w:numPr>
              <w:spacing w:before="0" w:beforeAutospacing="0" w:after="0" w:afterAutospacing="0"/>
              <w:rPr>
                <w:color w:val="000000"/>
              </w:rPr>
            </w:pPr>
            <w:r w:rsidRPr="00FA29F0">
              <w:rPr>
                <w:color w:val="000000"/>
              </w:rPr>
              <w:t>What experiences help identify problems at work and in the family?</w:t>
            </w:r>
          </w:p>
          <w:p w14:paraId="4FE7B3F0" w14:textId="77777777" w:rsidR="00EC06BC" w:rsidRPr="00FA29F0" w:rsidRDefault="00EC06BC" w:rsidP="003E4B9F">
            <w:pPr>
              <w:pStyle w:val="NormalWeb"/>
              <w:numPr>
                <w:ilvl w:val="0"/>
                <w:numId w:val="26"/>
              </w:numPr>
              <w:spacing w:before="0" w:beforeAutospacing="0" w:after="0" w:afterAutospacing="0"/>
              <w:rPr>
                <w:color w:val="000000"/>
              </w:rPr>
            </w:pPr>
            <w:r w:rsidRPr="00FA29F0">
              <w:rPr>
                <w:color w:val="000000"/>
              </w:rPr>
              <w:t>What values are part of your family belief system?</w:t>
            </w:r>
          </w:p>
          <w:p w14:paraId="06EEDE79" w14:textId="49389E73" w:rsidR="00EC06BC" w:rsidRPr="00FA29F0" w:rsidRDefault="00EC06BC" w:rsidP="003E4B9F">
            <w:pPr>
              <w:pStyle w:val="NormalWeb"/>
              <w:numPr>
                <w:ilvl w:val="0"/>
                <w:numId w:val="26"/>
              </w:numPr>
              <w:spacing w:before="0" w:beforeAutospacing="0" w:after="0" w:afterAutospacing="0"/>
              <w:rPr>
                <w:color w:val="000000"/>
              </w:rPr>
            </w:pPr>
            <w:r w:rsidRPr="00FA29F0">
              <w:rPr>
                <w:color w:val="000000"/>
              </w:rPr>
              <w:t xml:space="preserve">How do your values </w:t>
            </w:r>
            <w:r>
              <w:rPr>
                <w:color w:val="000000"/>
              </w:rPr>
              <w:t>influence</w:t>
            </w:r>
            <w:r w:rsidRPr="00FA29F0">
              <w:rPr>
                <w:color w:val="000000"/>
              </w:rPr>
              <w:t xml:space="preserve"> decision</w:t>
            </w:r>
            <w:r>
              <w:rPr>
                <w:color w:val="000000"/>
              </w:rPr>
              <w:t>-</w:t>
            </w:r>
            <w:r w:rsidRPr="00FA29F0">
              <w:rPr>
                <w:color w:val="000000"/>
              </w:rPr>
              <w:t>making?</w:t>
            </w:r>
          </w:p>
          <w:p w14:paraId="14D98B19" w14:textId="77777777" w:rsidR="00EC06BC" w:rsidRPr="00FA29F0" w:rsidRDefault="00EC06BC" w:rsidP="00EC06BC">
            <w:pPr>
              <w:pStyle w:val="NormalWeb"/>
              <w:spacing w:before="0" w:beforeAutospacing="0" w:after="0" w:afterAutospacing="0"/>
              <w:rPr>
                <w:b/>
                <w:bCs/>
                <w:color w:val="000000"/>
              </w:rPr>
            </w:pPr>
            <w:r w:rsidRPr="00FA29F0">
              <w:rPr>
                <w:b/>
                <w:bCs/>
                <w:color w:val="000000"/>
              </w:rPr>
              <w:t>Communication</w:t>
            </w:r>
          </w:p>
          <w:p w14:paraId="78B9E7F7" w14:textId="77777777" w:rsidR="00EC06BC" w:rsidRPr="00FA29F0" w:rsidRDefault="00EC06BC" w:rsidP="003E4B9F">
            <w:pPr>
              <w:pStyle w:val="NormalWeb"/>
              <w:numPr>
                <w:ilvl w:val="0"/>
                <w:numId w:val="27"/>
              </w:numPr>
              <w:spacing w:before="0" w:beforeAutospacing="0" w:after="0" w:afterAutospacing="0"/>
              <w:rPr>
                <w:color w:val="000000"/>
              </w:rPr>
            </w:pPr>
            <w:r w:rsidRPr="00FA29F0">
              <w:rPr>
                <w:color w:val="000000"/>
              </w:rPr>
              <w:lastRenderedPageBreak/>
              <w:t>When would it be appropriate to communicate values in the workplace?</w:t>
            </w:r>
          </w:p>
          <w:p w14:paraId="0F04DD2E" w14:textId="0C8EC0CA" w:rsidR="00EC06BC" w:rsidRPr="00FA29F0" w:rsidRDefault="00EC06BC" w:rsidP="003E4B9F">
            <w:pPr>
              <w:pStyle w:val="NormalWeb"/>
              <w:numPr>
                <w:ilvl w:val="0"/>
                <w:numId w:val="27"/>
              </w:numPr>
              <w:spacing w:before="0" w:beforeAutospacing="0" w:after="0" w:afterAutospacing="0"/>
              <w:rPr>
                <w:color w:val="000000"/>
              </w:rPr>
            </w:pPr>
            <w:r w:rsidRPr="00FA29F0">
              <w:rPr>
                <w:color w:val="000000"/>
              </w:rPr>
              <w:t xml:space="preserve">How would </w:t>
            </w:r>
            <w:r>
              <w:rPr>
                <w:color w:val="000000"/>
              </w:rPr>
              <w:t>one</w:t>
            </w:r>
            <w:r w:rsidRPr="00FA29F0">
              <w:rPr>
                <w:color w:val="000000"/>
              </w:rPr>
              <w:t xml:space="preserve"> communicate concern </w:t>
            </w:r>
            <w:r>
              <w:rPr>
                <w:color w:val="000000"/>
              </w:rPr>
              <w:t>if personal</w:t>
            </w:r>
            <w:r w:rsidRPr="00FA29F0">
              <w:rPr>
                <w:color w:val="000000"/>
              </w:rPr>
              <w:t xml:space="preserve"> values are being compromised?</w:t>
            </w:r>
          </w:p>
          <w:p w14:paraId="48A5D74C" w14:textId="77777777" w:rsidR="00EC06BC" w:rsidRPr="00FA29F0" w:rsidRDefault="00EC06BC" w:rsidP="00EC06BC">
            <w:pPr>
              <w:pStyle w:val="NormalWeb"/>
              <w:spacing w:before="0" w:beforeAutospacing="0" w:after="0" w:afterAutospacing="0"/>
              <w:rPr>
                <w:b/>
                <w:bCs/>
                <w:color w:val="000000"/>
              </w:rPr>
            </w:pPr>
            <w:r w:rsidRPr="00FA29F0">
              <w:rPr>
                <w:b/>
                <w:bCs/>
                <w:color w:val="000000"/>
              </w:rPr>
              <w:t>Leadership</w:t>
            </w:r>
          </w:p>
          <w:p w14:paraId="1D41512F" w14:textId="5B86B543" w:rsidR="00EC06BC" w:rsidRPr="00FA29F0" w:rsidRDefault="00EC06BC" w:rsidP="003E4B9F">
            <w:pPr>
              <w:pStyle w:val="NormalWeb"/>
              <w:numPr>
                <w:ilvl w:val="0"/>
                <w:numId w:val="28"/>
              </w:numPr>
              <w:spacing w:before="0" w:beforeAutospacing="0" w:after="0" w:afterAutospacing="0"/>
              <w:rPr>
                <w:color w:val="000000"/>
              </w:rPr>
            </w:pPr>
            <w:r w:rsidRPr="00FA29F0">
              <w:rPr>
                <w:color w:val="000000"/>
              </w:rPr>
              <w:t xml:space="preserve">How should a leader guide others </w:t>
            </w:r>
            <w:r>
              <w:rPr>
                <w:color w:val="000000"/>
              </w:rPr>
              <w:t>to use</w:t>
            </w:r>
            <w:r w:rsidRPr="00FA29F0">
              <w:rPr>
                <w:color w:val="000000"/>
              </w:rPr>
              <w:t xml:space="preserve"> their personal values to problem</w:t>
            </w:r>
            <w:r>
              <w:rPr>
                <w:color w:val="000000"/>
              </w:rPr>
              <w:t>-</w:t>
            </w:r>
            <w:r w:rsidRPr="00FA29F0">
              <w:rPr>
                <w:color w:val="000000"/>
              </w:rPr>
              <w:t>solve?</w:t>
            </w:r>
          </w:p>
          <w:p w14:paraId="6DD431FE" w14:textId="59E4A7CD" w:rsidR="00EC06BC" w:rsidRPr="00FA29F0" w:rsidRDefault="00EC06BC" w:rsidP="003E4B9F">
            <w:pPr>
              <w:pStyle w:val="NormalWeb"/>
              <w:numPr>
                <w:ilvl w:val="0"/>
                <w:numId w:val="28"/>
              </w:numPr>
              <w:spacing w:before="0" w:beforeAutospacing="0" w:after="0" w:afterAutospacing="0"/>
              <w:rPr>
                <w:color w:val="000000"/>
              </w:rPr>
            </w:pPr>
            <w:r w:rsidRPr="00FA29F0">
              <w:rPr>
                <w:color w:val="000000"/>
              </w:rPr>
              <w:t xml:space="preserve">What leadership skills </w:t>
            </w:r>
            <w:r>
              <w:rPr>
                <w:color w:val="000000"/>
              </w:rPr>
              <w:t>are</w:t>
            </w:r>
            <w:r w:rsidRPr="00FA29F0">
              <w:rPr>
                <w:color w:val="000000"/>
              </w:rPr>
              <w:t xml:space="preserve"> necessary when solving a problem?</w:t>
            </w:r>
          </w:p>
          <w:p w14:paraId="008EC6C7" w14:textId="77777777" w:rsidR="00EC06BC" w:rsidRPr="00FA29F0" w:rsidRDefault="00EC06BC" w:rsidP="00EC06BC">
            <w:pPr>
              <w:pStyle w:val="NormalWeb"/>
              <w:spacing w:before="0" w:beforeAutospacing="0" w:after="0" w:afterAutospacing="0"/>
              <w:rPr>
                <w:b/>
                <w:bCs/>
                <w:color w:val="000000"/>
              </w:rPr>
            </w:pPr>
            <w:r w:rsidRPr="00FA29F0">
              <w:rPr>
                <w:b/>
                <w:bCs/>
                <w:color w:val="000000"/>
              </w:rPr>
              <w:t>Management</w:t>
            </w:r>
          </w:p>
          <w:p w14:paraId="006C6A2F" w14:textId="77777777" w:rsidR="00EC06BC" w:rsidRPr="00FA29F0" w:rsidRDefault="00EC06BC" w:rsidP="003E4B9F">
            <w:pPr>
              <w:pStyle w:val="NormalWeb"/>
              <w:numPr>
                <w:ilvl w:val="0"/>
                <w:numId w:val="29"/>
              </w:numPr>
              <w:spacing w:before="0" w:beforeAutospacing="0" w:after="0" w:afterAutospacing="0"/>
              <w:rPr>
                <w:color w:val="000000"/>
              </w:rPr>
            </w:pPr>
            <w:r w:rsidRPr="00FA29F0">
              <w:rPr>
                <w:color w:val="000000"/>
              </w:rPr>
              <w:t>How might personal values interfere when mediating a problem in the workplace?</w:t>
            </w:r>
          </w:p>
          <w:p w14:paraId="59ABDBD3" w14:textId="416309C0" w:rsidR="00EC06BC" w:rsidRPr="00FA29F0" w:rsidRDefault="00EC06BC" w:rsidP="003E4B9F">
            <w:pPr>
              <w:pStyle w:val="NormalWeb"/>
              <w:numPr>
                <w:ilvl w:val="0"/>
                <w:numId w:val="29"/>
              </w:numPr>
              <w:spacing w:before="0" w:beforeAutospacing="0" w:after="0" w:afterAutospacing="0"/>
              <w:rPr>
                <w:color w:val="000000"/>
              </w:rPr>
            </w:pPr>
            <w:r w:rsidRPr="00FA29F0">
              <w:rPr>
                <w:color w:val="000000"/>
              </w:rPr>
              <w:t>How would experiences be relevant to problem solving in the workplace?</w:t>
            </w:r>
          </w:p>
        </w:tc>
        <w:tc>
          <w:tcPr>
            <w:tcW w:w="2741" w:type="dxa"/>
          </w:tcPr>
          <w:p w14:paraId="542ACC91" w14:textId="77777777" w:rsidR="00EC06BC" w:rsidRPr="00EC06BC" w:rsidRDefault="00EC06BC" w:rsidP="00EC06BC">
            <w:pPr>
              <w:pStyle w:val="NormalWeb"/>
              <w:spacing w:before="40" w:beforeAutospacing="0" w:after="96" w:afterAutospacing="0"/>
              <w:rPr>
                <w:color w:val="000000"/>
                <w:lang w:val="fr-FR"/>
              </w:rPr>
            </w:pPr>
            <w:r w:rsidRPr="00EC06BC">
              <w:rPr>
                <w:color w:val="000000"/>
                <w:lang w:val="fr-FR"/>
              </w:rPr>
              <w:lastRenderedPageBreak/>
              <w:t>English: 9.RI, 9.C, 9.LU, 10.RI, 10.C, 10.LU, 11.RI, 11.C, 11.LU, 12.RI, 12.C, 12.LU</w:t>
            </w:r>
          </w:p>
          <w:p w14:paraId="08F6B936" w14:textId="77777777" w:rsidR="00EC06BC" w:rsidRPr="00EC06BC" w:rsidRDefault="00EC06BC" w:rsidP="00EC06BC">
            <w:pPr>
              <w:pStyle w:val="NormalWeb"/>
              <w:spacing w:before="40" w:beforeAutospacing="0" w:after="96" w:afterAutospacing="0"/>
              <w:rPr>
                <w:color w:val="000000"/>
                <w:lang w:val="fr-FR"/>
              </w:rPr>
            </w:pPr>
          </w:p>
          <w:p w14:paraId="2CE954DF" w14:textId="7C2BFA9F" w:rsidR="00EC06BC" w:rsidRPr="00EC06BC" w:rsidRDefault="00EC06BC" w:rsidP="00EC06BC">
            <w:pPr>
              <w:rPr>
                <w:rFonts w:ascii="Times New Roman" w:hAnsi="Times New Roman" w:cs="Times New Roman"/>
                <w:b/>
                <w:sz w:val="24"/>
                <w:szCs w:val="24"/>
                <w:u w:val="single"/>
              </w:rPr>
            </w:pPr>
            <w:r w:rsidRPr="00EC06BC">
              <w:rPr>
                <w:rFonts w:ascii="Times New Roman" w:hAnsi="Times New Roman" w:cs="Times New Roman"/>
                <w:color w:val="000000"/>
                <w:sz w:val="24"/>
                <w:szCs w:val="24"/>
              </w:rPr>
              <w:t>History and Social Sciences: WG 17; WHII 8, 14; VUS 8, 14; Govt 14, 15</w:t>
            </w:r>
          </w:p>
        </w:tc>
        <w:tc>
          <w:tcPr>
            <w:tcW w:w="2863" w:type="dxa"/>
          </w:tcPr>
          <w:p w14:paraId="5282112C" w14:textId="283FA6A8"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Career Connection</w:t>
            </w:r>
          </w:p>
          <w:p w14:paraId="62D99861"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50B7A172"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2FB974F2"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78C83C48"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65867877" w14:textId="77777777" w:rsidR="00EC06BC" w:rsidRPr="00337C03" w:rsidRDefault="00EC06BC" w:rsidP="00EC06BC">
            <w:pPr>
              <w:rPr>
                <w:rFonts w:ascii="Times New Roman" w:hAnsi="Times New Roman" w:cs="Times New Roman"/>
                <w:sz w:val="24"/>
                <w:szCs w:val="24"/>
              </w:rPr>
            </w:pPr>
          </w:p>
          <w:p w14:paraId="72C84D70"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94FA439"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F5BCCC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0FCC301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275C7EA6"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22737FEC"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31E73D41" w14:textId="77777777" w:rsidR="00EC06BC" w:rsidRPr="00337C03" w:rsidRDefault="00EC06BC" w:rsidP="00EC06BC">
            <w:pPr>
              <w:pStyle w:val="ListParagraph"/>
              <w:rPr>
                <w:rFonts w:ascii="Times New Roman" w:hAnsi="Times New Roman" w:cs="Times New Roman"/>
                <w:sz w:val="24"/>
                <w:szCs w:val="24"/>
              </w:rPr>
            </w:pPr>
          </w:p>
          <w:p w14:paraId="0F25B3B8"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Power of One</w:t>
            </w:r>
          </w:p>
          <w:p w14:paraId="346C49CD"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3957FA8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F335B64"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704614AB"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Take the Lead</w:t>
            </w:r>
          </w:p>
          <w:p w14:paraId="4B93E260" w14:textId="77777777" w:rsidR="00EC06BC" w:rsidRPr="00337C03" w:rsidRDefault="00EC06BC" w:rsidP="00EC06BC">
            <w:pPr>
              <w:rPr>
                <w:rFonts w:ascii="Times New Roman" w:hAnsi="Times New Roman" w:cs="Times New Roman"/>
                <w:sz w:val="24"/>
                <w:szCs w:val="24"/>
              </w:rPr>
            </w:pPr>
          </w:p>
          <w:p w14:paraId="0360594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224D37C2"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0760CDD8"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27C58C12"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4231833E" w14:textId="77777777" w:rsidR="00EC06BC" w:rsidRPr="00337C03" w:rsidRDefault="00EC06BC" w:rsidP="00EC06BC">
            <w:pPr>
              <w:rPr>
                <w:rFonts w:ascii="Times New Roman" w:hAnsi="Times New Roman" w:cs="Times New Roman"/>
                <w:b/>
                <w:sz w:val="24"/>
                <w:szCs w:val="24"/>
                <w:u w:val="single"/>
              </w:rPr>
            </w:pPr>
          </w:p>
          <w:p w14:paraId="0084B55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7E2EBACD"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61C13AA4"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4CF387CF"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35ADEF0F"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6CB8EAA3" w14:textId="77777777" w:rsidR="00EC06BC" w:rsidRPr="00337C03" w:rsidRDefault="00EC06BC" w:rsidP="00EC06BC">
            <w:pPr>
              <w:pStyle w:val="ListParagraph"/>
              <w:rPr>
                <w:rFonts w:ascii="Times New Roman" w:hAnsi="Times New Roman" w:cs="Times New Roman"/>
                <w:sz w:val="24"/>
                <w:szCs w:val="24"/>
              </w:rPr>
            </w:pPr>
          </w:p>
          <w:p w14:paraId="0D0E6767" w14:textId="77777777" w:rsidR="00EC06BC" w:rsidRPr="00337C03" w:rsidRDefault="00EC06BC" w:rsidP="00EC06BC">
            <w:pPr>
              <w:rPr>
                <w:rFonts w:ascii="Times New Roman" w:hAnsi="Times New Roman" w:cs="Times New Roman"/>
                <w:b/>
                <w:sz w:val="24"/>
                <w:szCs w:val="24"/>
                <w:u w:val="single"/>
              </w:rPr>
            </w:pPr>
          </w:p>
          <w:p w14:paraId="7CA19B6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5ED2C49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56CC7B2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7D9D0D4F"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0D148BD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684629A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6B89E0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56E50299" w14:textId="77777777" w:rsidR="00EC06BC" w:rsidRPr="00337C03" w:rsidRDefault="00EC06BC" w:rsidP="00EC06BC">
            <w:pPr>
              <w:pStyle w:val="NormalWeb"/>
              <w:spacing w:before="40" w:beforeAutospacing="0" w:after="96" w:afterAutospacing="0"/>
              <w:rPr>
                <w:color w:val="000000"/>
              </w:rPr>
            </w:pPr>
          </w:p>
        </w:tc>
      </w:tr>
      <w:tr w:rsidR="00EC06BC" w:rsidRPr="007B4DF8" w14:paraId="1CB94907" w14:textId="3B206591" w:rsidTr="002643FE">
        <w:tblPrEx>
          <w:tblCellMar>
            <w:left w:w="115" w:type="dxa"/>
            <w:right w:w="115" w:type="dxa"/>
          </w:tblCellMar>
        </w:tblPrEx>
        <w:tc>
          <w:tcPr>
            <w:tcW w:w="737" w:type="dxa"/>
            <w:shd w:val="clear" w:color="auto" w:fill="AEAAAA" w:themeFill="background2" w:themeFillShade="BF"/>
          </w:tcPr>
          <w:p w14:paraId="4373C6CE"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46B690D5" w14:textId="77777777" w:rsidR="00EC06BC" w:rsidRPr="007B4DF8" w:rsidRDefault="00EC06BC" w:rsidP="00EC06BC">
            <w:pPr>
              <w:spacing w:before="40" w:afterLines="40" w:after="96"/>
              <w:rPr>
                <w:rFonts w:ascii="Times New Roman" w:eastAsia="Times New Roman" w:hAnsi="Times New Roman" w:cs="Times New Roman"/>
                <w:b/>
                <w:bCs/>
                <w:sz w:val="24"/>
                <w:szCs w:val="24"/>
              </w:rPr>
            </w:pPr>
            <w:bookmarkStart w:id="8" w:name="_Hlk53746103"/>
            <w:r w:rsidRPr="004C77F3">
              <w:rPr>
                <w:rFonts w:ascii="Times New Roman" w:eastAsia="Times New Roman" w:hAnsi="Times New Roman" w:cs="Times New Roman"/>
                <w:b/>
                <w:bCs/>
                <w:sz w:val="24"/>
                <w:szCs w:val="24"/>
              </w:rPr>
              <w:t>Creating and Maintaining Healthy Relationships</w:t>
            </w:r>
          </w:p>
        </w:tc>
        <w:tc>
          <w:tcPr>
            <w:tcW w:w="4648" w:type="dxa"/>
            <w:shd w:val="clear" w:color="auto" w:fill="AEAAAA" w:themeFill="background2" w:themeFillShade="BF"/>
          </w:tcPr>
          <w:p w14:paraId="4E0105E8"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4E3C2B44"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0A11D2F8" w14:textId="77777777" w:rsidR="00EC06BC" w:rsidRPr="00337C03" w:rsidRDefault="00EC06BC" w:rsidP="00EC06BC">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45139EA0" w14:textId="0E69C0B0" w:rsidR="00EC06BC" w:rsidRPr="00337C03" w:rsidRDefault="00EC06BC" w:rsidP="00EC06BC">
            <w:pPr>
              <w:spacing w:before="40" w:afterLines="40" w:after="96"/>
              <w:rPr>
                <w:rFonts w:ascii="Times New Roman" w:eastAsia="Times New Roman" w:hAnsi="Times New Roman" w:cs="Times New Roman"/>
                <w:b/>
                <w:bCs/>
                <w:sz w:val="24"/>
                <w:szCs w:val="24"/>
              </w:rPr>
            </w:pPr>
          </w:p>
        </w:tc>
      </w:tr>
      <w:bookmarkEnd w:id="8"/>
      <w:tr w:rsidR="00EC06BC" w:rsidRPr="007B4DF8" w14:paraId="08D2E463" w14:textId="07EB1DE9" w:rsidTr="002643FE">
        <w:tblPrEx>
          <w:tblCellMar>
            <w:left w:w="115" w:type="dxa"/>
            <w:right w:w="115" w:type="dxa"/>
          </w:tblCellMar>
        </w:tblPrEx>
        <w:tc>
          <w:tcPr>
            <w:tcW w:w="737" w:type="dxa"/>
          </w:tcPr>
          <w:p w14:paraId="1F815720" w14:textId="1A52E174"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3668" w:type="dxa"/>
            <w:hideMark/>
          </w:tcPr>
          <w:p w14:paraId="0B335069" w14:textId="4B9EA088"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Explain the benefits of establishing and maintaining healthy relationships. </w:t>
            </w:r>
          </w:p>
        </w:tc>
        <w:tc>
          <w:tcPr>
            <w:tcW w:w="4648" w:type="dxa"/>
          </w:tcPr>
          <w:p w14:paraId="0F427E01" w14:textId="77777777" w:rsidR="00EC06BC" w:rsidRPr="00FA29F0" w:rsidRDefault="00EC06BC" w:rsidP="00EC06BC">
            <w:pPr>
              <w:pStyle w:val="NormalWeb"/>
              <w:spacing w:before="40" w:after="96"/>
              <w:rPr>
                <w:color w:val="000000"/>
              </w:rPr>
            </w:pPr>
            <w:r w:rsidRPr="00FA29F0">
              <w:rPr>
                <w:color w:val="000000"/>
              </w:rPr>
              <w:t>Explanation should include</w:t>
            </w:r>
          </w:p>
          <w:p w14:paraId="04E89E7F" w14:textId="6F3FAE29" w:rsidR="00EC06BC" w:rsidRPr="00FA29F0" w:rsidRDefault="00EC06BC" w:rsidP="003E4B9F">
            <w:pPr>
              <w:pStyle w:val="NormalWeb"/>
              <w:numPr>
                <w:ilvl w:val="0"/>
                <w:numId w:val="30"/>
              </w:numPr>
              <w:spacing w:before="0" w:beforeAutospacing="0" w:after="0" w:afterAutospacing="0"/>
              <w:rPr>
                <w:color w:val="000000"/>
              </w:rPr>
            </w:pPr>
            <w:r w:rsidRPr="00FA29F0">
              <w:rPr>
                <w:color w:val="000000"/>
              </w:rPr>
              <w:t>descri</w:t>
            </w:r>
            <w:r>
              <w:rPr>
                <w:color w:val="000000"/>
              </w:rPr>
              <w:t>bing</w:t>
            </w:r>
            <w:r w:rsidRPr="00FA29F0">
              <w:rPr>
                <w:color w:val="000000"/>
              </w:rPr>
              <w:t xml:space="preserve"> various types of relationships</w:t>
            </w:r>
          </w:p>
          <w:p w14:paraId="6B150F1A" w14:textId="5AF5DB0F" w:rsidR="00EC06BC" w:rsidRPr="00FA29F0" w:rsidRDefault="00EC06BC" w:rsidP="003E4B9F">
            <w:pPr>
              <w:pStyle w:val="NormalWeb"/>
              <w:numPr>
                <w:ilvl w:val="0"/>
                <w:numId w:val="30"/>
              </w:numPr>
              <w:spacing w:before="0" w:beforeAutospacing="0" w:after="0" w:afterAutospacing="0"/>
              <w:rPr>
                <w:color w:val="000000"/>
              </w:rPr>
            </w:pPr>
            <w:r>
              <w:rPr>
                <w:color w:val="000000"/>
              </w:rPr>
              <w:t xml:space="preserve">listing </w:t>
            </w:r>
            <w:r w:rsidRPr="00FA29F0">
              <w:rPr>
                <w:color w:val="000000"/>
              </w:rPr>
              <w:t>characteristics of caring, respectful, and responsible relationships</w:t>
            </w:r>
          </w:p>
          <w:p w14:paraId="21F155A7" w14:textId="254A03BB" w:rsidR="00EC06BC" w:rsidRPr="00FA29F0" w:rsidRDefault="00EC06BC" w:rsidP="003E4B9F">
            <w:pPr>
              <w:pStyle w:val="NormalWeb"/>
              <w:numPr>
                <w:ilvl w:val="0"/>
                <w:numId w:val="30"/>
              </w:numPr>
              <w:spacing w:before="0" w:beforeAutospacing="0" w:after="0" w:afterAutospacing="0"/>
              <w:rPr>
                <w:color w:val="000000"/>
              </w:rPr>
            </w:pPr>
            <w:r>
              <w:rPr>
                <w:color w:val="000000"/>
              </w:rPr>
              <w:t xml:space="preserve">identifying </w:t>
            </w:r>
            <w:r w:rsidRPr="00FA29F0">
              <w:rPr>
                <w:color w:val="000000"/>
              </w:rPr>
              <w:t>personal needs and personality traits and their influence on relationships</w:t>
            </w:r>
          </w:p>
          <w:p w14:paraId="426FAF3A" w14:textId="02618A62" w:rsidR="00EC06BC" w:rsidRPr="00FA29F0" w:rsidRDefault="00EC06BC" w:rsidP="003E4B9F">
            <w:pPr>
              <w:pStyle w:val="NormalWeb"/>
              <w:numPr>
                <w:ilvl w:val="0"/>
                <w:numId w:val="30"/>
              </w:numPr>
              <w:spacing w:before="0" w:beforeAutospacing="0" w:after="0" w:afterAutospacing="0"/>
              <w:rPr>
                <w:color w:val="000000"/>
              </w:rPr>
            </w:pPr>
            <w:r>
              <w:rPr>
                <w:color w:val="000000"/>
              </w:rPr>
              <w:t xml:space="preserve">acknowledging </w:t>
            </w:r>
            <w:r w:rsidRPr="00FA29F0">
              <w:rPr>
                <w:color w:val="000000"/>
              </w:rPr>
              <w:t>the role that stress plays in relationships</w:t>
            </w:r>
          </w:p>
          <w:p w14:paraId="4AA08ED5" w14:textId="0F4AED24" w:rsidR="00EC06BC" w:rsidRPr="00FA29F0" w:rsidRDefault="00EC06BC" w:rsidP="003E4B9F">
            <w:pPr>
              <w:pStyle w:val="NormalWeb"/>
              <w:numPr>
                <w:ilvl w:val="0"/>
                <w:numId w:val="30"/>
              </w:numPr>
              <w:spacing w:before="0" w:beforeAutospacing="0" w:after="0" w:afterAutospacing="0"/>
              <w:rPr>
                <w:color w:val="000000"/>
              </w:rPr>
            </w:pPr>
            <w:r>
              <w:rPr>
                <w:color w:val="000000"/>
              </w:rPr>
              <w:t xml:space="preserve">outlining the </w:t>
            </w:r>
            <w:r w:rsidRPr="00FA29F0">
              <w:rPr>
                <w:color w:val="000000"/>
              </w:rPr>
              <w:t>potential benefits of healthy relationships.</w:t>
            </w:r>
          </w:p>
        </w:tc>
        <w:tc>
          <w:tcPr>
            <w:tcW w:w="4053" w:type="dxa"/>
          </w:tcPr>
          <w:p w14:paraId="00442E0A" w14:textId="77777777" w:rsidR="00EC06BC" w:rsidRPr="00FA29F0" w:rsidRDefault="00EC06BC" w:rsidP="00EC06BC">
            <w:pPr>
              <w:pStyle w:val="NormalWeb"/>
              <w:spacing w:before="40" w:after="96"/>
              <w:rPr>
                <w:color w:val="000000"/>
              </w:rPr>
            </w:pPr>
            <w:r w:rsidRPr="00FA29F0">
              <w:rPr>
                <w:b/>
                <w:bCs/>
                <w:color w:val="000000"/>
              </w:rPr>
              <w:t>Process/Skill Questions:</w:t>
            </w:r>
          </w:p>
          <w:p w14:paraId="52A6EB95" w14:textId="77777777" w:rsidR="00EC06BC" w:rsidRPr="00FA29F0" w:rsidRDefault="00EC06BC" w:rsidP="00EC06BC">
            <w:pPr>
              <w:pStyle w:val="NormalWeb"/>
              <w:spacing w:before="0" w:beforeAutospacing="0" w:after="0" w:afterAutospacing="0"/>
              <w:rPr>
                <w:b/>
                <w:bCs/>
                <w:color w:val="000000"/>
              </w:rPr>
            </w:pPr>
            <w:r w:rsidRPr="00FA29F0">
              <w:rPr>
                <w:b/>
                <w:bCs/>
                <w:color w:val="000000"/>
              </w:rPr>
              <w:t>Thinking</w:t>
            </w:r>
          </w:p>
          <w:p w14:paraId="68A88493" w14:textId="77777777" w:rsidR="00EC06BC" w:rsidRPr="00FA29F0" w:rsidRDefault="00EC06BC" w:rsidP="003E4B9F">
            <w:pPr>
              <w:pStyle w:val="NormalWeb"/>
              <w:numPr>
                <w:ilvl w:val="0"/>
                <w:numId w:val="31"/>
              </w:numPr>
              <w:spacing w:before="0" w:beforeAutospacing="0" w:after="0" w:afterAutospacing="0"/>
              <w:rPr>
                <w:color w:val="000000"/>
              </w:rPr>
            </w:pPr>
            <w:r w:rsidRPr="00FA29F0">
              <w:rPr>
                <w:color w:val="000000"/>
              </w:rPr>
              <w:t>How do healthy relationships benefit all aspects of a person’s life?</w:t>
            </w:r>
          </w:p>
          <w:p w14:paraId="23F2F4A3" w14:textId="77777777" w:rsidR="00EC06BC" w:rsidRPr="00FA29F0" w:rsidRDefault="00EC06BC" w:rsidP="003E4B9F">
            <w:pPr>
              <w:pStyle w:val="NormalWeb"/>
              <w:numPr>
                <w:ilvl w:val="0"/>
                <w:numId w:val="31"/>
              </w:numPr>
              <w:spacing w:before="0" w:beforeAutospacing="0" w:after="0" w:afterAutospacing="0"/>
              <w:rPr>
                <w:color w:val="000000"/>
              </w:rPr>
            </w:pPr>
            <w:r w:rsidRPr="00FA29F0">
              <w:rPr>
                <w:color w:val="000000"/>
              </w:rPr>
              <w:t>What are ways to create caring, respectful, and responsible relationships?</w:t>
            </w:r>
          </w:p>
          <w:p w14:paraId="3A9FE702" w14:textId="77777777" w:rsidR="00EC06BC" w:rsidRPr="00FA29F0" w:rsidRDefault="00EC06BC" w:rsidP="00EC06BC">
            <w:pPr>
              <w:pStyle w:val="NormalWeb"/>
              <w:spacing w:before="0" w:beforeAutospacing="0" w:after="0" w:afterAutospacing="0"/>
              <w:rPr>
                <w:b/>
                <w:bCs/>
                <w:color w:val="000000"/>
              </w:rPr>
            </w:pPr>
            <w:r w:rsidRPr="00FA29F0">
              <w:rPr>
                <w:b/>
                <w:bCs/>
                <w:color w:val="000000"/>
              </w:rPr>
              <w:t>Communication</w:t>
            </w:r>
          </w:p>
          <w:p w14:paraId="236E10BE" w14:textId="77777777" w:rsidR="00EC06BC" w:rsidRPr="00FA29F0" w:rsidRDefault="00EC06BC" w:rsidP="003E4B9F">
            <w:pPr>
              <w:pStyle w:val="NormalWeb"/>
              <w:numPr>
                <w:ilvl w:val="0"/>
                <w:numId w:val="32"/>
              </w:numPr>
              <w:spacing w:before="0" w:beforeAutospacing="0" w:after="0" w:afterAutospacing="0"/>
              <w:rPr>
                <w:color w:val="000000"/>
              </w:rPr>
            </w:pPr>
            <w:r w:rsidRPr="00FA29F0">
              <w:rPr>
                <w:color w:val="000000"/>
              </w:rPr>
              <w:t>How could a lack of effective communication lead to stress in relationships?</w:t>
            </w:r>
          </w:p>
          <w:p w14:paraId="50851AC5" w14:textId="77777777" w:rsidR="00EC06BC" w:rsidRPr="00FA29F0" w:rsidRDefault="00EC06BC" w:rsidP="003E4B9F">
            <w:pPr>
              <w:pStyle w:val="NormalWeb"/>
              <w:numPr>
                <w:ilvl w:val="0"/>
                <w:numId w:val="32"/>
              </w:numPr>
              <w:spacing w:before="0" w:beforeAutospacing="0" w:after="0" w:afterAutospacing="0"/>
              <w:rPr>
                <w:color w:val="000000"/>
              </w:rPr>
            </w:pPr>
            <w:r w:rsidRPr="00FA29F0">
              <w:rPr>
                <w:color w:val="000000"/>
              </w:rPr>
              <w:t>What are the benefits of healthy relationships in the family and in the workplace?</w:t>
            </w:r>
          </w:p>
          <w:p w14:paraId="1D60D7ED" w14:textId="77777777" w:rsidR="00EC06BC" w:rsidRPr="00FA29F0" w:rsidRDefault="00EC06BC" w:rsidP="00EC06BC">
            <w:pPr>
              <w:pStyle w:val="NormalWeb"/>
              <w:spacing w:before="0" w:beforeAutospacing="0" w:after="0" w:afterAutospacing="0"/>
              <w:rPr>
                <w:b/>
                <w:bCs/>
                <w:color w:val="000000"/>
              </w:rPr>
            </w:pPr>
            <w:r w:rsidRPr="00FA29F0">
              <w:rPr>
                <w:b/>
                <w:bCs/>
                <w:color w:val="000000"/>
              </w:rPr>
              <w:t>Leadership</w:t>
            </w:r>
          </w:p>
          <w:p w14:paraId="27486934" w14:textId="77777777" w:rsidR="00EC06BC" w:rsidRPr="00FA29F0" w:rsidRDefault="00EC06BC" w:rsidP="003E4B9F">
            <w:pPr>
              <w:pStyle w:val="NormalWeb"/>
              <w:numPr>
                <w:ilvl w:val="0"/>
                <w:numId w:val="33"/>
              </w:numPr>
              <w:spacing w:before="0" w:beforeAutospacing="0" w:after="0" w:afterAutospacing="0"/>
              <w:rPr>
                <w:color w:val="000000"/>
              </w:rPr>
            </w:pPr>
            <w:r w:rsidRPr="00FA29F0">
              <w:rPr>
                <w:color w:val="000000"/>
              </w:rPr>
              <w:t>What leadership skills help create and maintain healthy relationships?</w:t>
            </w:r>
          </w:p>
          <w:p w14:paraId="1FF8BC05" w14:textId="77777777" w:rsidR="00EC06BC" w:rsidRPr="00FA29F0" w:rsidRDefault="00EC06BC" w:rsidP="003E4B9F">
            <w:pPr>
              <w:pStyle w:val="NormalWeb"/>
              <w:numPr>
                <w:ilvl w:val="0"/>
                <w:numId w:val="33"/>
              </w:numPr>
              <w:spacing w:before="0" w:beforeAutospacing="0" w:after="0" w:afterAutospacing="0"/>
              <w:rPr>
                <w:color w:val="000000"/>
              </w:rPr>
            </w:pPr>
            <w:r w:rsidRPr="00FA29F0">
              <w:rPr>
                <w:color w:val="000000"/>
              </w:rPr>
              <w:t>What personal values contribute to maintaining healthy relationships?</w:t>
            </w:r>
          </w:p>
          <w:p w14:paraId="2451D446" w14:textId="77777777" w:rsidR="00EC06BC" w:rsidRPr="00FA29F0" w:rsidRDefault="00EC06BC" w:rsidP="00EC06BC">
            <w:pPr>
              <w:pStyle w:val="NormalWeb"/>
              <w:spacing w:before="0" w:beforeAutospacing="0" w:after="0" w:afterAutospacing="0"/>
              <w:rPr>
                <w:b/>
                <w:bCs/>
                <w:color w:val="000000"/>
              </w:rPr>
            </w:pPr>
            <w:r w:rsidRPr="00FA29F0">
              <w:rPr>
                <w:b/>
                <w:bCs/>
                <w:color w:val="000000"/>
              </w:rPr>
              <w:t>Management</w:t>
            </w:r>
          </w:p>
          <w:p w14:paraId="72494DB4" w14:textId="5EB5B58D" w:rsidR="00EC06BC" w:rsidRPr="00FA29F0" w:rsidRDefault="00EC06BC" w:rsidP="003E4B9F">
            <w:pPr>
              <w:pStyle w:val="NormalWeb"/>
              <w:numPr>
                <w:ilvl w:val="0"/>
                <w:numId w:val="34"/>
              </w:numPr>
              <w:spacing w:before="0" w:beforeAutospacing="0" w:after="0" w:afterAutospacing="0"/>
              <w:rPr>
                <w:color w:val="000000"/>
              </w:rPr>
            </w:pPr>
            <w:r w:rsidRPr="00FA29F0">
              <w:rPr>
                <w:color w:val="000000"/>
              </w:rPr>
              <w:t xml:space="preserve">What resources are available for fostering healthy relationships in the family, </w:t>
            </w:r>
            <w:r>
              <w:rPr>
                <w:color w:val="000000"/>
              </w:rPr>
              <w:t xml:space="preserve">the </w:t>
            </w:r>
            <w:r w:rsidRPr="00FA29F0">
              <w:rPr>
                <w:color w:val="000000"/>
              </w:rPr>
              <w:t xml:space="preserve">workplace, and </w:t>
            </w:r>
            <w:r>
              <w:rPr>
                <w:color w:val="000000"/>
              </w:rPr>
              <w:t xml:space="preserve">the </w:t>
            </w:r>
            <w:r w:rsidRPr="00FA29F0">
              <w:rPr>
                <w:color w:val="000000"/>
              </w:rPr>
              <w:t>community?</w:t>
            </w:r>
          </w:p>
          <w:p w14:paraId="40DBBEC6" w14:textId="2478A64D" w:rsidR="00EC06BC" w:rsidRPr="00FA29F0" w:rsidRDefault="00EC06BC" w:rsidP="003E4B9F">
            <w:pPr>
              <w:pStyle w:val="NormalWeb"/>
              <w:numPr>
                <w:ilvl w:val="0"/>
                <w:numId w:val="34"/>
              </w:numPr>
              <w:spacing w:before="0" w:beforeAutospacing="0" w:after="0" w:afterAutospacing="0"/>
              <w:rPr>
                <w:color w:val="000000"/>
              </w:rPr>
            </w:pPr>
            <w:r w:rsidRPr="00FA29F0">
              <w:rPr>
                <w:color w:val="000000"/>
              </w:rPr>
              <w:lastRenderedPageBreak/>
              <w:t>What factors in a person’s environment contribute to healthy relationships?</w:t>
            </w:r>
          </w:p>
        </w:tc>
        <w:tc>
          <w:tcPr>
            <w:tcW w:w="2741" w:type="dxa"/>
          </w:tcPr>
          <w:p w14:paraId="6EF2139F" w14:textId="77777777" w:rsidR="00EC06BC" w:rsidRDefault="00EC06BC" w:rsidP="00EC06BC">
            <w:pPr>
              <w:pStyle w:val="NormalWeb"/>
              <w:spacing w:before="40" w:beforeAutospacing="0" w:after="96" w:afterAutospacing="0"/>
              <w:rPr>
                <w:color w:val="000000"/>
              </w:rPr>
            </w:pPr>
            <w:r w:rsidRPr="006E707D">
              <w:rPr>
                <w:color w:val="000000"/>
              </w:rPr>
              <w:lastRenderedPageBreak/>
              <w:t>English: 9.RV, 9.RI, 9.C, 9.LU, 10.RV, 10.RI, 10.C, 10.LU, 11.RV, 11.RI, 11.C, 11.LU, 12.RV, 12.RI, 12.C, 12.LU</w:t>
            </w:r>
          </w:p>
          <w:p w14:paraId="57E7AFA6" w14:textId="77777777" w:rsidR="00EC06BC" w:rsidRDefault="00EC06BC" w:rsidP="00EC06BC">
            <w:pPr>
              <w:pStyle w:val="NormalWeb"/>
              <w:spacing w:before="40" w:beforeAutospacing="0" w:after="96" w:afterAutospacing="0"/>
              <w:rPr>
                <w:color w:val="000000"/>
              </w:rPr>
            </w:pPr>
          </w:p>
          <w:p w14:paraId="1F5851C2" w14:textId="77777777" w:rsidR="00EC06BC" w:rsidRPr="00337C03" w:rsidRDefault="00EC06BC" w:rsidP="00EC06BC">
            <w:pPr>
              <w:rPr>
                <w:rFonts w:ascii="Times New Roman" w:hAnsi="Times New Roman" w:cs="Times New Roman"/>
                <w:b/>
                <w:sz w:val="24"/>
                <w:szCs w:val="24"/>
                <w:u w:val="single"/>
              </w:rPr>
            </w:pPr>
          </w:p>
        </w:tc>
        <w:tc>
          <w:tcPr>
            <w:tcW w:w="2863" w:type="dxa"/>
          </w:tcPr>
          <w:p w14:paraId="5CDF7451" w14:textId="68D71BF4"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37E2DEF"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1AB4C986"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24A3C6C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3A0DF43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445E0093"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6548DC25" w14:textId="77777777" w:rsidR="00EC06BC" w:rsidRPr="00337C03" w:rsidRDefault="00EC06BC" w:rsidP="00EC06BC">
            <w:pPr>
              <w:pStyle w:val="ListParagraph"/>
              <w:rPr>
                <w:rFonts w:ascii="Times New Roman" w:hAnsi="Times New Roman" w:cs="Times New Roman"/>
                <w:sz w:val="24"/>
                <w:szCs w:val="24"/>
              </w:rPr>
            </w:pPr>
          </w:p>
          <w:p w14:paraId="373261FE"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22E60BF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E66C405"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77AEF3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42383DD7" w14:textId="77777777" w:rsidR="00EC06BC" w:rsidRPr="00337C03" w:rsidRDefault="00EC06BC" w:rsidP="00EC06BC">
            <w:pPr>
              <w:rPr>
                <w:rFonts w:ascii="Times New Roman" w:hAnsi="Times New Roman" w:cs="Times New Roman"/>
                <w:b/>
                <w:sz w:val="24"/>
                <w:szCs w:val="24"/>
                <w:u w:val="single"/>
              </w:rPr>
            </w:pPr>
          </w:p>
          <w:p w14:paraId="02A93CB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318C247C"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68606C42"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56260E32"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0CFB756D"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25D4813C" w14:textId="77777777" w:rsidR="00EC06BC" w:rsidRPr="00337C03" w:rsidRDefault="00EC06BC" w:rsidP="00EC06BC">
            <w:pPr>
              <w:pStyle w:val="ListParagraph"/>
              <w:rPr>
                <w:rFonts w:ascii="Times New Roman" w:hAnsi="Times New Roman" w:cs="Times New Roman"/>
                <w:sz w:val="24"/>
                <w:szCs w:val="24"/>
              </w:rPr>
            </w:pPr>
          </w:p>
          <w:p w14:paraId="646E9BD5" w14:textId="77777777" w:rsidR="00EC06BC" w:rsidRPr="00337C03" w:rsidRDefault="00EC06BC" w:rsidP="00EC06BC">
            <w:pPr>
              <w:rPr>
                <w:rFonts w:ascii="Times New Roman" w:hAnsi="Times New Roman" w:cs="Times New Roman"/>
                <w:b/>
                <w:sz w:val="24"/>
                <w:szCs w:val="24"/>
                <w:u w:val="single"/>
              </w:rPr>
            </w:pPr>
          </w:p>
          <w:p w14:paraId="025D2DB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4BAECE0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0C2367A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454CFCA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3584DA2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44B2A57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1482E47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Professional Presentation</w:t>
            </w:r>
          </w:p>
          <w:p w14:paraId="7C840E2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711F2B2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61E720F9" w14:textId="77777777" w:rsidR="00EC06BC" w:rsidRPr="00337C03" w:rsidRDefault="00EC06BC" w:rsidP="00EC06BC">
            <w:pPr>
              <w:pStyle w:val="NormalWeb"/>
              <w:spacing w:before="40" w:beforeAutospacing="0" w:after="96" w:afterAutospacing="0"/>
              <w:rPr>
                <w:color w:val="000000"/>
              </w:rPr>
            </w:pPr>
          </w:p>
        </w:tc>
      </w:tr>
      <w:tr w:rsidR="00EC06BC" w:rsidRPr="007B4DF8" w14:paraId="188C1B36" w14:textId="7AE8EC89" w:rsidTr="002643FE">
        <w:tblPrEx>
          <w:tblCellMar>
            <w:left w:w="115" w:type="dxa"/>
            <w:right w:w="115" w:type="dxa"/>
          </w:tblCellMar>
        </w:tblPrEx>
        <w:tc>
          <w:tcPr>
            <w:tcW w:w="737" w:type="dxa"/>
          </w:tcPr>
          <w:p w14:paraId="30A2F45A" w14:textId="2828D482"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46</w:t>
            </w:r>
          </w:p>
        </w:tc>
        <w:tc>
          <w:tcPr>
            <w:tcW w:w="3668" w:type="dxa"/>
            <w:hideMark/>
          </w:tcPr>
          <w:p w14:paraId="1D905D71" w14:textId="3FF838AC"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the situational guidelines that influence behavior in interpersonal relationships. </w:t>
            </w:r>
          </w:p>
        </w:tc>
        <w:tc>
          <w:tcPr>
            <w:tcW w:w="4648" w:type="dxa"/>
          </w:tcPr>
          <w:p w14:paraId="01750543" w14:textId="77777777" w:rsidR="00EC06BC" w:rsidRPr="00FA29F0" w:rsidRDefault="00EC06BC" w:rsidP="00EC06BC">
            <w:pPr>
              <w:pStyle w:val="NormalWeb"/>
              <w:spacing w:before="40" w:after="96"/>
              <w:rPr>
                <w:color w:val="000000"/>
              </w:rPr>
            </w:pPr>
            <w:r w:rsidRPr="00FA29F0">
              <w:rPr>
                <w:color w:val="000000"/>
              </w:rPr>
              <w:t>Identification should include the effects of</w:t>
            </w:r>
          </w:p>
          <w:p w14:paraId="01579257" w14:textId="79095C98" w:rsidR="00EC06BC" w:rsidRPr="00FA29F0" w:rsidRDefault="00EC06BC" w:rsidP="003E4B9F">
            <w:pPr>
              <w:pStyle w:val="NormalWeb"/>
              <w:numPr>
                <w:ilvl w:val="0"/>
                <w:numId w:val="35"/>
              </w:numPr>
              <w:spacing w:before="0" w:beforeAutospacing="0" w:after="0" w:afterAutospacing="0"/>
              <w:rPr>
                <w:color w:val="000000"/>
              </w:rPr>
            </w:pPr>
            <w:r>
              <w:rPr>
                <w:color w:val="000000"/>
              </w:rPr>
              <w:t>b</w:t>
            </w:r>
            <w:r w:rsidRPr="00FA29F0">
              <w:rPr>
                <w:color w:val="000000"/>
              </w:rPr>
              <w:t>ullying</w:t>
            </w:r>
            <w:r>
              <w:rPr>
                <w:color w:val="000000"/>
              </w:rPr>
              <w:t xml:space="preserve"> and/or h</w:t>
            </w:r>
            <w:r w:rsidRPr="00FA29F0">
              <w:rPr>
                <w:color w:val="000000"/>
              </w:rPr>
              <w:t>arassment</w:t>
            </w:r>
          </w:p>
          <w:p w14:paraId="1795D386" w14:textId="746218FA" w:rsidR="00EC06BC" w:rsidRPr="0096599E" w:rsidRDefault="00EC06BC" w:rsidP="003E4B9F">
            <w:pPr>
              <w:pStyle w:val="NormalWeb"/>
              <w:numPr>
                <w:ilvl w:val="0"/>
                <w:numId w:val="35"/>
              </w:numPr>
              <w:spacing w:before="0" w:beforeAutospacing="0" w:after="0" w:afterAutospacing="0"/>
              <w:rPr>
                <w:color w:val="000000"/>
              </w:rPr>
            </w:pPr>
            <w:r>
              <w:rPr>
                <w:color w:val="000000"/>
              </w:rPr>
              <w:t xml:space="preserve">both friendly and unfriendly </w:t>
            </w:r>
            <w:r w:rsidRPr="0096599E">
              <w:rPr>
                <w:color w:val="000000"/>
              </w:rPr>
              <w:t xml:space="preserve">influences </w:t>
            </w:r>
          </w:p>
          <w:p w14:paraId="69E07854" w14:textId="72652A73" w:rsidR="00EC06BC" w:rsidRPr="00FA29F0" w:rsidRDefault="00EC06BC" w:rsidP="003E4B9F">
            <w:pPr>
              <w:pStyle w:val="NormalWeb"/>
              <w:numPr>
                <w:ilvl w:val="0"/>
                <w:numId w:val="35"/>
              </w:numPr>
              <w:spacing w:before="0" w:beforeAutospacing="0" w:after="0" w:afterAutospacing="0"/>
              <w:rPr>
                <w:color w:val="000000"/>
              </w:rPr>
            </w:pPr>
            <w:r w:rsidRPr="00FA29F0">
              <w:rPr>
                <w:color w:val="000000"/>
              </w:rPr>
              <w:t>diverse points of view</w:t>
            </w:r>
          </w:p>
          <w:p w14:paraId="63752C5B" w14:textId="0CA30EB1" w:rsidR="00EC06BC" w:rsidRPr="00FA29F0" w:rsidRDefault="00EC06BC" w:rsidP="003E4B9F">
            <w:pPr>
              <w:pStyle w:val="NormalWeb"/>
              <w:numPr>
                <w:ilvl w:val="0"/>
                <w:numId w:val="35"/>
              </w:numPr>
              <w:spacing w:before="0" w:beforeAutospacing="0" w:after="0" w:afterAutospacing="0"/>
              <w:rPr>
                <w:color w:val="000000"/>
              </w:rPr>
            </w:pPr>
            <w:r>
              <w:rPr>
                <w:color w:val="000000"/>
              </w:rPr>
              <w:t xml:space="preserve">opposing </w:t>
            </w:r>
            <w:r w:rsidRPr="00FA29F0">
              <w:rPr>
                <w:color w:val="000000"/>
              </w:rPr>
              <w:t>cultural norms</w:t>
            </w:r>
          </w:p>
          <w:p w14:paraId="21338E8E" w14:textId="17ADED5A" w:rsidR="00EC06BC" w:rsidRPr="00FA29F0" w:rsidRDefault="00EC06BC" w:rsidP="003E4B9F">
            <w:pPr>
              <w:pStyle w:val="NormalWeb"/>
              <w:numPr>
                <w:ilvl w:val="0"/>
                <w:numId w:val="35"/>
              </w:numPr>
              <w:spacing w:before="0" w:beforeAutospacing="0" w:after="0" w:afterAutospacing="0"/>
              <w:rPr>
                <w:color w:val="000000"/>
              </w:rPr>
            </w:pPr>
            <w:r w:rsidRPr="00FA29F0">
              <w:rPr>
                <w:color w:val="000000"/>
              </w:rPr>
              <w:t>critical thinking</w:t>
            </w:r>
            <w:r>
              <w:rPr>
                <w:color w:val="000000"/>
              </w:rPr>
              <w:t xml:space="preserve"> (i.e., distinguishing reality from perception)</w:t>
            </w:r>
          </w:p>
          <w:p w14:paraId="68B64DF2" w14:textId="77777777" w:rsidR="00EC06BC" w:rsidRDefault="00EC06BC" w:rsidP="003E4B9F">
            <w:pPr>
              <w:pStyle w:val="NormalWeb"/>
              <w:numPr>
                <w:ilvl w:val="0"/>
                <w:numId w:val="35"/>
              </w:numPr>
              <w:spacing w:before="0" w:beforeAutospacing="0" w:after="0" w:afterAutospacing="0"/>
              <w:rPr>
                <w:color w:val="000000"/>
              </w:rPr>
            </w:pPr>
            <w:r w:rsidRPr="00FA29F0">
              <w:rPr>
                <w:color w:val="000000"/>
              </w:rPr>
              <w:t>ethical criteria</w:t>
            </w:r>
          </w:p>
          <w:p w14:paraId="167B0242" w14:textId="77777777" w:rsidR="00EC06BC" w:rsidRDefault="00EC06BC" w:rsidP="003E4B9F">
            <w:pPr>
              <w:pStyle w:val="NormalWeb"/>
              <w:numPr>
                <w:ilvl w:val="0"/>
                <w:numId w:val="35"/>
              </w:numPr>
              <w:spacing w:before="0" w:beforeAutospacing="0" w:after="0" w:afterAutospacing="0"/>
              <w:rPr>
                <w:color w:val="000000"/>
              </w:rPr>
            </w:pPr>
            <w:r>
              <w:rPr>
                <w:color w:val="000000"/>
              </w:rPr>
              <w:t>credible sources</w:t>
            </w:r>
          </w:p>
          <w:p w14:paraId="465D89B9" w14:textId="43D9E54B" w:rsidR="00EC06BC" w:rsidRPr="00FA29F0" w:rsidRDefault="00EC06BC" w:rsidP="003E4B9F">
            <w:pPr>
              <w:pStyle w:val="NormalWeb"/>
              <w:numPr>
                <w:ilvl w:val="0"/>
                <w:numId w:val="35"/>
              </w:numPr>
              <w:spacing w:before="0" w:beforeAutospacing="0" w:after="0" w:afterAutospacing="0"/>
              <w:rPr>
                <w:color w:val="000000"/>
              </w:rPr>
            </w:pPr>
            <w:r>
              <w:rPr>
                <w:color w:val="000000"/>
              </w:rPr>
              <w:t>emerging technology</w:t>
            </w:r>
            <w:r w:rsidRPr="00FA29F0">
              <w:rPr>
                <w:color w:val="000000"/>
              </w:rPr>
              <w:t>.</w:t>
            </w:r>
          </w:p>
        </w:tc>
        <w:tc>
          <w:tcPr>
            <w:tcW w:w="4053" w:type="dxa"/>
          </w:tcPr>
          <w:p w14:paraId="27559908" w14:textId="77777777" w:rsidR="00EC06BC" w:rsidRPr="00292F9E" w:rsidRDefault="00EC06BC" w:rsidP="00EC06BC">
            <w:pPr>
              <w:pStyle w:val="NormalWeb"/>
              <w:spacing w:before="40" w:after="96"/>
              <w:rPr>
                <w:color w:val="000000"/>
              </w:rPr>
            </w:pPr>
            <w:r w:rsidRPr="00292F9E">
              <w:rPr>
                <w:b/>
                <w:bCs/>
                <w:color w:val="000000"/>
              </w:rPr>
              <w:t>Process/Skill Questions:</w:t>
            </w:r>
          </w:p>
          <w:p w14:paraId="19DC8D5E" w14:textId="77777777" w:rsidR="00EC06BC" w:rsidRPr="00292F9E" w:rsidRDefault="00EC06BC" w:rsidP="00EC06BC">
            <w:pPr>
              <w:pStyle w:val="NormalWeb"/>
              <w:spacing w:before="0" w:beforeAutospacing="0" w:after="0" w:afterAutospacing="0"/>
              <w:rPr>
                <w:b/>
                <w:bCs/>
                <w:color w:val="000000"/>
              </w:rPr>
            </w:pPr>
            <w:r w:rsidRPr="00292F9E">
              <w:rPr>
                <w:b/>
                <w:bCs/>
                <w:color w:val="000000"/>
              </w:rPr>
              <w:t>Thinking</w:t>
            </w:r>
          </w:p>
          <w:p w14:paraId="3D28113C" w14:textId="77777777" w:rsidR="00EC06BC" w:rsidRPr="00292F9E" w:rsidRDefault="00EC06BC" w:rsidP="003E4B9F">
            <w:pPr>
              <w:pStyle w:val="NormalWeb"/>
              <w:numPr>
                <w:ilvl w:val="0"/>
                <w:numId w:val="36"/>
              </w:numPr>
              <w:spacing w:before="0" w:beforeAutospacing="0" w:after="0" w:afterAutospacing="0"/>
              <w:rPr>
                <w:color w:val="000000"/>
              </w:rPr>
            </w:pPr>
            <w:r w:rsidRPr="00292F9E">
              <w:rPr>
                <w:color w:val="000000"/>
              </w:rPr>
              <w:t>What are </w:t>
            </w:r>
            <w:r w:rsidRPr="00292F9E">
              <w:rPr>
                <w:i/>
                <w:iCs/>
                <w:color w:val="000000"/>
              </w:rPr>
              <w:t>ethical criteria,</w:t>
            </w:r>
            <w:r w:rsidRPr="00292F9E">
              <w:rPr>
                <w:color w:val="000000"/>
              </w:rPr>
              <w:t> and how do they relate to the family and the workplace?</w:t>
            </w:r>
          </w:p>
          <w:p w14:paraId="452A0C94" w14:textId="77777777" w:rsidR="00EC06BC" w:rsidRPr="00292F9E" w:rsidRDefault="00EC06BC" w:rsidP="003E4B9F">
            <w:pPr>
              <w:pStyle w:val="NormalWeb"/>
              <w:numPr>
                <w:ilvl w:val="0"/>
                <w:numId w:val="36"/>
              </w:numPr>
              <w:spacing w:before="0" w:beforeAutospacing="0" w:after="0" w:afterAutospacing="0"/>
              <w:rPr>
                <w:color w:val="000000"/>
              </w:rPr>
            </w:pPr>
            <w:r w:rsidRPr="00292F9E">
              <w:rPr>
                <w:color w:val="000000"/>
              </w:rPr>
              <w:t>How do situational guidelines determine interpersonal relationships?</w:t>
            </w:r>
          </w:p>
          <w:p w14:paraId="7931652D" w14:textId="77777777" w:rsidR="00EC06BC" w:rsidRPr="00292F9E" w:rsidRDefault="00EC06BC" w:rsidP="00EC06BC">
            <w:pPr>
              <w:pStyle w:val="NormalWeb"/>
              <w:spacing w:before="0" w:beforeAutospacing="0" w:after="0" w:afterAutospacing="0"/>
              <w:rPr>
                <w:b/>
                <w:bCs/>
                <w:color w:val="000000"/>
              </w:rPr>
            </w:pPr>
            <w:r w:rsidRPr="00292F9E">
              <w:rPr>
                <w:b/>
                <w:bCs/>
                <w:color w:val="000000"/>
              </w:rPr>
              <w:t>Communication</w:t>
            </w:r>
          </w:p>
          <w:p w14:paraId="77036043" w14:textId="77777777" w:rsidR="00EC06BC" w:rsidRPr="00292F9E" w:rsidRDefault="00EC06BC" w:rsidP="003E4B9F">
            <w:pPr>
              <w:pStyle w:val="NormalWeb"/>
              <w:numPr>
                <w:ilvl w:val="0"/>
                <w:numId w:val="37"/>
              </w:numPr>
              <w:spacing w:before="0" w:beforeAutospacing="0" w:after="0" w:afterAutospacing="0"/>
              <w:rPr>
                <w:color w:val="000000"/>
              </w:rPr>
            </w:pPr>
            <w:r w:rsidRPr="00292F9E">
              <w:rPr>
                <w:color w:val="000000"/>
              </w:rPr>
              <w:t>How can opposing views be used constructively?</w:t>
            </w:r>
          </w:p>
          <w:p w14:paraId="5790E05A" w14:textId="77777777" w:rsidR="00EC06BC" w:rsidRDefault="00EC06BC" w:rsidP="003E4B9F">
            <w:pPr>
              <w:pStyle w:val="NormalWeb"/>
              <w:numPr>
                <w:ilvl w:val="0"/>
                <w:numId w:val="37"/>
              </w:numPr>
              <w:spacing w:before="0" w:beforeAutospacing="0" w:after="0" w:afterAutospacing="0"/>
              <w:rPr>
                <w:color w:val="000000"/>
              </w:rPr>
            </w:pPr>
            <w:r w:rsidRPr="00292F9E">
              <w:rPr>
                <w:color w:val="000000"/>
              </w:rPr>
              <w:t>How are ethical criteria determined when establishing relationships in the family, workplace, and community?</w:t>
            </w:r>
          </w:p>
          <w:p w14:paraId="2C095DAA" w14:textId="07DDB6E0" w:rsidR="00EC06BC" w:rsidRPr="00292F9E" w:rsidRDefault="00EC06BC" w:rsidP="003E4B9F">
            <w:pPr>
              <w:pStyle w:val="NormalWeb"/>
              <w:numPr>
                <w:ilvl w:val="0"/>
                <w:numId w:val="37"/>
              </w:numPr>
              <w:spacing w:before="0" w:beforeAutospacing="0" w:after="0" w:afterAutospacing="0"/>
              <w:rPr>
                <w:color w:val="000000"/>
              </w:rPr>
            </w:pPr>
            <w:r>
              <w:rPr>
                <w:color w:val="000000"/>
              </w:rPr>
              <w:t xml:space="preserve">How does social media influence one’s relationships with others? </w:t>
            </w:r>
          </w:p>
          <w:p w14:paraId="6BFBB9D4" w14:textId="77777777" w:rsidR="00EC06BC" w:rsidRPr="00292F9E" w:rsidRDefault="00EC06BC" w:rsidP="00EC06BC">
            <w:pPr>
              <w:pStyle w:val="NormalWeb"/>
              <w:spacing w:before="0" w:beforeAutospacing="0" w:after="0" w:afterAutospacing="0"/>
              <w:rPr>
                <w:b/>
                <w:bCs/>
                <w:color w:val="000000"/>
              </w:rPr>
            </w:pPr>
            <w:r w:rsidRPr="00292F9E">
              <w:rPr>
                <w:b/>
                <w:bCs/>
                <w:color w:val="000000"/>
              </w:rPr>
              <w:t>Leadership</w:t>
            </w:r>
          </w:p>
          <w:p w14:paraId="3314F1C1" w14:textId="77777777" w:rsidR="00EC06BC" w:rsidRPr="00292F9E" w:rsidRDefault="00EC06BC" w:rsidP="003E4B9F">
            <w:pPr>
              <w:pStyle w:val="NormalWeb"/>
              <w:numPr>
                <w:ilvl w:val="0"/>
                <w:numId w:val="38"/>
              </w:numPr>
              <w:spacing w:before="0" w:beforeAutospacing="0" w:after="0" w:afterAutospacing="0"/>
              <w:rPr>
                <w:color w:val="000000"/>
              </w:rPr>
            </w:pPr>
            <w:r w:rsidRPr="00292F9E">
              <w:rPr>
                <w:color w:val="000000"/>
              </w:rPr>
              <w:t>How can leadership skills be used to establish ethical criteria?</w:t>
            </w:r>
          </w:p>
          <w:p w14:paraId="458B36C7" w14:textId="77777777" w:rsidR="00EC06BC" w:rsidRPr="00292F9E" w:rsidRDefault="00EC06BC" w:rsidP="003E4B9F">
            <w:pPr>
              <w:pStyle w:val="NormalWeb"/>
              <w:numPr>
                <w:ilvl w:val="0"/>
                <w:numId w:val="38"/>
              </w:numPr>
              <w:spacing w:before="0" w:beforeAutospacing="0" w:after="0" w:afterAutospacing="0"/>
              <w:rPr>
                <w:color w:val="000000"/>
              </w:rPr>
            </w:pPr>
            <w:r w:rsidRPr="00292F9E">
              <w:rPr>
                <w:color w:val="000000"/>
              </w:rPr>
              <w:t>What leadership skills help when dealing with opposing views?</w:t>
            </w:r>
          </w:p>
          <w:p w14:paraId="08C15CF1" w14:textId="77777777" w:rsidR="00EC06BC" w:rsidRPr="00292F9E" w:rsidRDefault="00EC06BC" w:rsidP="00EC06BC">
            <w:pPr>
              <w:pStyle w:val="NormalWeb"/>
              <w:spacing w:before="0" w:beforeAutospacing="0" w:after="0" w:afterAutospacing="0"/>
              <w:rPr>
                <w:b/>
                <w:bCs/>
                <w:color w:val="000000"/>
              </w:rPr>
            </w:pPr>
            <w:r w:rsidRPr="00292F9E">
              <w:rPr>
                <w:b/>
                <w:bCs/>
                <w:color w:val="000000"/>
              </w:rPr>
              <w:lastRenderedPageBreak/>
              <w:t>Management</w:t>
            </w:r>
          </w:p>
          <w:p w14:paraId="7D174B8F" w14:textId="77777777" w:rsidR="00EC06BC" w:rsidRPr="00292F9E" w:rsidRDefault="00EC06BC" w:rsidP="003E4B9F">
            <w:pPr>
              <w:pStyle w:val="NormalWeb"/>
              <w:numPr>
                <w:ilvl w:val="0"/>
                <w:numId w:val="39"/>
              </w:numPr>
              <w:spacing w:before="0" w:beforeAutospacing="0" w:after="0" w:afterAutospacing="0"/>
              <w:rPr>
                <w:color w:val="000000"/>
              </w:rPr>
            </w:pPr>
            <w:r w:rsidRPr="00292F9E">
              <w:rPr>
                <w:color w:val="000000"/>
              </w:rPr>
              <w:t>What role does management play in establishing ethical criteria?</w:t>
            </w:r>
          </w:p>
          <w:p w14:paraId="46C0061E" w14:textId="02A1C009" w:rsidR="00EC06BC" w:rsidRPr="00292F9E" w:rsidRDefault="00EC06BC" w:rsidP="003E4B9F">
            <w:pPr>
              <w:pStyle w:val="NormalWeb"/>
              <w:numPr>
                <w:ilvl w:val="0"/>
                <w:numId w:val="39"/>
              </w:numPr>
              <w:spacing w:before="0" w:beforeAutospacing="0" w:after="0" w:afterAutospacing="0"/>
              <w:rPr>
                <w:color w:val="000000"/>
              </w:rPr>
            </w:pPr>
            <w:r w:rsidRPr="00292F9E">
              <w:rPr>
                <w:color w:val="000000"/>
              </w:rPr>
              <w:t>What management skills are needed to eliminate bullying and harassment?</w:t>
            </w:r>
          </w:p>
        </w:tc>
        <w:tc>
          <w:tcPr>
            <w:tcW w:w="2741" w:type="dxa"/>
          </w:tcPr>
          <w:p w14:paraId="6F6C8205" w14:textId="3E724B65" w:rsidR="00EC06BC" w:rsidRPr="00EC06BC" w:rsidRDefault="00EC06BC" w:rsidP="00EC06BC">
            <w:pPr>
              <w:rPr>
                <w:rFonts w:ascii="Times New Roman" w:hAnsi="Times New Roman" w:cs="Times New Roman"/>
                <w:b/>
                <w:sz w:val="24"/>
                <w:szCs w:val="24"/>
                <w:u w:val="single"/>
              </w:rPr>
            </w:pPr>
            <w:r w:rsidRPr="00EC06BC">
              <w:rPr>
                <w:rFonts w:ascii="Times New Roman" w:hAnsi="Times New Roman" w:cs="Times New Roman"/>
                <w:color w:val="000000"/>
                <w:sz w:val="24"/>
                <w:szCs w:val="24"/>
              </w:rPr>
              <w:lastRenderedPageBreak/>
              <w:t>English: 9.RV, 9.RI, 10.RV, 10.RI, 11.RV, 11.RI, 12.RV, 12.RI</w:t>
            </w:r>
          </w:p>
        </w:tc>
        <w:tc>
          <w:tcPr>
            <w:tcW w:w="2863" w:type="dxa"/>
          </w:tcPr>
          <w:p w14:paraId="7FB58122" w14:textId="1A454B75"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7127F06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243DC355"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707B64B9"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48D40D09"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0A04E79E"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7936479A" w14:textId="77777777" w:rsidR="00EC06BC" w:rsidRPr="00337C03" w:rsidRDefault="00EC06BC" w:rsidP="00EC06BC">
            <w:pPr>
              <w:pStyle w:val="ListParagraph"/>
              <w:rPr>
                <w:rFonts w:ascii="Times New Roman" w:hAnsi="Times New Roman" w:cs="Times New Roman"/>
                <w:sz w:val="24"/>
                <w:szCs w:val="24"/>
              </w:rPr>
            </w:pPr>
          </w:p>
          <w:p w14:paraId="3265C96B"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05ECEC0F"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D28BB49"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4EA5D66E" w14:textId="77777777" w:rsidR="00EC06BC" w:rsidRPr="00337C03" w:rsidRDefault="00EC06BC" w:rsidP="00EC06BC">
            <w:pPr>
              <w:rPr>
                <w:rFonts w:ascii="Times New Roman" w:hAnsi="Times New Roman" w:cs="Times New Roman"/>
                <w:sz w:val="24"/>
                <w:szCs w:val="24"/>
              </w:rPr>
            </w:pPr>
          </w:p>
          <w:p w14:paraId="4B201DFD"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2A2B5F8F"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5CFDB2F6"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0BC7622F"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7B0E5E3E" w14:textId="77777777" w:rsidR="00EC06BC" w:rsidRPr="00337C03" w:rsidRDefault="00EC06BC" w:rsidP="00EC06BC">
            <w:pPr>
              <w:rPr>
                <w:rFonts w:ascii="Times New Roman" w:hAnsi="Times New Roman" w:cs="Times New Roman"/>
                <w:b/>
                <w:sz w:val="24"/>
                <w:szCs w:val="24"/>
                <w:u w:val="single"/>
              </w:rPr>
            </w:pPr>
          </w:p>
          <w:p w14:paraId="1A929C6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0587AD96"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411AF882"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42BC62BA"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502448B2"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1B05A750" w14:textId="77777777" w:rsidR="00EC06BC" w:rsidRPr="00337C03" w:rsidRDefault="00EC06BC" w:rsidP="00EC06BC">
            <w:pPr>
              <w:pStyle w:val="ListParagraph"/>
              <w:rPr>
                <w:rFonts w:ascii="Times New Roman" w:hAnsi="Times New Roman" w:cs="Times New Roman"/>
                <w:sz w:val="24"/>
                <w:szCs w:val="24"/>
              </w:rPr>
            </w:pPr>
          </w:p>
          <w:p w14:paraId="42F068F3" w14:textId="77777777" w:rsidR="00EC06BC" w:rsidRPr="00337C03" w:rsidRDefault="00EC06BC" w:rsidP="00EC06BC">
            <w:pPr>
              <w:rPr>
                <w:rFonts w:ascii="Times New Roman" w:hAnsi="Times New Roman" w:cs="Times New Roman"/>
                <w:b/>
                <w:sz w:val="24"/>
                <w:szCs w:val="24"/>
                <w:u w:val="single"/>
              </w:rPr>
            </w:pPr>
          </w:p>
          <w:p w14:paraId="1BF717A8"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715358A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Interpersonal Communications</w:t>
            </w:r>
          </w:p>
          <w:p w14:paraId="257CE99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441A277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3A69B3E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0426DE4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2297F2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54C73C2E" w14:textId="77777777" w:rsidR="00EC06BC" w:rsidRPr="00337C03" w:rsidRDefault="00EC06BC" w:rsidP="00EC06BC">
            <w:pPr>
              <w:pStyle w:val="NormalWeb"/>
              <w:spacing w:before="40" w:beforeAutospacing="0" w:after="96" w:afterAutospacing="0"/>
              <w:rPr>
                <w:color w:val="000000"/>
              </w:rPr>
            </w:pPr>
          </w:p>
        </w:tc>
      </w:tr>
      <w:tr w:rsidR="00EC06BC" w:rsidRPr="007B4DF8" w14:paraId="0E67ED50" w14:textId="7A5C86A7" w:rsidTr="002643FE">
        <w:tblPrEx>
          <w:tblCellMar>
            <w:left w:w="115" w:type="dxa"/>
            <w:right w:w="115" w:type="dxa"/>
          </w:tblCellMar>
        </w:tblPrEx>
        <w:tc>
          <w:tcPr>
            <w:tcW w:w="737" w:type="dxa"/>
          </w:tcPr>
          <w:p w14:paraId="6777E0D6" w14:textId="1A7A78CD"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47</w:t>
            </w:r>
          </w:p>
        </w:tc>
        <w:tc>
          <w:tcPr>
            <w:tcW w:w="3668" w:type="dxa"/>
          </w:tcPr>
          <w:p w14:paraId="51FCAC00" w14:textId="768500AD"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conflict-resolution methods. </w:t>
            </w:r>
          </w:p>
        </w:tc>
        <w:tc>
          <w:tcPr>
            <w:tcW w:w="4648" w:type="dxa"/>
          </w:tcPr>
          <w:p w14:paraId="5145E95B" w14:textId="77777777" w:rsidR="00EC06BC" w:rsidRPr="00292F9E" w:rsidRDefault="00EC06BC" w:rsidP="00EC06BC">
            <w:pPr>
              <w:spacing w:before="40" w:afterLines="40" w:after="96"/>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Identification should include</w:t>
            </w:r>
          </w:p>
          <w:p w14:paraId="02163336" w14:textId="77777777" w:rsidR="00EC06BC" w:rsidRPr="00292F9E" w:rsidRDefault="00EC06BC" w:rsidP="003E4B9F">
            <w:pPr>
              <w:numPr>
                <w:ilvl w:val="0"/>
                <w:numId w:val="40"/>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examining the conflict in terms of causes, values, and viewpoints of all involved</w:t>
            </w:r>
          </w:p>
          <w:p w14:paraId="28B7485B" w14:textId="77777777" w:rsidR="00EC06BC" w:rsidRPr="00292F9E" w:rsidRDefault="00EC06BC" w:rsidP="003E4B9F">
            <w:pPr>
              <w:numPr>
                <w:ilvl w:val="0"/>
                <w:numId w:val="40"/>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distinguishing the real conflict from the symptoms</w:t>
            </w:r>
          </w:p>
          <w:p w14:paraId="655F5D7B" w14:textId="3E0E4886" w:rsidR="00EC06BC" w:rsidRPr="00292F9E" w:rsidRDefault="00EC06BC" w:rsidP="003E4B9F">
            <w:pPr>
              <w:numPr>
                <w:ilvl w:val="0"/>
                <w:numId w:val="40"/>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establishing criteria for evaluating alternatives.</w:t>
            </w:r>
          </w:p>
        </w:tc>
        <w:tc>
          <w:tcPr>
            <w:tcW w:w="4053" w:type="dxa"/>
          </w:tcPr>
          <w:p w14:paraId="12A56373" w14:textId="77777777" w:rsidR="00EC06BC" w:rsidRDefault="00EC06BC" w:rsidP="00EC06BC">
            <w:pPr>
              <w:spacing w:before="40" w:afterLines="40" w:after="96"/>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Process/Skill Questions:</w:t>
            </w:r>
          </w:p>
          <w:p w14:paraId="6DE4F456" w14:textId="77777777" w:rsidR="00EC06BC" w:rsidRPr="00292F9E" w:rsidRDefault="00EC06BC" w:rsidP="00EC06BC">
            <w:pPr>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Thinking</w:t>
            </w:r>
          </w:p>
          <w:p w14:paraId="037E84FA" w14:textId="77777777" w:rsidR="00EC06BC" w:rsidRPr="00292F9E" w:rsidRDefault="00EC06BC" w:rsidP="003E4B9F">
            <w:pPr>
              <w:numPr>
                <w:ilvl w:val="0"/>
                <w:numId w:val="41"/>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Why is it important to examine the values affected in a conflict?</w:t>
            </w:r>
          </w:p>
          <w:p w14:paraId="27C01681" w14:textId="77777777" w:rsidR="00EC06BC" w:rsidRPr="00292F9E" w:rsidRDefault="00EC06BC" w:rsidP="003E4B9F">
            <w:pPr>
              <w:numPr>
                <w:ilvl w:val="0"/>
                <w:numId w:val="41"/>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Why are conflict-resolution methods important?</w:t>
            </w:r>
          </w:p>
          <w:p w14:paraId="0F2C28BC" w14:textId="77777777" w:rsidR="00EC06BC" w:rsidRPr="00292F9E" w:rsidRDefault="00EC06BC" w:rsidP="00EC06BC">
            <w:pPr>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Communication</w:t>
            </w:r>
          </w:p>
          <w:p w14:paraId="2C236DEB" w14:textId="2E1A72E4" w:rsidR="00EC06BC" w:rsidRPr="00292F9E" w:rsidRDefault="00EC06BC" w:rsidP="003E4B9F">
            <w:pPr>
              <w:numPr>
                <w:ilvl w:val="0"/>
                <w:numId w:val="42"/>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How can conflict</w:t>
            </w:r>
            <w:r>
              <w:rPr>
                <w:rFonts w:ascii="Times New Roman" w:eastAsia="Times New Roman" w:hAnsi="Times New Roman" w:cs="Times New Roman"/>
                <w:sz w:val="24"/>
                <w:szCs w:val="24"/>
              </w:rPr>
              <w:t>-</w:t>
            </w:r>
            <w:r w:rsidRPr="00292F9E">
              <w:rPr>
                <w:rFonts w:ascii="Times New Roman" w:eastAsia="Times New Roman" w:hAnsi="Times New Roman" w:cs="Times New Roman"/>
                <w:sz w:val="24"/>
                <w:szCs w:val="24"/>
              </w:rPr>
              <w:t>resolution methods be presented in a non-confrontational manner?</w:t>
            </w:r>
          </w:p>
          <w:p w14:paraId="663C9DFF" w14:textId="77777777" w:rsidR="00EC06BC" w:rsidRPr="00292F9E" w:rsidRDefault="00EC06BC" w:rsidP="003E4B9F">
            <w:pPr>
              <w:numPr>
                <w:ilvl w:val="0"/>
                <w:numId w:val="42"/>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How might one be able to communicate that they are able to understand all viewpoints of a conflict?</w:t>
            </w:r>
          </w:p>
          <w:p w14:paraId="3E86205F" w14:textId="77777777" w:rsidR="00EC06BC" w:rsidRPr="00292F9E" w:rsidRDefault="00EC06BC" w:rsidP="00EC06BC">
            <w:pPr>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Leadership</w:t>
            </w:r>
          </w:p>
          <w:p w14:paraId="3A94A318" w14:textId="77777777" w:rsidR="00EC06BC" w:rsidRPr="00292F9E" w:rsidRDefault="00EC06BC" w:rsidP="003E4B9F">
            <w:pPr>
              <w:numPr>
                <w:ilvl w:val="0"/>
                <w:numId w:val="43"/>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How can leaders encourage conflict-resolution alternatives?</w:t>
            </w:r>
          </w:p>
          <w:p w14:paraId="7341AD9A" w14:textId="77777777" w:rsidR="00EC06BC" w:rsidRPr="00292F9E" w:rsidRDefault="00EC06BC" w:rsidP="003E4B9F">
            <w:pPr>
              <w:numPr>
                <w:ilvl w:val="0"/>
                <w:numId w:val="43"/>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What skills are used to lead the conflict-resolution process?</w:t>
            </w:r>
          </w:p>
          <w:p w14:paraId="39ADDDA3" w14:textId="77777777" w:rsidR="00EC06BC" w:rsidRPr="00292F9E" w:rsidRDefault="00EC06BC" w:rsidP="00EC06BC">
            <w:pPr>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lastRenderedPageBreak/>
              <w:t>Management</w:t>
            </w:r>
          </w:p>
          <w:p w14:paraId="5E1C973F" w14:textId="47B66B12" w:rsidR="00EC06BC" w:rsidRPr="00292F9E" w:rsidRDefault="00EC06BC" w:rsidP="003E4B9F">
            <w:pPr>
              <w:numPr>
                <w:ilvl w:val="0"/>
                <w:numId w:val="44"/>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What resources should be included in conflict</w:t>
            </w:r>
            <w:r>
              <w:rPr>
                <w:rFonts w:ascii="Times New Roman" w:eastAsia="Times New Roman" w:hAnsi="Times New Roman" w:cs="Times New Roman"/>
                <w:sz w:val="24"/>
                <w:szCs w:val="24"/>
              </w:rPr>
              <w:t>-</w:t>
            </w:r>
            <w:r w:rsidRPr="00292F9E">
              <w:rPr>
                <w:rFonts w:ascii="Times New Roman" w:eastAsia="Times New Roman" w:hAnsi="Times New Roman" w:cs="Times New Roman"/>
                <w:sz w:val="24"/>
                <w:szCs w:val="24"/>
              </w:rPr>
              <w:t>resolution methods?</w:t>
            </w:r>
          </w:p>
          <w:p w14:paraId="7B1EA6A7" w14:textId="0936F56C" w:rsidR="00EC06BC" w:rsidRPr="00292F9E" w:rsidRDefault="00EC06BC" w:rsidP="003E4B9F">
            <w:pPr>
              <w:numPr>
                <w:ilvl w:val="0"/>
                <w:numId w:val="44"/>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Why is it important to consider alternatives to a conflict-resolution method?</w:t>
            </w:r>
          </w:p>
        </w:tc>
        <w:tc>
          <w:tcPr>
            <w:tcW w:w="2741" w:type="dxa"/>
          </w:tcPr>
          <w:p w14:paraId="0EEC4CAC" w14:textId="0337607A" w:rsidR="00EC06BC" w:rsidRPr="00337C03" w:rsidRDefault="00EC06BC" w:rsidP="00EC06BC">
            <w:pPr>
              <w:rPr>
                <w:rFonts w:ascii="Times New Roman" w:hAnsi="Times New Roman" w:cs="Times New Roman"/>
                <w:b/>
                <w:sz w:val="24"/>
                <w:szCs w:val="24"/>
                <w:u w:val="single"/>
              </w:rPr>
            </w:pPr>
            <w:r w:rsidRPr="006E707D">
              <w:rPr>
                <w:rFonts w:ascii="Times New Roman" w:eastAsia="Times New Roman" w:hAnsi="Times New Roman" w:cs="Times New Roman"/>
                <w:sz w:val="24"/>
                <w:szCs w:val="24"/>
              </w:rPr>
              <w:lastRenderedPageBreak/>
              <w:t>English: 9.RV, 9.RI, 10.RV, 10.RI, 11.RV, 11.RI, 12.RV, 12.RI</w:t>
            </w:r>
          </w:p>
        </w:tc>
        <w:tc>
          <w:tcPr>
            <w:tcW w:w="2863" w:type="dxa"/>
          </w:tcPr>
          <w:p w14:paraId="2B039497" w14:textId="30C4F4B3"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43684031"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117381C1"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17457673"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5EDDC921"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7D79EF65"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49E1F1EC" w14:textId="77777777" w:rsidR="00EC06BC" w:rsidRPr="00337C03" w:rsidRDefault="00EC06BC" w:rsidP="00EC06BC">
            <w:pPr>
              <w:rPr>
                <w:rFonts w:ascii="Times New Roman" w:hAnsi="Times New Roman" w:cs="Times New Roman"/>
                <w:sz w:val="24"/>
                <w:szCs w:val="24"/>
              </w:rPr>
            </w:pPr>
          </w:p>
          <w:p w14:paraId="7C0ACADD" w14:textId="77777777" w:rsidR="00EC06BC" w:rsidRPr="00337C03" w:rsidRDefault="00EC06BC" w:rsidP="00EC06BC">
            <w:pPr>
              <w:pStyle w:val="ListParagraph"/>
              <w:rPr>
                <w:rFonts w:ascii="Times New Roman" w:hAnsi="Times New Roman" w:cs="Times New Roman"/>
                <w:sz w:val="24"/>
                <w:szCs w:val="24"/>
              </w:rPr>
            </w:pPr>
          </w:p>
          <w:p w14:paraId="45158236"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65312A41"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2A2EFB3F"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67696E7C" w14:textId="77777777" w:rsidR="00EC06BC" w:rsidRPr="00337C03" w:rsidRDefault="00EC06BC" w:rsidP="00EC06BC">
            <w:pPr>
              <w:rPr>
                <w:rFonts w:ascii="Times New Roman" w:hAnsi="Times New Roman" w:cs="Times New Roman"/>
                <w:sz w:val="24"/>
                <w:szCs w:val="24"/>
              </w:rPr>
            </w:pPr>
          </w:p>
          <w:p w14:paraId="52C079A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3D076650"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5FECEDD1"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1F6C5434"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4F80743E" w14:textId="77777777" w:rsidR="00EC06BC" w:rsidRPr="00337C03" w:rsidRDefault="00EC06BC" w:rsidP="00EC06BC">
            <w:pPr>
              <w:rPr>
                <w:rFonts w:ascii="Times New Roman" w:hAnsi="Times New Roman" w:cs="Times New Roman"/>
                <w:b/>
                <w:sz w:val="24"/>
                <w:szCs w:val="24"/>
                <w:u w:val="single"/>
              </w:rPr>
            </w:pPr>
          </w:p>
          <w:p w14:paraId="0DF83D3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07509CBB"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3A99652F"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29CB9F35"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The Real You</w:t>
            </w:r>
          </w:p>
          <w:p w14:paraId="03A773A6"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4A0C4E0B" w14:textId="77777777" w:rsidR="00EC06BC" w:rsidRPr="00337C03" w:rsidRDefault="00EC06BC" w:rsidP="00EC06BC">
            <w:pPr>
              <w:pStyle w:val="ListParagraph"/>
              <w:rPr>
                <w:rFonts w:ascii="Times New Roman" w:hAnsi="Times New Roman" w:cs="Times New Roman"/>
                <w:sz w:val="24"/>
                <w:szCs w:val="24"/>
              </w:rPr>
            </w:pPr>
          </w:p>
          <w:p w14:paraId="551AD250" w14:textId="77777777" w:rsidR="00EC06BC" w:rsidRPr="00337C03" w:rsidRDefault="00EC06BC" w:rsidP="00EC06BC">
            <w:pPr>
              <w:rPr>
                <w:rFonts w:ascii="Times New Roman" w:hAnsi="Times New Roman" w:cs="Times New Roman"/>
                <w:b/>
                <w:sz w:val="24"/>
                <w:szCs w:val="24"/>
                <w:u w:val="single"/>
              </w:rPr>
            </w:pPr>
          </w:p>
          <w:p w14:paraId="01032A7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7181FF0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2321DF4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657E7DA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40A8577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15309FF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0574920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AA69B9E"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3E449F30" w14:textId="74ACEC6A" w:rsidTr="002643FE">
        <w:tblPrEx>
          <w:tblCellMar>
            <w:left w:w="115" w:type="dxa"/>
            <w:right w:w="115" w:type="dxa"/>
          </w:tblCellMar>
        </w:tblPrEx>
        <w:tc>
          <w:tcPr>
            <w:tcW w:w="737" w:type="dxa"/>
          </w:tcPr>
          <w:p w14:paraId="03DDD8E8" w14:textId="2831D79B"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48</w:t>
            </w:r>
          </w:p>
        </w:tc>
        <w:tc>
          <w:tcPr>
            <w:tcW w:w="3668" w:type="dxa"/>
            <w:hideMark/>
          </w:tcPr>
          <w:p w14:paraId="4407DA52" w14:textId="13552336"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Pr="007B4DF8">
              <w:rPr>
                <w:rFonts w:ascii="Times New Roman" w:eastAsia="Times New Roman" w:hAnsi="Times New Roman" w:cs="Times New Roman"/>
                <w:sz w:val="24"/>
                <w:szCs w:val="24"/>
              </w:rPr>
              <w:t xml:space="preserve"> conflict-prevention and management techniques. </w:t>
            </w:r>
          </w:p>
        </w:tc>
        <w:tc>
          <w:tcPr>
            <w:tcW w:w="4648" w:type="dxa"/>
          </w:tcPr>
          <w:p w14:paraId="1281183B" w14:textId="44349413" w:rsidR="00EC06BC"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w:t>
            </w:r>
            <w:r w:rsidRPr="00292F9E">
              <w:rPr>
                <w:rFonts w:ascii="Times New Roman" w:eastAsia="Times New Roman" w:hAnsi="Times New Roman" w:cs="Times New Roman"/>
                <w:sz w:val="24"/>
                <w:szCs w:val="24"/>
              </w:rPr>
              <w:t>tion should include</w:t>
            </w:r>
          </w:p>
          <w:p w14:paraId="7D8B4DFF" w14:textId="77777777" w:rsidR="00EC06BC" w:rsidRPr="00292F9E" w:rsidRDefault="00EC06BC" w:rsidP="003E4B9F">
            <w:pPr>
              <w:numPr>
                <w:ilvl w:val="0"/>
                <w:numId w:val="45"/>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identifying conflict-resolution alternatives</w:t>
            </w:r>
          </w:p>
          <w:p w14:paraId="643C232D" w14:textId="77777777" w:rsidR="00EC06BC" w:rsidRPr="00292F9E" w:rsidRDefault="00EC06BC" w:rsidP="003E4B9F">
            <w:pPr>
              <w:numPr>
                <w:ilvl w:val="0"/>
                <w:numId w:val="45"/>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selecting the most desirable alternative</w:t>
            </w:r>
          </w:p>
          <w:p w14:paraId="721E52C8" w14:textId="77777777" w:rsidR="00EC06BC" w:rsidRPr="00292F9E" w:rsidRDefault="00EC06BC" w:rsidP="003E4B9F">
            <w:pPr>
              <w:numPr>
                <w:ilvl w:val="0"/>
                <w:numId w:val="45"/>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testing the alternative to determine its effectiveness</w:t>
            </w:r>
          </w:p>
          <w:p w14:paraId="105AAFE8" w14:textId="77777777" w:rsidR="00EC06BC" w:rsidRPr="00292F9E" w:rsidRDefault="00EC06BC" w:rsidP="003E4B9F">
            <w:pPr>
              <w:numPr>
                <w:ilvl w:val="0"/>
                <w:numId w:val="45"/>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revising the resolution strategy as necessary</w:t>
            </w:r>
          </w:p>
          <w:p w14:paraId="7C4F67D5" w14:textId="730EFAA0" w:rsidR="00EC06BC" w:rsidRPr="00292F9E" w:rsidRDefault="00EC06BC" w:rsidP="003E4B9F">
            <w:pPr>
              <w:numPr>
                <w:ilvl w:val="0"/>
                <w:numId w:val="45"/>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identifying community resources available.</w:t>
            </w:r>
          </w:p>
        </w:tc>
        <w:tc>
          <w:tcPr>
            <w:tcW w:w="4053" w:type="dxa"/>
          </w:tcPr>
          <w:p w14:paraId="5C2DE6E1" w14:textId="77777777" w:rsidR="00EC06BC" w:rsidRDefault="00EC06BC" w:rsidP="00EC06BC">
            <w:pPr>
              <w:spacing w:before="40" w:afterLines="40" w:after="96"/>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Process/Skill Questions:</w:t>
            </w:r>
          </w:p>
          <w:p w14:paraId="67FF3B99" w14:textId="77777777" w:rsidR="00EC06BC" w:rsidRPr="00292F9E" w:rsidRDefault="00EC06BC" w:rsidP="00EC06BC">
            <w:pPr>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Thinking</w:t>
            </w:r>
          </w:p>
          <w:p w14:paraId="459E5212" w14:textId="77777777" w:rsidR="00EC06BC" w:rsidRPr="00292F9E" w:rsidRDefault="00EC06BC" w:rsidP="003E4B9F">
            <w:pPr>
              <w:numPr>
                <w:ilvl w:val="0"/>
                <w:numId w:val="46"/>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What are the desired goals for conflict resolution, beyond ending a conflict?</w:t>
            </w:r>
          </w:p>
          <w:p w14:paraId="65BF4F2F" w14:textId="77777777" w:rsidR="00EC06BC" w:rsidRPr="00292F9E" w:rsidRDefault="00EC06BC" w:rsidP="003E4B9F">
            <w:pPr>
              <w:numPr>
                <w:ilvl w:val="0"/>
                <w:numId w:val="46"/>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How might conflict affect a group’s goals?</w:t>
            </w:r>
          </w:p>
          <w:p w14:paraId="774DA553" w14:textId="77777777" w:rsidR="00EC06BC" w:rsidRPr="00292F9E" w:rsidRDefault="00EC06BC" w:rsidP="00EC06BC">
            <w:pPr>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Communication</w:t>
            </w:r>
          </w:p>
          <w:p w14:paraId="78CC4687" w14:textId="77777777" w:rsidR="00EC06BC" w:rsidRPr="00292F9E" w:rsidRDefault="00EC06BC" w:rsidP="003E4B9F">
            <w:pPr>
              <w:numPr>
                <w:ilvl w:val="0"/>
                <w:numId w:val="47"/>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How does attitude affect conflict and conflict resolution?</w:t>
            </w:r>
          </w:p>
          <w:p w14:paraId="4FBAA01A" w14:textId="77777777" w:rsidR="00EC06BC" w:rsidRPr="00292F9E" w:rsidRDefault="00EC06BC" w:rsidP="003E4B9F">
            <w:pPr>
              <w:numPr>
                <w:ilvl w:val="0"/>
                <w:numId w:val="47"/>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What communication roadblocks may hinder conflict prevention and management?</w:t>
            </w:r>
          </w:p>
          <w:p w14:paraId="459CF769" w14:textId="77777777" w:rsidR="00EC06BC" w:rsidRPr="00292F9E" w:rsidRDefault="00EC06BC" w:rsidP="00EC06BC">
            <w:pPr>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Leadership</w:t>
            </w:r>
          </w:p>
          <w:p w14:paraId="31CC5B8D" w14:textId="77777777" w:rsidR="00EC06BC" w:rsidRPr="00292F9E" w:rsidRDefault="00EC06BC" w:rsidP="003E4B9F">
            <w:pPr>
              <w:numPr>
                <w:ilvl w:val="0"/>
                <w:numId w:val="48"/>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lastRenderedPageBreak/>
              <w:t>What is management's role in the prevention of a conflict?</w:t>
            </w:r>
          </w:p>
          <w:p w14:paraId="07E0F2FD" w14:textId="77777777" w:rsidR="00EC06BC" w:rsidRPr="00292F9E" w:rsidRDefault="00EC06BC" w:rsidP="003E4B9F">
            <w:pPr>
              <w:numPr>
                <w:ilvl w:val="0"/>
                <w:numId w:val="48"/>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What skills should a leader possess to prevent the escalation of a conflict?</w:t>
            </w:r>
          </w:p>
          <w:p w14:paraId="5BD68151" w14:textId="77777777" w:rsidR="00EC06BC" w:rsidRPr="00292F9E" w:rsidRDefault="00EC06BC" w:rsidP="00EC06BC">
            <w:pPr>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Management</w:t>
            </w:r>
          </w:p>
          <w:p w14:paraId="4F2BDD1D" w14:textId="77777777" w:rsidR="00EC06BC" w:rsidRPr="00292F9E" w:rsidRDefault="00EC06BC" w:rsidP="003E4B9F">
            <w:pPr>
              <w:numPr>
                <w:ilvl w:val="0"/>
                <w:numId w:val="49"/>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What strategies are helpful in resolving conflict?</w:t>
            </w:r>
          </w:p>
          <w:p w14:paraId="35B0352B" w14:textId="67A003FA" w:rsidR="00EC06BC" w:rsidRPr="00292F9E" w:rsidRDefault="00EC06BC" w:rsidP="003E4B9F">
            <w:pPr>
              <w:numPr>
                <w:ilvl w:val="0"/>
                <w:numId w:val="49"/>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What is the value of using various methods of conflict resolution?</w:t>
            </w:r>
          </w:p>
        </w:tc>
        <w:tc>
          <w:tcPr>
            <w:tcW w:w="2741" w:type="dxa"/>
          </w:tcPr>
          <w:p w14:paraId="114EC74E" w14:textId="2377217A" w:rsidR="00EC06BC" w:rsidRPr="00337C03" w:rsidRDefault="00EC06BC" w:rsidP="00EC06BC">
            <w:pPr>
              <w:rPr>
                <w:rFonts w:ascii="Times New Roman" w:hAnsi="Times New Roman" w:cs="Times New Roman"/>
                <w:b/>
                <w:sz w:val="24"/>
                <w:szCs w:val="24"/>
                <w:u w:val="single"/>
              </w:rPr>
            </w:pPr>
            <w:r w:rsidRPr="006E707D">
              <w:rPr>
                <w:rFonts w:ascii="Times New Roman" w:eastAsia="Times New Roman" w:hAnsi="Times New Roman" w:cs="Times New Roman"/>
                <w:sz w:val="24"/>
                <w:szCs w:val="24"/>
              </w:rPr>
              <w:lastRenderedPageBreak/>
              <w:t>English: 9.RV, 9.RI, 10.RV, 10.RI, 11.RV, 11.RI, 12.RV, 12.RI</w:t>
            </w:r>
          </w:p>
        </w:tc>
        <w:tc>
          <w:tcPr>
            <w:tcW w:w="2863" w:type="dxa"/>
          </w:tcPr>
          <w:p w14:paraId="661375F4" w14:textId="1A462D91"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Community Service</w:t>
            </w:r>
          </w:p>
          <w:p w14:paraId="13A107BB" w14:textId="77777777" w:rsidR="00EC06BC" w:rsidRPr="00337C03" w:rsidRDefault="00EC06BC" w:rsidP="003E4B9F">
            <w:pPr>
              <w:pStyle w:val="ListParagraph"/>
              <w:widowControl w:val="0"/>
              <w:numPr>
                <w:ilvl w:val="0"/>
                <w:numId w:val="256"/>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Learn</w:t>
            </w:r>
          </w:p>
          <w:p w14:paraId="23B24E9A" w14:textId="77777777" w:rsidR="00EC06BC" w:rsidRPr="00337C03" w:rsidRDefault="00EC06BC" w:rsidP="003E4B9F">
            <w:pPr>
              <w:pStyle w:val="ListParagraph"/>
              <w:widowControl w:val="0"/>
              <w:numPr>
                <w:ilvl w:val="0"/>
                <w:numId w:val="256"/>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Serve</w:t>
            </w:r>
          </w:p>
          <w:p w14:paraId="0A7E303B" w14:textId="77777777" w:rsidR="00EC06BC" w:rsidRPr="00337C03" w:rsidRDefault="00EC06BC" w:rsidP="003E4B9F">
            <w:pPr>
              <w:pStyle w:val="ListParagraph"/>
              <w:widowControl w:val="0"/>
              <w:numPr>
                <w:ilvl w:val="0"/>
                <w:numId w:val="256"/>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w:t>
            </w:r>
          </w:p>
          <w:p w14:paraId="260D0973" w14:textId="77777777" w:rsidR="00EC06BC" w:rsidRPr="00337C03" w:rsidRDefault="00EC06BC" w:rsidP="00EC06BC">
            <w:pPr>
              <w:rPr>
                <w:rFonts w:ascii="Times New Roman" w:hAnsi="Times New Roman" w:cs="Times New Roman"/>
                <w:sz w:val="24"/>
                <w:szCs w:val="24"/>
              </w:rPr>
            </w:pPr>
          </w:p>
          <w:p w14:paraId="5D30353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1D76D19B"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7253F17C"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19641B8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30800EA3"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3BBE56D6"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10161E7F" w14:textId="77777777" w:rsidR="00EC06BC" w:rsidRPr="00337C03" w:rsidRDefault="00EC06BC" w:rsidP="00EC06BC">
            <w:pPr>
              <w:pStyle w:val="ListParagraph"/>
              <w:rPr>
                <w:rFonts w:ascii="Times New Roman" w:hAnsi="Times New Roman" w:cs="Times New Roman"/>
                <w:sz w:val="24"/>
                <w:szCs w:val="24"/>
              </w:rPr>
            </w:pPr>
          </w:p>
          <w:p w14:paraId="3B9C9DF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0263FC0C"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50C91580"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Family Ties</w:t>
            </w:r>
          </w:p>
          <w:p w14:paraId="4D4AB1BC" w14:textId="77777777" w:rsidR="00EC06BC" w:rsidRPr="00337C03" w:rsidRDefault="00EC06BC" w:rsidP="00EC06BC">
            <w:pPr>
              <w:rPr>
                <w:rFonts w:ascii="Times New Roman" w:hAnsi="Times New Roman" w:cs="Times New Roman"/>
                <w:sz w:val="24"/>
                <w:szCs w:val="24"/>
              </w:rPr>
            </w:pPr>
          </w:p>
          <w:p w14:paraId="459148C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71A2893B"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03779572"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1DACF761"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49E3F935" w14:textId="77777777" w:rsidR="00EC06BC" w:rsidRPr="00337C03" w:rsidRDefault="00EC06BC" w:rsidP="00EC06BC">
            <w:pPr>
              <w:rPr>
                <w:rFonts w:ascii="Times New Roman" w:hAnsi="Times New Roman" w:cs="Times New Roman"/>
                <w:b/>
                <w:sz w:val="24"/>
                <w:szCs w:val="24"/>
                <w:u w:val="single"/>
              </w:rPr>
            </w:pPr>
          </w:p>
          <w:p w14:paraId="49DC518D"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24316C42"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1712F83F"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4DCA3B50"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62524F44"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0AB7D06D" w14:textId="77777777" w:rsidR="00EC06BC" w:rsidRPr="00337C03" w:rsidRDefault="00EC06BC" w:rsidP="00EC06BC">
            <w:pPr>
              <w:pStyle w:val="ListParagraph"/>
              <w:rPr>
                <w:rFonts w:ascii="Times New Roman" w:hAnsi="Times New Roman" w:cs="Times New Roman"/>
                <w:sz w:val="24"/>
                <w:szCs w:val="24"/>
              </w:rPr>
            </w:pPr>
          </w:p>
          <w:p w14:paraId="48C3AE94" w14:textId="77777777" w:rsidR="00EC06BC" w:rsidRPr="00337C03" w:rsidRDefault="00EC06BC" w:rsidP="00EC06BC">
            <w:pPr>
              <w:rPr>
                <w:rFonts w:ascii="Times New Roman" w:hAnsi="Times New Roman" w:cs="Times New Roman"/>
                <w:b/>
                <w:sz w:val="24"/>
                <w:szCs w:val="24"/>
                <w:u w:val="single"/>
              </w:rPr>
            </w:pPr>
          </w:p>
          <w:p w14:paraId="160D3A76"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14887A6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52CCFB2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1CCC5F1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6769A1B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5A6ED76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94B75E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28F68D8E"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42AEF487" w14:textId="15A13B8F" w:rsidTr="002643FE">
        <w:tblPrEx>
          <w:tblCellMar>
            <w:left w:w="115" w:type="dxa"/>
            <w:right w:w="115" w:type="dxa"/>
          </w:tblCellMar>
        </w:tblPrEx>
        <w:tc>
          <w:tcPr>
            <w:tcW w:w="737" w:type="dxa"/>
          </w:tcPr>
          <w:p w14:paraId="0159AFE9" w14:textId="152DE00D"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49</w:t>
            </w:r>
          </w:p>
        </w:tc>
        <w:tc>
          <w:tcPr>
            <w:tcW w:w="3668" w:type="dxa"/>
          </w:tcPr>
          <w:p w14:paraId="699BD1CC" w14:textId="70D6F3F3"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Identify aspects of mental illness that can affect healthy relationships.</w:t>
            </w:r>
          </w:p>
        </w:tc>
        <w:tc>
          <w:tcPr>
            <w:tcW w:w="4648" w:type="dxa"/>
          </w:tcPr>
          <w:p w14:paraId="27EF8D3E" w14:textId="77777777" w:rsidR="00EC06BC" w:rsidRPr="009C4EF9" w:rsidRDefault="00EC06BC" w:rsidP="00EC06BC">
            <w:pPr>
              <w:spacing w:before="40" w:afterLines="40" w:after="96"/>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Identification should include</w:t>
            </w:r>
          </w:p>
          <w:p w14:paraId="2C0A4E87" w14:textId="77777777" w:rsidR="00EC06BC" w:rsidRPr="009C4EF9" w:rsidRDefault="00EC06BC" w:rsidP="003E4B9F">
            <w:pPr>
              <w:numPr>
                <w:ilvl w:val="0"/>
                <w:numId w:val="50"/>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symptoms of mental illness</w:t>
            </w:r>
          </w:p>
          <w:p w14:paraId="22736411" w14:textId="3021855B" w:rsidR="00EC06BC" w:rsidRPr="009C4EF9" w:rsidRDefault="00EC06BC" w:rsidP="003E4B9F">
            <w:pPr>
              <w:numPr>
                <w:ilvl w:val="0"/>
                <w:numId w:val="50"/>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lastRenderedPageBreak/>
              <w:t xml:space="preserve">family dynamics involved in mental illness (e.g., genetics, substance use, </w:t>
            </w:r>
            <w:r>
              <w:rPr>
                <w:rFonts w:ascii="Times New Roman" w:eastAsia="Times New Roman" w:hAnsi="Times New Roman" w:cs="Times New Roman"/>
                <w:sz w:val="24"/>
                <w:szCs w:val="24"/>
              </w:rPr>
              <w:t xml:space="preserve">addiction, </w:t>
            </w:r>
            <w:r w:rsidRPr="009C4EF9">
              <w:rPr>
                <w:rFonts w:ascii="Times New Roman" w:eastAsia="Times New Roman" w:hAnsi="Times New Roman" w:cs="Times New Roman"/>
                <w:sz w:val="24"/>
                <w:szCs w:val="24"/>
              </w:rPr>
              <w:t>poor nutrition</w:t>
            </w:r>
            <w:r>
              <w:rPr>
                <w:rFonts w:ascii="Times New Roman" w:eastAsia="Times New Roman" w:hAnsi="Times New Roman" w:cs="Times New Roman"/>
                <w:sz w:val="24"/>
                <w:szCs w:val="24"/>
              </w:rPr>
              <w:t>, trauma</w:t>
            </w:r>
            <w:r w:rsidRPr="009C4EF9">
              <w:rPr>
                <w:rFonts w:ascii="Times New Roman" w:eastAsia="Times New Roman" w:hAnsi="Times New Roman" w:cs="Times New Roman"/>
                <w:sz w:val="24"/>
                <w:szCs w:val="24"/>
              </w:rPr>
              <w:t>)</w:t>
            </w:r>
          </w:p>
          <w:p w14:paraId="420C0AF6" w14:textId="77777777" w:rsidR="00EC06BC" w:rsidRDefault="00EC06BC" w:rsidP="003E4B9F">
            <w:pPr>
              <w:numPr>
                <w:ilvl w:val="0"/>
                <w:numId w:val="50"/>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resources for student and family support.</w:t>
            </w:r>
          </w:p>
          <w:p w14:paraId="129FB25E" w14:textId="77777777" w:rsidR="00EC06BC" w:rsidRDefault="00EC06BC" w:rsidP="00EC06BC">
            <w:pPr>
              <w:spacing w:before="40" w:afterLines="40" w:after="96"/>
              <w:rPr>
                <w:rFonts w:ascii="Times New Roman" w:eastAsia="Times New Roman" w:hAnsi="Times New Roman" w:cs="Times New Roman"/>
                <w:sz w:val="24"/>
                <w:szCs w:val="24"/>
              </w:rPr>
            </w:pPr>
          </w:p>
          <w:p w14:paraId="2ED3343D" w14:textId="77777777" w:rsidR="00EC06BC" w:rsidRPr="009C4EF9" w:rsidRDefault="00EC06BC" w:rsidP="00EC06BC">
            <w:pPr>
              <w:spacing w:before="40" w:afterLines="40" w:after="96"/>
              <w:rPr>
                <w:rFonts w:ascii="Times New Roman" w:eastAsia="Times New Roman" w:hAnsi="Times New Roman" w:cs="Times New Roman"/>
                <w:sz w:val="24"/>
                <w:szCs w:val="24"/>
              </w:rPr>
            </w:pPr>
            <w:r w:rsidRPr="009C4EF9">
              <w:rPr>
                <w:rFonts w:ascii="Times New Roman" w:eastAsia="Times New Roman" w:hAnsi="Times New Roman" w:cs="Times New Roman"/>
                <w:b/>
                <w:bCs/>
                <w:sz w:val="24"/>
                <w:szCs w:val="24"/>
              </w:rPr>
              <w:t>Teacher Resources:</w:t>
            </w:r>
          </w:p>
          <w:p w14:paraId="6507A824" w14:textId="3C366E00" w:rsidR="00EC06BC" w:rsidRPr="00FA624B" w:rsidRDefault="00EC06BC" w:rsidP="003E4B9F">
            <w:pPr>
              <w:numPr>
                <w:ilvl w:val="0"/>
                <w:numId w:val="51"/>
              </w:numPr>
              <w:spacing w:before="40" w:afterLines="40" w:after="96"/>
              <w:rPr>
                <w:rFonts w:ascii="Times New Roman" w:eastAsia="Times New Roman" w:hAnsi="Times New Roman" w:cs="Times New Roman"/>
                <w:sz w:val="24"/>
                <w:szCs w:val="24"/>
              </w:rPr>
            </w:pPr>
            <w:hyperlink r:id="rId18" w:history="1">
              <w:r w:rsidRPr="0061243B">
                <w:rPr>
                  <w:rStyle w:val="Hyperlink"/>
                  <w:rFonts w:ascii="Times New Roman" w:eastAsia="Times New Roman" w:hAnsi="Times New Roman" w:cs="Times New Roman"/>
                  <w:sz w:val="24"/>
                  <w:szCs w:val="24"/>
                </w:rPr>
                <w:t>Families and Youth</w:t>
              </w:r>
            </w:hyperlink>
            <w:r w:rsidRPr="00FA624B">
              <w:t xml:space="preserve">, </w:t>
            </w:r>
            <w:r w:rsidRPr="00FA624B">
              <w:rPr>
                <w:rFonts w:ascii="Times New Roman" w:hAnsi="Times New Roman" w:cs="Times New Roman"/>
                <w:sz w:val="24"/>
                <w:szCs w:val="24"/>
              </w:rPr>
              <w:t xml:space="preserve">American Academy of Child and Adolescent Psychiatry </w:t>
            </w:r>
          </w:p>
          <w:p w14:paraId="2F191829" w14:textId="2C74F158" w:rsidR="00EC06BC" w:rsidRPr="00FA624B" w:rsidRDefault="00EC06BC" w:rsidP="003E4B9F">
            <w:pPr>
              <w:numPr>
                <w:ilvl w:val="0"/>
                <w:numId w:val="51"/>
              </w:numPr>
              <w:spacing w:before="40" w:afterLines="40" w:after="96"/>
              <w:rPr>
                <w:rFonts w:ascii="Times New Roman" w:eastAsia="Times New Roman" w:hAnsi="Times New Roman" w:cs="Times New Roman"/>
                <w:sz w:val="24"/>
                <w:szCs w:val="24"/>
              </w:rPr>
            </w:pPr>
            <w:hyperlink r:id="rId19" w:history="1">
              <w:r w:rsidRPr="00FA624B">
                <w:rPr>
                  <w:rStyle w:val="Hyperlink"/>
                  <w:rFonts w:ascii="Times New Roman" w:eastAsia="Times New Roman" w:hAnsi="Times New Roman" w:cs="Times New Roman"/>
                  <w:sz w:val="24"/>
                  <w:szCs w:val="24"/>
                </w:rPr>
                <w:t>Free Unit Lesson Plans for High School Teachers of Psychology</w:t>
              </w:r>
            </w:hyperlink>
            <w:r w:rsidRPr="00FA624B">
              <w:rPr>
                <w:rFonts w:ascii="Times New Roman" w:hAnsi="Times New Roman" w:cs="Times New Roman"/>
                <w:sz w:val="24"/>
                <w:szCs w:val="24"/>
              </w:rPr>
              <w:t xml:space="preserve">, American Psychological Association </w:t>
            </w:r>
          </w:p>
          <w:p w14:paraId="191FA1C5" w14:textId="0F26D563" w:rsidR="00EC06BC" w:rsidRPr="009C4EF9" w:rsidRDefault="00EC06BC" w:rsidP="003E4B9F">
            <w:pPr>
              <w:numPr>
                <w:ilvl w:val="0"/>
                <w:numId w:val="51"/>
              </w:numPr>
              <w:spacing w:before="40" w:afterLines="40" w:after="96"/>
              <w:rPr>
                <w:rFonts w:ascii="Times New Roman" w:eastAsia="Times New Roman" w:hAnsi="Times New Roman" w:cs="Times New Roman"/>
                <w:sz w:val="24"/>
                <w:szCs w:val="24"/>
              </w:rPr>
            </w:pPr>
            <w:hyperlink r:id="rId20" w:history="1">
              <w:r w:rsidRPr="00D73AB3">
                <w:rPr>
                  <w:rStyle w:val="Hyperlink"/>
                  <w:rFonts w:ascii="Times New Roman" w:eastAsia="Times New Roman" w:hAnsi="Times New Roman" w:cs="Times New Roman"/>
                  <w:sz w:val="24"/>
                  <w:szCs w:val="24"/>
                </w:rPr>
                <w:t>Student Body</w:t>
              </w:r>
            </w:hyperlink>
            <w:r>
              <w:rPr>
                <w:rFonts w:ascii="Times New Roman" w:eastAsia="Times New Roman" w:hAnsi="Times New Roman" w:cs="Times New Roman"/>
                <w:sz w:val="24"/>
                <w:szCs w:val="24"/>
              </w:rPr>
              <w:t>, FCCLA</w:t>
            </w:r>
          </w:p>
          <w:p w14:paraId="19CC6564" w14:textId="5B20B470" w:rsidR="00EC06BC" w:rsidRPr="009C4EF9" w:rsidRDefault="00EC06BC" w:rsidP="00EC06BC">
            <w:pPr>
              <w:spacing w:before="40" w:afterLines="40" w:after="96"/>
              <w:ind w:left="720"/>
              <w:rPr>
                <w:rFonts w:ascii="Times New Roman" w:eastAsia="Times New Roman" w:hAnsi="Times New Roman" w:cs="Times New Roman"/>
                <w:sz w:val="24"/>
                <w:szCs w:val="24"/>
              </w:rPr>
            </w:pPr>
          </w:p>
        </w:tc>
        <w:tc>
          <w:tcPr>
            <w:tcW w:w="4053" w:type="dxa"/>
          </w:tcPr>
          <w:p w14:paraId="6AB8B9D2" w14:textId="77777777" w:rsidR="00EC06BC" w:rsidRDefault="00EC06BC" w:rsidP="00EC06BC">
            <w:pPr>
              <w:spacing w:before="40" w:afterLines="40" w:after="96"/>
              <w:rPr>
                <w:rFonts w:ascii="Times New Roman" w:eastAsia="Times New Roman" w:hAnsi="Times New Roman" w:cs="Times New Roman"/>
                <w:b/>
                <w:bCs/>
                <w:sz w:val="24"/>
                <w:szCs w:val="24"/>
              </w:rPr>
            </w:pPr>
            <w:r w:rsidRPr="009C4EF9">
              <w:rPr>
                <w:rFonts w:ascii="Times New Roman" w:eastAsia="Times New Roman" w:hAnsi="Times New Roman" w:cs="Times New Roman"/>
                <w:b/>
                <w:bCs/>
                <w:sz w:val="24"/>
                <w:szCs w:val="24"/>
              </w:rPr>
              <w:lastRenderedPageBreak/>
              <w:t>Process/Skill Questions:</w:t>
            </w:r>
          </w:p>
          <w:p w14:paraId="4BBD8EEC" w14:textId="77777777" w:rsidR="00EC06BC" w:rsidRPr="009C4EF9" w:rsidRDefault="00EC06BC" w:rsidP="00EC06BC">
            <w:pPr>
              <w:rPr>
                <w:rFonts w:ascii="Times New Roman" w:eastAsia="Times New Roman" w:hAnsi="Times New Roman" w:cs="Times New Roman"/>
                <w:b/>
                <w:bCs/>
                <w:sz w:val="24"/>
                <w:szCs w:val="24"/>
              </w:rPr>
            </w:pPr>
            <w:r w:rsidRPr="009C4EF9">
              <w:rPr>
                <w:rFonts w:ascii="Times New Roman" w:eastAsia="Times New Roman" w:hAnsi="Times New Roman" w:cs="Times New Roman"/>
                <w:b/>
                <w:bCs/>
                <w:sz w:val="24"/>
                <w:szCs w:val="24"/>
              </w:rPr>
              <w:t>Thinking</w:t>
            </w:r>
          </w:p>
          <w:p w14:paraId="4220C136" w14:textId="77777777" w:rsidR="00EC06BC" w:rsidRPr="009C4EF9" w:rsidRDefault="00EC06BC" w:rsidP="003E4B9F">
            <w:pPr>
              <w:numPr>
                <w:ilvl w:val="0"/>
                <w:numId w:val="52"/>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How can mental illness affect relationships?</w:t>
            </w:r>
          </w:p>
          <w:p w14:paraId="7DA10769" w14:textId="77777777" w:rsidR="00EC06BC" w:rsidRDefault="00EC06BC" w:rsidP="003E4B9F">
            <w:pPr>
              <w:numPr>
                <w:ilvl w:val="0"/>
                <w:numId w:val="52"/>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lastRenderedPageBreak/>
              <w:t>How can substance abuse add to the negative effects of mental illness?</w:t>
            </w:r>
          </w:p>
          <w:p w14:paraId="26B52D1E" w14:textId="53BDEDA8" w:rsidR="00EC06BC" w:rsidRPr="009C4EF9" w:rsidRDefault="00EC06BC" w:rsidP="003E4B9F">
            <w:pPr>
              <w:numPr>
                <w:ilvl w:val="0"/>
                <w:numId w:val="5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is social media like substance use? </w:t>
            </w:r>
          </w:p>
          <w:p w14:paraId="25A63C56" w14:textId="77777777" w:rsidR="00EC06BC" w:rsidRPr="009C4EF9" w:rsidRDefault="00EC06BC" w:rsidP="00EC06BC">
            <w:pPr>
              <w:rPr>
                <w:rFonts w:ascii="Times New Roman" w:eastAsia="Times New Roman" w:hAnsi="Times New Roman" w:cs="Times New Roman"/>
                <w:b/>
                <w:bCs/>
                <w:sz w:val="24"/>
                <w:szCs w:val="24"/>
              </w:rPr>
            </w:pPr>
            <w:r w:rsidRPr="009C4EF9">
              <w:rPr>
                <w:rFonts w:ascii="Times New Roman" w:eastAsia="Times New Roman" w:hAnsi="Times New Roman" w:cs="Times New Roman"/>
                <w:b/>
                <w:bCs/>
                <w:sz w:val="24"/>
                <w:szCs w:val="24"/>
              </w:rPr>
              <w:t>Communication</w:t>
            </w:r>
          </w:p>
          <w:p w14:paraId="75656603" w14:textId="77777777" w:rsidR="00EC06BC" w:rsidRPr="009C4EF9" w:rsidRDefault="00EC06BC" w:rsidP="003E4B9F">
            <w:pPr>
              <w:numPr>
                <w:ilvl w:val="0"/>
                <w:numId w:val="53"/>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Why is it important for human services personnel to provide multilingual services?</w:t>
            </w:r>
          </w:p>
          <w:p w14:paraId="4E0778D3" w14:textId="77777777" w:rsidR="00EC06BC" w:rsidRPr="009C4EF9" w:rsidRDefault="00EC06BC" w:rsidP="003E4B9F">
            <w:pPr>
              <w:numPr>
                <w:ilvl w:val="0"/>
                <w:numId w:val="53"/>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What communication skills support healthy relationships?</w:t>
            </w:r>
          </w:p>
          <w:p w14:paraId="0FB31AAF" w14:textId="77777777" w:rsidR="00EC06BC" w:rsidRPr="009C4EF9" w:rsidRDefault="00EC06BC" w:rsidP="00EC06BC">
            <w:pPr>
              <w:rPr>
                <w:rFonts w:ascii="Times New Roman" w:eastAsia="Times New Roman" w:hAnsi="Times New Roman" w:cs="Times New Roman"/>
                <w:b/>
                <w:bCs/>
                <w:sz w:val="24"/>
                <w:szCs w:val="24"/>
              </w:rPr>
            </w:pPr>
            <w:r w:rsidRPr="009C4EF9">
              <w:rPr>
                <w:rFonts w:ascii="Times New Roman" w:eastAsia="Times New Roman" w:hAnsi="Times New Roman" w:cs="Times New Roman"/>
                <w:b/>
                <w:bCs/>
                <w:sz w:val="24"/>
                <w:szCs w:val="24"/>
              </w:rPr>
              <w:t>Leadership</w:t>
            </w:r>
          </w:p>
          <w:p w14:paraId="651371DB" w14:textId="77777777" w:rsidR="00EC06BC" w:rsidRPr="009C4EF9" w:rsidRDefault="00EC06BC" w:rsidP="003E4B9F">
            <w:pPr>
              <w:numPr>
                <w:ilvl w:val="0"/>
                <w:numId w:val="54"/>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What responsibility does a school community have in offering student support for mental illness?</w:t>
            </w:r>
          </w:p>
          <w:p w14:paraId="3603C6EF" w14:textId="77777777" w:rsidR="00EC06BC" w:rsidRPr="009C4EF9" w:rsidRDefault="00EC06BC" w:rsidP="003E4B9F">
            <w:pPr>
              <w:numPr>
                <w:ilvl w:val="0"/>
                <w:numId w:val="54"/>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What resources and support systems are needed to provide care for mental illness?</w:t>
            </w:r>
          </w:p>
          <w:p w14:paraId="49F399A3" w14:textId="77777777" w:rsidR="00EC06BC" w:rsidRPr="009C4EF9" w:rsidRDefault="00EC06BC" w:rsidP="00EC06BC">
            <w:pPr>
              <w:rPr>
                <w:rFonts w:ascii="Times New Roman" w:eastAsia="Times New Roman" w:hAnsi="Times New Roman" w:cs="Times New Roman"/>
                <w:b/>
                <w:bCs/>
                <w:sz w:val="24"/>
                <w:szCs w:val="24"/>
              </w:rPr>
            </w:pPr>
            <w:r w:rsidRPr="009C4EF9">
              <w:rPr>
                <w:rFonts w:ascii="Times New Roman" w:eastAsia="Times New Roman" w:hAnsi="Times New Roman" w:cs="Times New Roman"/>
                <w:b/>
                <w:bCs/>
                <w:sz w:val="24"/>
                <w:szCs w:val="24"/>
              </w:rPr>
              <w:t>Management</w:t>
            </w:r>
          </w:p>
          <w:p w14:paraId="2159E1C0" w14:textId="77777777" w:rsidR="00EC06BC" w:rsidRPr="009C4EF9" w:rsidRDefault="00EC06BC" w:rsidP="003E4B9F">
            <w:pPr>
              <w:numPr>
                <w:ilvl w:val="0"/>
                <w:numId w:val="55"/>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Where can someone obtain resources for student or family support?</w:t>
            </w:r>
          </w:p>
          <w:p w14:paraId="0C056F77" w14:textId="0ED3C548" w:rsidR="00EC06BC" w:rsidRPr="007B54C2" w:rsidRDefault="00EC06BC" w:rsidP="003E4B9F">
            <w:pPr>
              <w:numPr>
                <w:ilvl w:val="0"/>
                <w:numId w:val="55"/>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What are some obstacles in the delivery of student support? Of family support?</w:t>
            </w:r>
          </w:p>
        </w:tc>
        <w:tc>
          <w:tcPr>
            <w:tcW w:w="2741" w:type="dxa"/>
          </w:tcPr>
          <w:p w14:paraId="4B5C8947" w14:textId="1715D4E2" w:rsidR="00EC06BC" w:rsidRPr="00337C03" w:rsidRDefault="00EC06BC" w:rsidP="00EC06BC">
            <w:pPr>
              <w:rPr>
                <w:rFonts w:ascii="Times New Roman" w:hAnsi="Times New Roman" w:cs="Times New Roman"/>
                <w:b/>
                <w:sz w:val="24"/>
                <w:szCs w:val="24"/>
                <w:u w:val="single"/>
              </w:rPr>
            </w:pPr>
            <w:r w:rsidRPr="006E707D">
              <w:rPr>
                <w:rFonts w:ascii="Times New Roman" w:eastAsia="Times New Roman" w:hAnsi="Times New Roman" w:cs="Times New Roman"/>
                <w:sz w:val="24"/>
                <w:szCs w:val="24"/>
              </w:rPr>
              <w:lastRenderedPageBreak/>
              <w:t>English: 9.RV, 9.RI, 10.RV, 10.RI, 11.RV, 11.RI, 12.RV, 12.RI</w:t>
            </w:r>
          </w:p>
        </w:tc>
        <w:tc>
          <w:tcPr>
            <w:tcW w:w="2863" w:type="dxa"/>
          </w:tcPr>
          <w:p w14:paraId="6E05988A" w14:textId="1640B496"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67B9C75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5D20388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38258589"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1280A13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Safety</w:t>
            </w:r>
          </w:p>
          <w:p w14:paraId="6BB5FA58"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3F51FEBA" w14:textId="77777777" w:rsidR="00EC06BC" w:rsidRPr="00337C03" w:rsidRDefault="00EC06BC" w:rsidP="00EC06BC">
            <w:pPr>
              <w:pStyle w:val="ListParagraph"/>
              <w:rPr>
                <w:rFonts w:ascii="Times New Roman" w:hAnsi="Times New Roman" w:cs="Times New Roman"/>
                <w:sz w:val="24"/>
                <w:szCs w:val="24"/>
              </w:rPr>
            </w:pPr>
          </w:p>
          <w:p w14:paraId="47A5E9AE"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3029652"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554DA706"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1F0D65DA" w14:textId="77777777" w:rsidR="00EC06BC" w:rsidRPr="00337C03" w:rsidRDefault="00EC06BC" w:rsidP="00EC06BC">
            <w:pPr>
              <w:rPr>
                <w:rFonts w:ascii="Times New Roman" w:hAnsi="Times New Roman" w:cs="Times New Roman"/>
                <w:sz w:val="24"/>
                <w:szCs w:val="24"/>
              </w:rPr>
            </w:pPr>
          </w:p>
          <w:p w14:paraId="60091969"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5820BA58"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7A999CB4"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721DA451"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041D80E6" w14:textId="77777777" w:rsidR="00EC06BC" w:rsidRPr="00337C03" w:rsidRDefault="00EC06BC" w:rsidP="00EC06BC">
            <w:pPr>
              <w:rPr>
                <w:rFonts w:ascii="Times New Roman" w:hAnsi="Times New Roman" w:cs="Times New Roman"/>
                <w:b/>
                <w:sz w:val="24"/>
                <w:szCs w:val="24"/>
                <w:u w:val="single"/>
              </w:rPr>
            </w:pPr>
          </w:p>
          <w:p w14:paraId="7AE697D8"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7B5C44AF"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1DC3DA4C"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7D9A5EA9"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262E7D6C"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608E4DCE" w14:textId="77777777" w:rsidR="00EC06BC" w:rsidRPr="00337C03" w:rsidRDefault="00EC06BC" w:rsidP="00EC06BC">
            <w:pPr>
              <w:pStyle w:val="ListParagraph"/>
              <w:rPr>
                <w:rFonts w:ascii="Times New Roman" w:hAnsi="Times New Roman" w:cs="Times New Roman"/>
                <w:sz w:val="24"/>
                <w:szCs w:val="24"/>
              </w:rPr>
            </w:pPr>
          </w:p>
          <w:p w14:paraId="4E4BD32B" w14:textId="77777777" w:rsidR="00EC06BC" w:rsidRPr="00337C03" w:rsidRDefault="00EC06BC" w:rsidP="00EC06BC">
            <w:pPr>
              <w:rPr>
                <w:rFonts w:ascii="Times New Roman" w:hAnsi="Times New Roman" w:cs="Times New Roman"/>
                <w:b/>
                <w:sz w:val="24"/>
                <w:szCs w:val="24"/>
                <w:u w:val="single"/>
              </w:rPr>
            </w:pPr>
          </w:p>
          <w:p w14:paraId="4DF0F1B6"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2F75ABD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504DE69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579505E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0B0F515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65B0772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3DD9143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65768E8D"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7147C0CA" w14:textId="18B71C6D" w:rsidTr="002643FE">
        <w:tblPrEx>
          <w:tblCellMar>
            <w:left w:w="115" w:type="dxa"/>
            <w:right w:w="115" w:type="dxa"/>
          </w:tblCellMar>
        </w:tblPrEx>
        <w:tc>
          <w:tcPr>
            <w:tcW w:w="737" w:type="dxa"/>
            <w:shd w:val="clear" w:color="auto" w:fill="AEAAAA" w:themeFill="background2" w:themeFillShade="BF"/>
          </w:tcPr>
          <w:p w14:paraId="634CC57C"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68A5E565" w14:textId="597D221F" w:rsidR="00EC06BC" w:rsidRPr="007B4DF8" w:rsidRDefault="00EC06BC" w:rsidP="00EC06BC">
            <w:pPr>
              <w:spacing w:before="40" w:afterLines="40" w:after="96"/>
              <w:rPr>
                <w:rFonts w:ascii="Times New Roman" w:eastAsia="Times New Roman" w:hAnsi="Times New Roman" w:cs="Times New Roman"/>
                <w:b/>
                <w:bCs/>
                <w:sz w:val="24"/>
                <w:szCs w:val="24"/>
              </w:rPr>
            </w:pPr>
            <w:r w:rsidRPr="004C77F3">
              <w:rPr>
                <w:rFonts w:ascii="Times New Roman" w:eastAsia="Times New Roman" w:hAnsi="Times New Roman" w:cs="Times New Roman"/>
                <w:b/>
                <w:bCs/>
                <w:sz w:val="24"/>
                <w:szCs w:val="24"/>
              </w:rPr>
              <w:t>Managing Resources to Achieve Goals</w:t>
            </w:r>
          </w:p>
        </w:tc>
        <w:tc>
          <w:tcPr>
            <w:tcW w:w="4648" w:type="dxa"/>
            <w:shd w:val="clear" w:color="auto" w:fill="AEAAAA" w:themeFill="background2" w:themeFillShade="BF"/>
          </w:tcPr>
          <w:p w14:paraId="3F5E4C67"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7BEFAC90"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21674547" w14:textId="77777777" w:rsidR="00EC06BC" w:rsidRPr="00337C03" w:rsidRDefault="00EC06BC" w:rsidP="00EC06BC">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4CE7BCED" w14:textId="380B37C5" w:rsidR="00EC06BC" w:rsidRPr="00337C03" w:rsidRDefault="00EC06BC" w:rsidP="00EC06BC">
            <w:pPr>
              <w:spacing w:before="40" w:afterLines="40" w:after="96"/>
              <w:rPr>
                <w:rFonts w:ascii="Times New Roman" w:eastAsia="Times New Roman" w:hAnsi="Times New Roman" w:cs="Times New Roman"/>
                <w:b/>
                <w:bCs/>
                <w:sz w:val="24"/>
                <w:szCs w:val="24"/>
              </w:rPr>
            </w:pPr>
          </w:p>
        </w:tc>
      </w:tr>
      <w:tr w:rsidR="00EC06BC" w:rsidRPr="007B4DF8" w14:paraId="42F0E550" w14:textId="49C689E6" w:rsidTr="002643FE">
        <w:tblPrEx>
          <w:tblCellMar>
            <w:left w:w="115" w:type="dxa"/>
            <w:right w:w="115" w:type="dxa"/>
          </w:tblCellMar>
        </w:tblPrEx>
        <w:tc>
          <w:tcPr>
            <w:tcW w:w="737" w:type="dxa"/>
          </w:tcPr>
          <w:p w14:paraId="42F572FC" w14:textId="3B13A857"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3668" w:type="dxa"/>
            <w:hideMark/>
          </w:tcPr>
          <w:p w14:paraId="68BBE66A" w14:textId="134115FE"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Distinguish between wants and needs. </w:t>
            </w:r>
          </w:p>
        </w:tc>
        <w:tc>
          <w:tcPr>
            <w:tcW w:w="4648" w:type="dxa"/>
          </w:tcPr>
          <w:p w14:paraId="687120EA" w14:textId="77777777" w:rsidR="00EC06BC"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Distinction should include</w:t>
            </w:r>
          </w:p>
          <w:p w14:paraId="57088F44" w14:textId="77777777" w:rsidR="00EC06BC" w:rsidRPr="00C74DB0" w:rsidRDefault="00EC06BC" w:rsidP="003E4B9F">
            <w:pPr>
              <w:numPr>
                <w:ilvl w:val="0"/>
                <w:numId w:val="5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priorities</w:t>
            </w:r>
          </w:p>
          <w:p w14:paraId="7E6D10DF" w14:textId="77777777" w:rsidR="00EC06BC" w:rsidRPr="00C74DB0" w:rsidRDefault="00EC06BC" w:rsidP="003E4B9F">
            <w:pPr>
              <w:numPr>
                <w:ilvl w:val="0"/>
                <w:numId w:val="5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values, morals, and beliefs</w:t>
            </w:r>
          </w:p>
          <w:p w14:paraId="392D2DCD" w14:textId="77777777" w:rsidR="00EC06BC" w:rsidRPr="00C74DB0" w:rsidRDefault="00EC06BC" w:rsidP="003E4B9F">
            <w:pPr>
              <w:numPr>
                <w:ilvl w:val="0"/>
                <w:numId w:val="5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personal ethics and behaviors</w:t>
            </w:r>
          </w:p>
          <w:p w14:paraId="1542F5CE" w14:textId="77777777" w:rsidR="00EC06BC" w:rsidRPr="00C74DB0" w:rsidRDefault="00EC06BC" w:rsidP="003E4B9F">
            <w:pPr>
              <w:numPr>
                <w:ilvl w:val="0"/>
                <w:numId w:val="5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social standards</w:t>
            </w:r>
          </w:p>
          <w:p w14:paraId="0B83530B" w14:textId="0B440B8C" w:rsidR="00EC06BC" w:rsidRPr="00C74DB0" w:rsidRDefault="00EC06BC" w:rsidP="003E4B9F">
            <w:pPr>
              <w:numPr>
                <w:ilvl w:val="0"/>
                <w:numId w:val="5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Maslow’s hierarchy of needs.</w:t>
            </w:r>
          </w:p>
        </w:tc>
        <w:tc>
          <w:tcPr>
            <w:tcW w:w="4053" w:type="dxa"/>
          </w:tcPr>
          <w:p w14:paraId="3201D9E4" w14:textId="77777777" w:rsidR="00EC06BC" w:rsidRPr="00C74DB0"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b/>
                <w:bCs/>
                <w:sz w:val="24"/>
                <w:szCs w:val="24"/>
              </w:rPr>
              <w:t>Process/Skill Questions:</w:t>
            </w:r>
          </w:p>
          <w:p w14:paraId="0C10D89F"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Thinking</w:t>
            </w:r>
          </w:p>
          <w:p w14:paraId="7D53089A" w14:textId="77777777" w:rsidR="00EC06BC" w:rsidRPr="00C74DB0" w:rsidRDefault="00EC06BC" w:rsidP="003E4B9F">
            <w:pPr>
              <w:numPr>
                <w:ilvl w:val="0"/>
                <w:numId w:val="5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What are the differences between </w:t>
            </w:r>
            <w:r w:rsidRPr="00FA624B">
              <w:rPr>
                <w:rFonts w:ascii="Times New Roman" w:eastAsia="Times New Roman" w:hAnsi="Times New Roman" w:cs="Times New Roman"/>
                <w:i/>
                <w:iCs/>
                <w:sz w:val="24"/>
                <w:szCs w:val="24"/>
              </w:rPr>
              <w:t>wants</w:t>
            </w:r>
            <w:r w:rsidRPr="00C74DB0">
              <w:rPr>
                <w:rFonts w:ascii="Times New Roman" w:eastAsia="Times New Roman" w:hAnsi="Times New Roman" w:cs="Times New Roman"/>
                <w:sz w:val="24"/>
                <w:szCs w:val="24"/>
              </w:rPr>
              <w:t xml:space="preserve"> and </w:t>
            </w:r>
            <w:r w:rsidRPr="00FA624B">
              <w:rPr>
                <w:rFonts w:ascii="Times New Roman" w:eastAsia="Times New Roman" w:hAnsi="Times New Roman" w:cs="Times New Roman"/>
                <w:i/>
                <w:iCs/>
                <w:sz w:val="24"/>
                <w:szCs w:val="24"/>
              </w:rPr>
              <w:t>needs</w:t>
            </w:r>
            <w:r w:rsidRPr="00C74DB0">
              <w:rPr>
                <w:rFonts w:ascii="Times New Roman" w:eastAsia="Times New Roman" w:hAnsi="Times New Roman" w:cs="Times New Roman"/>
                <w:sz w:val="24"/>
                <w:szCs w:val="24"/>
              </w:rPr>
              <w:t>?</w:t>
            </w:r>
          </w:p>
          <w:p w14:paraId="757DE8AA" w14:textId="77777777" w:rsidR="00EC06BC" w:rsidRDefault="00EC06BC" w:rsidP="003E4B9F">
            <w:pPr>
              <w:numPr>
                <w:ilvl w:val="0"/>
                <w:numId w:val="5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Where do wants and needs overlap?</w:t>
            </w:r>
          </w:p>
          <w:p w14:paraId="7A53B12C"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Communication</w:t>
            </w:r>
          </w:p>
          <w:p w14:paraId="77C0E914" w14:textId="77777777" w:rsidR="00EC06BC" w:rsidRPr="00C74DB0" w:rsidRDefault="00EC06BC" w:rsidP="003E4B9F">
            <w:pPr>
              <w:numPr>
                <w:ilvl w:val="0"/>
                <w:numId w:val="5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can one communicate wants and needs to others?</w:t>
            </w:r>
          </w:p>
          <w:p w14:paraId="79466B00" w14:textId="5FD4F335" w:rsidR="00EC06BC" w:rsidRDefault="00EC06BC" w:rsidP="003E4B9F">
            <w:pPr>
              <w:numPr>
                <w:ilvl w:val="0"/>
                <w:numId w:val="5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can Maslow’s levels of human needs influence the way someone communicates?</w:t>
            </w:r>
          </w:p>
          <w:p w14:paraId="3347BBDC" w14:textId="2D9D9A20" w:rsidR="00EC06BC" w:rsidRPr="009F1D53" w:rsidRDefault="00EC06BC" w:rsidP="003E4B9F">
            <w:pPr>
              <w:numPr>
                <w:ilvl w:val="0"/>
                <w:numId w:val="57"/>
              </w:numPr>
              <w:rPr>
                <w:rFonts w:ascii="Times New Roman" w:eastAsia="Times New Roman" w:hAnsi="Times New Roman" w:cs="Times New Roman"/>
                <w:sz w:val="24"/>
                <w:szCs w:val="24"/>
              </w:rPr>
            </w:pPr>
            <w:r w:rsidRPr="009F1D53">
              <w:rPr>
                <w:rFonts w:ascii="Times New Roman" w:eastAsia="Times New Roman" w:hAnsi="Times New Roman" w:cs="Times New Roman"/>
                <w:sz w:val="24"/>
                <w:szCs w:val="24"/>
              </w:rPr>
              <w:t>What are potential consequences if one’s needs are not met?</w:t>
            </w:r>
          </w:p>
          <w:p w14:paraId="1A9D51D3"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Leadership</w:t>
            </w:r>
          </w:p>
          <w:p w14:paraId="2058C9D8" w14:textId="77777777" w:rsidR="00EC06BC" w:rsidRPr="00C74DB0" w:rsidRDefault="00EC06BC" w:rsidP="003E4B9F">
            <w:pPr>
              <w:numPr>
                <w:ilvl w:val="0"/>
                <w:numId w:val="5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Why should a company communicate its values to its employees? To its customers?</w:t>
            </w:r>
          </w:p>
          <w:p w14:paraId="0944342C" w14:textId="2AF4F968" w:rsidR="00EC06BC" w:rsidRPr="00C74DB0" w:rsidRDefault="00EC06BC" w:rsidP="003E4B9F">
            <w:pPr>
              <w:numPr>
                <w:ilvl w:val="0"/>
                <w:numId w:val="5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How might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values contribute to success at work?</w:t>
            </w:r>
          </w:p>
          <w:p w14:paraId="18922127"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Management</w:t>
            </w:r>
          </w:p>
          <w:p w14:paraId="390E8C3E" w14:textId="122E8FAD" w:rsidR="00EC06BC" w:rsidRPr="00C74DB0" w:rsidRDefault="00EC06BC" w:rsidP="003E4B9F">
            <w:pPr>
              <w:numPr>
                <w:ilvl w:val="0"/>
                <w:numId w:val="5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circumstances might make it necessary to reevaluate a company’s values?</w:t>
            </w:r>
          </w:p>
          <w:p w14:paraId="4317CE44" w14:textId="7417DFA5" w:rsidR="00EC06BC" w:rsidRPr="007B54C2" w:rsidRDefault="00EC06BC" w:rsidP="003E4B9F">
            <w:pPr>
              <w:numPr>
                <w:ilvl w:val="0"/>
                <w:numId w:val="5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might a person’s wants and needs change throughout their lifespan?</w:t>
            </w:r>
          </w:p>
        </w:tc>
        <w:tc>
          <w:tcPr>
            <w:tcW w:w="2741" w:type="dxa"/>
          </w:tcPr>
          <w:p w14:paraId="5FC0AB5D" w14:textId="106E1627" w:rsidR="00EC06BC" w:rsidRPr="00337C03" w:rsidRDefault="00EC06BC" w:rsidP="00EC06BC">
            <w:pPr>
              <w:rPr>
                <w:rFonts w:ascii="Times New Roman" w:hAnsi="Times New Roman" w:cs="Times New Roman"/>
                <w:b/>
                <w:sz w:val="24"/>
                <w:szCs w:val="24"/>
                <w:u w:val="single"/>
              </w:rPr>
            </w:pPr>
            <w:r w:rsidRPr="006E707D">
              <w:rPr>
                <w:rFonts w:ascii="Times New Roman" w:eastAsia="Times New Roman" w:hAnsi="Times New Roman" w:cs="Times New Roman"/>
                <w:sz w:val="24"/>
                <w:szCs w:val="24"/>
              </w:rPr>
              <w:t>English: 9.RV, 9.RI, 9.LU, 10.RV, 10.RI, 10.LU, 11.RV, 11.RI, 11.LU, 12.RV, 12.RI, 12.LU</w:t>
            </w:r>
          </w:p>
        </w:tc>
        <w:tc>
          <w:tcPr>
            <w:tcW w:w="2863" w:type="dxa"/>
          </w:tcPr>
          <w:p w14:paraId="749AE574" w14:textId="11D97DED"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Career Connection</w:t>
            </w:r>
          </w:p>
          <w:p w14:paraId="75618BD9"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3A3F0130"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1E1D63EF"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688F84F7"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64ECD9F6" w14:textId="77777777" w:rsidR="00EC06BC" w:rsidRPr="00337C03" w:rsidRDefault="00EC06BC" w:rsidP="00EC06BC">
            <w:pPr>
              <w:rPr>
                <w:rFonts w:ascii="Times New Roman" w:hAnsi="Times New Roman" w:cs="Times New Roman"/>
                <w:sz w:val="24"/>
                <w:szCs w:val="24"/>
              </w:rPr>
            </w:pPr>
          </w:p>
          <w:p w14:paraId="6D729139"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5F3A364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57407A3C"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5F9E3E1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54C0E094"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0674810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329A8D82" w14:textId="77777777" w:rsidR="00EC06BC" w:rsidRPr="00337C03" w:rsidRDefault="00EC06BC" w:rsidP="00EC06BC">
            <w:pPr>
              <w:pStyle w:val="ListParagraph"/>
              <w:rPr>
                <w:rFonts w:ascii="Times New Roman" w:hAnsi="Times New Roman" w:cs="Times New Roman"/>
                <w:sz w:val="24"/>
                <w:szCs w:val="24"/>
              </w:rPr>
            </w:pPr>
          </w:p>
          <w:p w14:paraId="6E338E5D"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AE97354"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8FA4CE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35664A7C"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304452FC" w14:textId="77777777" w:rsidR="00EC06BC" w:rsidRPr="00337C03" w:rsidRDefault="00EC06BC" w:rsidP="00EC06BC">
            <w:pPr>
              <w:rPr>
                <w:rFonts w:ascii="Times New Roman" w:hAnsi="Times New Roman" w:cs="Times New Roman"/>
                <w:sz w:val="24"/>
                <w:szCs w:val="24"/>
              </w:rPr>
            </w:pPr>
          </w:p>
          <w:p w14:paraId="4830628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03403B0C"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5225EDB6"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141D3B5C"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407AF38A" w14:textId="77777777" w:rsidR="00EC06BC" w:rsidRPr="00337C03" w:rsidRDefault="00EC06BC" w:rsidP="00EC06BC">
            <w:pPr>
              <w:rPr>
                <w:rFonts w:ascii="Times New Roman" w:hAnsi="Times New Roman" w:cs="Times New Roman"/>
                <w:b/>
                <w:sz w:val="24"/>
                <w:szCs w:val="24"/>
                <w:u w:val="single"/>
              </w:rPr>
            </w:pPr>
          </w:p>
          <w:p w14:paraId="47DDDB09" w14:textId="77777777" w:rsidR="00EC06BC" w:rsidRPr="00337C03" w:rsidRDefault="00EC06BC" w:rsidP="00EC06BC">
            <w:pPr>
              <w:rPr>
                <w:rFonts w:ascii="Times New Roman" w:hAnsi="Times New Roman" w:cs="Times New Roman"/>
                <w:b/>
                <w:sz w:val="24"/>
                <w:szCs w:val="24"/>
                <w:u w:val="single"/>
              </w:rPr>
            </w:pPr>
          </w:p>
          <w:p w14:paraId="2528C34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27D97BC7"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5D6E3F1B"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6977E964"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38418176"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The Resilient You</w:t>
            </w:r>
          </w:p>
          <w:p w14:paraId="4410676E" w14:textId="77777777" w:rsidR="00EC06BC" w:rsidRPr="00337C03" w:rsidRDefault="00EC06BC" w:rsidP="00EC06BC">
            <w:pPr>
              <w:pStyle w:val="ListParagraph"/>
              <w:rPr>
                <w:rFonts w:ascii="Times New Roman" w:hAnsi="Times New Roman" w:cs="Times New Roman"/>
                <w:sz w:val="24"/>
                <w:szCs w:val="24"/>
              </w:rPr>
            </w:pPr>
          </w:p>
          <w:p w14:paraId="445CBF74" w14:textId="77777777" w:rsidR="00EC06BC" w:rsidRPr="00337C03" w:rsidRDefault="00EC06BC" w:rsidP="00EC06BC">
            <w:pPr>
              <w:rPr>
                <w:rFonts w:ascii="Times New Roman" w:hAnsi="Times New Roman" w:cs="Times New Roman"/>
                <w:b/>
                <w:sz w:val="24"/>
                <w:szCs w:val="24"/>
                <w:u w:val="single"/>
              </w:rPr>
            </w:pPr>
          </w:p>
          <w:p w14:paraId="35298C79"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15FED4C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C3683F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02710C6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45F64A8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1496C95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60A50F20"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216AFD7F" w14:textId="37421EE9" w:rsidTr="002643FE">
        <w:tblPrEx>
          <w:tblCellMar>
            <w:left w:w="115" w:type="dxa"/>
            <w:right w:w="115" w:type="dxa"/>
          </w:tblCellMar>
        </w:tblPrEx>
        <w:tc>
          <w:tcPr>
            <w:tcW w:w="737" w:type="dxa"/>
          </w:tcPr>
          <w:p w14:paraId="5764FED9" w14:textId="44D6280A"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w:t>
            </w:r>
          </w:p>
        </w:tc>
        <w:tc>
          <w:tcPr>
            <w:tcW w:w="3668" w:type="dxa"/>
            <w:hideMark/>
          </w:tcPr>
          <w:p w14:paraId="2E9A16AA" w14:textId="5D4912D9"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Develop short- and long-term personal goals. </w:t>
            </w:r>
          </w:p>
        </w:tc>
        <w:tc>
          <w:tcPr>
            <w:tcW w:w="4648" w:type="dxa"/>
          </w:tcPr>
          <w:p w14:paraId="728C8CB9" w14:textId="77777777" w:rsidR="00EC06BC"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Developing goals should include</w:t>
            </w:r>
          </w:p>
          <w:p w14:paraId="14FF7CC3" w14:textId="77777777"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defining the term </w:t>
            </w:r>
            <w:r w:rsidRPr="00C74DB0">
              <w:rPr>
                <w:rFonts w:ascii="Times New Roman" w:eastAsia="Times New Roman" w:hAnsi="Times New Roman" w:cs="Times New Roman"/>
                <w:i/>
                <w:iCs/>
                <w:sz w:val="24"/>
                <w:szCs w:val="24"/>
              </w:rPr>
              <w:t>goal</w:t>
            </w:r>
          </w:p>
          <w:p w14:paraId="2861F984" w14:textId="77777777"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visualizing one’s future</w:t>
            </w:r>
          </w:p>
          <w:p w14:paraId="51AE0B07" w14:textId="77777777"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determining the relationship between goals and success</w:t>
            </w:r>
          </w:p>
          <w:p w14:paraId="1CE9EFB9" w14:textId="7F128E00"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identifying resources </w:t>
            </w:r>
            <w:r>
              <w:rPr>
                <w:rFonts w:ascii="Times New Roman" w:eastAsia="Times New Roman" w:hAnsi="Times New Roman" w:cs="Times New Roman"/>
                <w:sz w:val="24"/>
                <w:szCs w:val="24"/>
              </w:rPr>
              <w:t xml:space="preserve">to achieve goals </w:t>
            </w:r>
            <w:r w:rsidRPr="00C74DB0">
              <w:rPr>
                <w:rFonts w:ascii="Times New Roman" w:eastAsia="Times New Roman" w:hAnsi="Times New Roman" w:cs="Times New Roman"/>
                <w:sz w:val="24"/>
                <w:szCs w:val="24"/>
              </w:rPr>
              <w:t xml:space="preserve">(e.g., </w:t>
            </w:r>
            <w:r>
              <w:rPr>
                <w:rFonts w:ascii="Times New Roman" w:eastAsia="Times New Roman" w:hAnsi="Times New Roman" w:cs="Times New Roman"/>
                <w:sz w:val="24"/>
                <w:szCs w:val="24"/>
              </w:rPr>
              <w:t xml:space="preserve">educational, </w:t>
            </w:r>
            <w:r w:rsidRPr="00C74DB0">
              <w:rPr>
                <w:rFonts w:ascii="Times New Roman" w:eastAsia="Times New Roman" w:hAnsi="Times New Roman" w:cs="Times New Roman"/>
                <w:sz w:val="24"/>
                <w:szCs w:val="24"/>
              </w:rPr>
              <w:t xml:space="preserve">financial, environmental, </w:t>
            </w:r>
            <w:r w:rsidR="00A42FFF">
              <w:rPr>
                <w:rFonts w:ascii="Times New Roman" w:eastAsia="Times New Roman" w:hAnsi="Times New Roman" w:cs="Times New Roman"/>
                <w:sz w:val="24"/>
                <w:szCs w:val="24"/>
              </w:rPr>
              <w:t>physical</w:t>
            </w:r>
            <w:r>
              <w:rPr>
                <w:rFonts w:ascii="Times New Roman" w:eastAsia="Times New Roman" w:hAnsi="Times New Roman" w:cs="Times New Roman"/>
                <w:sz w:val="24"/>
                <w:szCs w:val="24"/>
              </w:rPr>
              <w:t>,</w:t>
            </w:r>
            <w:r w:rsidRPr="00C74DB0">
              <w:rPr>
                <w:rFonts w:ascii="Times New Roman" w:eastAsia="Times New Roman" w:hAnsi="Times New Roman" w:cs="Times New Roman"/>
                <w:sz w:val="24"/>
                <w:szCs w:val="24"/>
              </w:rPr>
              <w:t xml:space="preserve"> community</w:t>
            </w:r>
            <w:r>
              <w:rPr>
                <w:rFonts w:ascii="Times New Roman" w:eastAsia="Times New Roman" w:hAnsi="Times New Roman" w:cs="Times New Roman"/>
                <w:sz w:val="24"/>
                <w:szCs w:val="24"/>
              </w:rPr>
              <w:t xml:space="preserve"> connections, relationship network</w:t>
            </w:r>
            <w:r w:rsidRPr="00C74DB0">
              <w:rPr>
                <w:rFonts w:ascii="Times New Roman" w:eastAsia="Times New Roman" w:hAnsi="Times New Roman" w:cs="Times New Roman"/>
                <w:sz w:val="24"/>
                <w:szCs w:val="24"/>
              </w:rPr>
              <w:t>)</w:t>
            </w:r>
          </w:p>
          <w:p w14:paraId="559E606D" w14:textId="77777777"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identifying management skills (e.g., time management, task prioritization, project management)</w:t>
            </w:r>
          </w:p>
          <w:p w14:paraId="37E615BB" w14:textId="58575979"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creating a list of long-term and short-term goals, using the specific, measurable, achievable, realistic, and time-bound </w:t>
            </w:r>
            <w:r>
              <w:rPr>
                <w:rFonts w:ascii="Times New Roman" w:eastAsia="Times New Roman" w:hAnsi="Times New Roman" w:cs="Times New Roman"/>
                <w:sz w:val="24"/>
                <w:szCs w:val="24"/>
              </w:rPr>
              <w:t>(</w:t>
            </w:r>
            <w:r w:rsidRPr="00C74DB0">
              <w:rPr>
                <w:rFonts w:ascii="Times New Roman" w:eastAsia="Times New Roman" w:hAnsi="Times New Roman" w:cs="Times New Roman"/>
                <w:sz w:val="24"/>
                <w:szCs w:val="24"/>
              </w:rPr>
              <w:t>SMART</w:t>
            </w:r>
            <w:r>
              <w:rPr>
                <w:rFonts w:ascii="Times New Roman" w:eastAsia="Times New Roman" w:hAnsi="Times New Roman" w:cs="Times New Roman"/>
                <w:sz w:val="24"/>
                <w:szCs w:val="24"/>
              </w:rPr>
              <w:t>)</w:t>
            </w:r>
            <w:r w:rsidRPr="00C74DB0">
              <w:rPr>
                <w:rFonts w:ascii="Times New Roman" w:eastAsia="Times New Roman" w:hAnsi="Times New Roman" w:cs="Times New Roman"/>
                <w:sz w:val="24"/>
                <w:szCs w:val="24"/>
              </w:rPr>
              <w:t xml:space="preserve"> goal format</w:t>
            </w:r>
          </w:p>
          <w:p w14:paraId="10DC8280" w14:textId="77777777"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lastRenderedPageBreak/>
              <w:t>selecting an important long-term goal and writing short-term goals to support it</w:t>
            </w:r>
          </w:p>
          <w:p w14:paraId="76871AA0" w14:textId="77777777"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defining </w:t>
            </w:r>
            <w:r w:rsidRPr="00C74DB0">
              <w:rPr>
                <w:rFonts w:ascii="Times New Roman" w:eastAsia="Times New Roman" w:hAnsi="Times New Roman" w:cs="Times New Roman"/>
                <w:i/>
                <w:iCs/>
                <w:sz w:val="24"/>
                <w:szCs w:val="24"/>
              </w:rPr>
              <w:t>value</w:t>
            </w:r>
            <w:r w:rsidRPr="00C74DB0">
              <w:rPr>
                <w:rFonts w:ascii="Times New Roman" w:eastAsia="Times New Roman" w:hAnsi="Times New Roman" w:cs="Times New Roman"/>
                <w:sz w:val="24"/>
                <w:szCs w:val="24"/>
              </w:rPr>
              <w:t xml:space="preserve"> and identifying the relationships among </w:t>
            </w:r>
            <w:r w:rsidRPr="00FA624B">
              <w:rPr>
                <w:rFonts w:ascii="Times New Roman" w:eastAsia="Times New Roman" w:hAnsi="Times New Roman" w:cs="Times New Roman"/>
                <w:i/>
                <w:iCs/>
                <w:sz w:val="24"/>
                <w:szCs w:val="24"/>
              </w:rPr>
              <w:t>values</w:t>
            </w:r>
            <w:r w:rsidRPr="00C74DB0">
              <w:rPr>
                <w:rFonts w:ascii="Times New Roman" w:eastAsia="Times New Roman" w:hAnsi="Times New Roman" w:cs="Times New Roman"/>
                <w:sz w:val="24"/>
                <w:szCs w:val="24"/>
              </w:rPr>
              <w:t xml:space="preserve">, </w:t>
            </w:r>
            <w:r w:rsidRPr="00FA624B">
              <w:rPr>
                <w:rFonts w:ascii="Times New Roman" w:eastAsia="Times New Roman" w:hAnsi="Times New Roman" w:cs="Times New Roman"/>
                <w:i/>
                <w:iCs/>
                <w:sz w:val="24"/>
                <w:szCs w:val="24"/>
              </w:rPr>
              <w:t>goals</w:t>
            </w:r>
            <w:r w:rsidRPr="00C74DB0">
              <w:rPr>
                <w:rFonts w:ascii="Times New Roman" w:eastAsia="Times New Roman" w:hAnsi="Times New Roman" w:cs="Times New Roman"/>
                <w:sz w:val="24"/>
                <w:szCs w:val="24"/>
              </w:rPr>
              <w:t xml:space="preserve">, and </w:t>
            </w:r>
            <w:r w:rsidRPr="00FA624B">
              <w:rPr>
                <w:rFonts w:ascii="Times New Roman" w:eastAsia="Times New Roman" w:hAnsi="Times New Roman" w:cs="Times New Roman"/>
                <w:i/>
                <w:iCs/>
                <w:sz w:val="24"/>
                <w:szCs w:val="24"/>
              </w:rPr>
              <w:t>behavior</w:t>
            </w:r>
          </w:p>
          <w:p w14:paraId="381559D2" w14:textId="77777777"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examining factors that affect goals.</w:t>
            </w:r>
          </w:p>
          <w:p w14:paraId="1FF6F406" w14:textId="77777777" w:rsidR="00EC06BC" w:rsidRDefault="00EC06BC" w:rsidP="00EC06BC">
            <w:pPr>
              <w:spacing w:before="40" w:afterLines="40" w:after="96"/>
              <w:rPr>
                <w:rFonts w:ascii="Times New Roman" w:eastAsia="Times New Roman" w:hAnsi="Times New Roman" w:cs="Times New Roman"/>
                <w:sz w:val="24"/>
                <w:szCs w:val="24"/>
              </w:rPr>
            </w:pPr>
          </w:p>
          <w:p w14:paraId="6DB29FBD" w14:textId="5AD8DF96" w:rsidR="00EC06BC" w:rsidRPr="00C74DB0"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C74DB0">
              <w:rPr>
                <w:rFonts w:ascii="Times New Roman" w:eastAsia="Times New Roman" w:hAnsi="Times New Roman" w:cs="Times New Roman"/>
                <w:b/>
                <w:bCs/>
                <w:sz w:val="24"/>
                <w:szCs w:val="24"/>
              </w:rPr>
              <w:t>:</w:t>
            </w:r>
          </w:p>
          <w:p w14:paraId="22D64F78" w14:textId="77777777" w:rsidR="00EC06BC" w:rsidRDefault="00EC06BC" w:rsidP="003E4B9F">
            <w:pPr>
              <w:pStyle w:val="ListParagraph"/>
              <w:numPr>
                <w:ilvl w:val="0"/>
                <w:numId w:val="238"/>
              </w:numPr>
              <w:spacing w:before="40" w:afterLines="40" w:after="96"/>
              <w:rPr>
                <w:rFonts w:ascii="Times New Roman" w:eastAsia="Times New Roman" w:hAnsi="Times New Roman" w:cs="Times New Roman"/>
                <w:sz w:val="24"/>
                <w:szCs w:val="24"/>
              </w:rPr>
            </w:pPr>
            <w:hyperlink r:id="rId21" w:history="1">
              <w:r w:rsidRPr="00827CF9">
                <w:rPr>
                  <w:rStyle w:val="Hyperlink"/>
                  <w:rFonts w:ascii="Times New Roman" w:eastAsia="Times New Roman" w:hAnsi="Times New Roman" w:cs="Times New Roman"/>
                  <w:sz w:val="24"/>
                  <w:szCs w:val="24"/>
                </w:rPr>
                <w:t>FCCLA Planning Process Worksheet</w:t>
              </w:r>
            </w:hyperlink>
          </w:p>
          <w:p w14:paraId="6864411C" w14:textId="2A1063E8" w:rsidR="00EC06BC" w:rsidRPr="003B1C22" w:rsidRDefault="00EC06BC" w:rsidP="003E4B9F">
            <w:pPr>
              <w:pStyle w:val="ListParagraph"/>
              <w:numPr>
                <w:ilvl w:val="0"/>
                <w:numId w:val="238"/>
              </w:numPr>
              <w:spacing w:before="40" w:afterLines="40" w:after="96"/>
              <w:rPr>
                <w:rFonts w:ascii="Times New Roman" w:eastAsia="Times New Roman" w:hAnsi="Times New Roman" w:cs="Times New Roman"/>
                <w:sz w:val="24"/>
                <w:szCs w:val="24"/>
              </w:rPr>
            </w:pPr>
            <w:hyperlink r:id="rId22" w:history="1">
              <w:r w:rsidRPr="00D73AB3">
                <w:rPr>
                  <w:rStyle w:val="Hyperlink"/>
                  <w:rFonts w:ascii="Times New Roman" w:eastAsia="Times New Roman" w:hAnsi="Times New Roman" w:cs="Times New Roman"/>
                  <w:sz w:val="24"/>
                  <w:szCs w:val="24"/>
                </w:rPr>
                <w:t>Power of One</w:t>
              </w:r>
            </w:hyperlink>
            <w:r>
              <w:rPr>
                <w:rFonts w:ascii="Times New Roman" w:eastAsia="Times New Roman" w:hAnsi="Times New Roman" w:cs="Times New Roman"/>
                <w:sz w:val="24"/>
                <w:szCs w:val="24"/>
              </w:rPr>
              <w:t>, FCCLA</w:t>
            </w:r>
          </w:p>
        </w:tc>
        <w:tc>
          <w:tcPr>
            <w:tcW w:w="4053" w:type="dxa"/>
          </w:tcPr>
          <w:p w14:paraId="0680E241" w14:textId="77777777" w:rsidR="00EC06BC" w:rsidRPr="00C74DB0"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b/>
                <w:bCs/>
                <w:sz w:val="24"/>
                <w:szCs w:val="24"/>
              </w:rPr>
              <w:lastRenderedPageBreak/>
              <w:t>Process/Skill Questions:</w:t>
            </w:r>
          </w:p>
          <w:p w14:paraId="197479A2"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Thinking</w:t>
            </w:r>
          </w:p>
          <w:p w14:paraId="246B012A" w14:textId="2CD7F019" w:rsidR="00EC06BC" w:rsidRPr="00C74DB0" w:rsidRDefault="00EC06BC" w:rsidP="003E4B9F">
            <w:pPr>
              <w:numPr>
                <w:ilvl w:val="0"/>
                <w:numId w:val="59"/>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What factors influence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short- and long-term personal goals?</w:t>
            </w:r>
          </w:p>
          <w:p w14:paraId="38185C69" w14:textId="77777777" w:rsidR="00EC06BC" w:rsidRPr="00C74DB0" w:rsidRDefault="00EC06BC" w:rsidP="003E4B9F">
            <w:pPr>
              <w:numPr>
                <w:ilvl w:val="0"/>
                <w:numId w:val="59"/>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are consequences of failing to set goals?</w:t>
            </w:r>
          </w:p>
          <w:p w14:paraId="199DEBCF"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Communication</w:t>
            </w:r>
          </w:p>
          <w:p w14:paraId="5A6C187F" w14:textId="604ED028" w:rsidR="00EC06BC" w:rsidRPr="00C74DB0" w:rsidRDefault="00EC06BC" w:rsidP="003E4B9F">
            <w:pPr>
              <w:numPr>
                <w:ilvl w:val="0"/>
                <w:numId w:val="60"/>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How does communicating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goals with others influence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success?</w:t>
            </w:r>
          </w:p>
          <w:p w14:paraId="7FF4B818" w14:textId="77777777" w:rsidR="00EC06BC" w:rsidRPr="00C74DB0" w:rsidRDefault="00EC06BC" w:rsidP="003E4B9F">
            <w:pPr>
              <w:numPr>
                <w:ilvl w:val="0"/>
                <w:numId w:val="60"/>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Why is it important to write short-term goals to support a long-term goal?</w:t>
            </w:r>
          </w:p>
          <w:p w14:paraId="6A476980"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Leadership</w:t>
            </w:r>
          </w:p>
          <w:p w14:paraId="50A74C35" w14:textId="51D572CD" w:rsidR="00EC06BC" w:rsidRPr="00C74DB0" w:rsidRDefault="00EC06BC" w:rsidP="003E4B9F">
            <w:pPr>
              <w:numPr>
                <w:ilvl w:val="0"/>
                <w:numId w:val="61"/>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lastRenderedPageBreak/>
              <w:t>How do</w:t>
            </w:r>
            <w:r>
              <w:rPr>
                <w:rFonts w:ascii="Times New Roman" w:eastAsia="Times New Roman" w:hAnsi="Times New Roman" w:cs="Times New Roman"/>
                <w:sz w:val="24"/>
                <w:szCs w:val="24"/>
              </w:rPr>
              <w:t xml:space="preserve"> one’s </w:t>
            </w:r>
            <w:r w:rsidRPr="00C74DB0">
              <w:rPr>
                <w:rFonts w:ascii="Times New Roman" w:eastAsia="Times New Roman" w:hAnsi="Times New Roman" w:cs="Times New Roman"/>
                <w:sz w:val="24"/>
                <w:szCs w:val="24"/>
              </w:rPr>
              <w:t xml:space="preserve">values affect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goals?</w:t>
            </w:r>
          </w:p>
          <w:p w14:paraId="3D237EFF" w14:textId="77777777" w:rsidR="00EC06BC" w:rsidRPr="00C74DB0" w:rsidRDefault="00EC06BC" w:rsidP="003E4B9F">
            <w:pPr>
              <w:numPr>
                <w:ilvl w:val="0"/>
                <w:numId w:val="61"/>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do goals contribute to success?</w:t>
            </w:r>
          </w:p>
          <w:p w14:paraId="15CBCC23"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Management</w:t>
            </w:r>
          </w:p>
          <w:p w14:paraId="466329D7" w14:textId="58C6134A" w:rsidR="00EC06BC" w:rsidRPr="00C74DB0" w:rsidRDefault="00EC06BC" w:rsidP="003E4B9F">
            <w:pPr>
              <w:numPr>
                <w:ilvl w:val="0"/>
                <w:numId w:val="62"/>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What circumstances would make </w:t>
            </w:r>
            <w:r>
              <w:rPr>
                <w:rFonts w:ascii="Times New Roman" w:eastAsia="Times New Roman" w:hAnsi="Times New Roman" w:cs="Times New Roman"/>
                <w:sz w:val="24"/>
                <w:szCs w:val="24"/>
              </w:rPr>
              <w:t>one</w:t>
            </w:r>
            <w:r w:rsidRPr="00C74DB0">
              <w:rPr>
                <w:rFonts w:ascii="Times New Roman" w:eastAsia="Times New Roman" w:hAnsi="Times New Roman" w:cs="Times New Roman"/>
                <w:sz w:val="24"/>
                <w:szCs w:val="24"/>
              </w:rPr>
              <w:t xml:space="preserve"> feel it is necessary to re-evaluate goals?</w:t>
            </w:r>
          </w:p>
          <w:p w14:paraId="6548EFC0" w14:textId="77777777" w:rsidR="00EC06BC" w:rsidRPr="00C74DB0" w:rsidRDefault="00EC06BC" w:rsidP="003E4B9F">
            <w:pPr>
              <w:numPr>
                <w:ilvl w:val="0"/>
                <w:numId w:val="62"/>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can using the SMART goal format contribute to success?</w:t>
            </w:r>
          </w:p>
          <w:p w14:paraId="28295F8C" w14:textId="77777777" w:rsidR="00EC06BC" w:rsidRPr="007B4DF8" w:rsidRDefault="00EC06BC" w:rsidP="00EC06BC">
            <w:pPr>
              <w:spacing w:before="40" w:afterLines="40" w:after="96"/>
              <w:rPr>
                <w:rFonts w:ascii="Times New Roman" w:eastAsia="Times New Roman" w:hAnsi="Times New Roman" w:cs="Times New Roman"/>
                <w:sz w:val="24"/>
                <w:szCs w:val="24"/>
              </w:rPr>
            </w:pPr>
          </w:p>
        </w:tc>
        <w:tc>
          <w:tcPr>
            <w:tcW w:w="2741" w:type="dxa"/>
          </w:tcPr>
          <w:p w14:paraId="6EE7B78B" w14:textId="09D6006C" w:rsidR="00EC06BC" w:rsidRPr="00337C03" w:rsidRDefault="00EC06BC" w:rsidP="00EC06BC">
            <w:pPr>
              <w:rPr>
                <w:rFonts w:ascii="Times New Roman" w:hAnsi="Times New Roman" w:cs="Times New Roman"/>
                <w:b/>
                <w:sz w:val="24"/>
                <w:szCs w:val="24"/>
                <w:u w:val="single"/>
              </w:rPr>
            </w:pPr>
            <w:r w:rsidRPr="006E707D">
              <w:rPr>
                <w:rFonts w:ascii="Times New Roman" w:eastAsia="Times New Roman" w:hAnsi="Times New Roman" w:cs="Times New Roman"/>
                <w:sz w:val="24"/>
                <w:szCs w:val="24"/>
              </w:rPr>
              <w:lastRenderedPageBreak/>
              <w:t>English: 9.RV, 9.RI, 9.LU, 9.C, 9.W, 10.RV, 10.RI, 10.LU, 10.C, 10.W, 11.RV, 11.RI, 11.LU, 11.LU, 11.C, 11.W, 12.RV, 12.RI, 12.LU, 12.C, 12.W</w:t>
            </w:r>
          </w:p>
        </w:tc>
        <w:tc>
          <w:tcPr>
            <w:tcW w:w="2863" w:type="dxa"/>
          </w:tcPr>
          <w:p w14:paraId="7A69C6BC" w14:textId="7D7AE673"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Career Connection</w:t>
            </w:r>
          </w:p>
          <w:p w14:paraId="46FA225E"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05054499"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362549E5"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4F90A564"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7B25C6F0" w14:textId="77777777" w:rsidR="00EC06BC" w:rsidRPr="00337C03" w:rsidRDefault="00EC06BC" w:rsidP="00EC06BC">
            <w:pPr>
              <w:rPr>
                <w:rFonts w:ascii="Times New Roman" w:hAnsi="Times New Roman" w:cs="Times New Roman"/>
                <w:sz w:val="24"/>
                <w:szCs w:val="24"/>
              </w:rPr>
            </w:pPr>
          </w:p>
          <w:p w14:paraId="734DEEAE"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FCA6F0B"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6412A6C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3A94F975"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0032DD31"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3A5C528E"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E30AE86" w14:textId="77777777" w:rsidR="00EC06BC" w:rsidRPr="00337C03" w:rsidRDefault="00EC06BC" w:rsidP="00EC06BC">
            <w:pPr>
              <w:rPr>
                <w:rFonts w:ascii="Times New Roman" w:hAnsi="Times New Roman" w:cs="Times New Roman"/>
                <w:sz w:val="24"/>
                <w:szCs w:val="24"/>
              </w:rPr>
            </w:pPr>
          </w:p>
          <w:p w14:paraId="1CA40B7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5C59D62F"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7D7ABB1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686932E8"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Saving</w:t>
            </w:r>
          </w:p>
          <w:p w14:paraId="26D2D35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01034B8A" w14:textId="77777777" w:rsidR="00EC06BC" w:rsidRPr="00337C03" w:rsidRDefault="00EC06BC" w:rsidP="00EC06BC">
            <w:pPr>
              <w:rPr>
                <w:rFonts w:ascii="Times New Roman" w:hAnsi="Times New Roman" w:cs="Times New Roman"/>
                <w:sz w:val="24"/>
                <w:szCs w:val="24"/>
              </w:rPr>
            </w:pPr>
          </w:p>
          <w:p w14:paraId="18E75AA0"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7E8C65E4"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B2DDDC0"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59A10DC1"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12997A76" w14:textId="77777777" w:rsidR="00EC06BC" w:rsidRPr="00337C03" w:rsidRDefault="00EC06BC" w:rsidP="00EC06BC">
            <w:pPr>
              <w:rPr>
                <w:rFonts w:ascii="Times New Roman" w:hAnsi="Times New Roman" w:cs="Times New Roman"/>
                <w:sz w:val="24"/>
                <w:szCs w:val="24"/>
              </w:rPr>
            </w:pPr>
          </w:p>
          <w:p w14:paraId="24FBB01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669E8D03"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6B948A33"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3C86A5C3"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3FE084AD" w14:textId="77777777" w:rsidR="00EC06BC" w:rsidRPr="00337C03" w:rsidRDefault="00EC06BC" w:rsidP="00EC06BC">
            <w:pPr>
              <w:rPr>
                <w:rFonts w:ascii="Times New Roman" w:hAnsi="Times New Roman" w:cs="Times New Roman"/>
                <w:b/>
                <w:sz w:val="24"/>
                <w:szCs w:val="24"/>
                <w:u w:val="single"/>
              </w:rPr>
            </w:pPr>
          </w:p>
          <w:p w14:paraId="234EC5EE"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200BF036"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050B1CAA"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16575F75"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30F5B9BC"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5DE33DE8" w14:textId="77777777" w:rsidR="00EC06BC" w:rsidRPr="00337C03" w:rsidRDefault="00EC06BC" w:rsidP="00EC06BC">
            <w:pPr>
              <w:pStyle w:val="ListParagraph"/>
              <w:rPr>
                <w:rFonts w:ascii="Times New Roman" w:hAnsi="Times New Roman" w:cs="Times New Roman"/>
                <w:sz w:val="24"/>
                <w:szCs w:val="24"/>
              </w:rPr>
            </w:pPr>
          </w:p>
          <w:p w14:paraId="71CADA99" w14:textId="77777777" w:rsidR="00EC06BC" w:rsidRPr="00337C03" w:rsidRDefault="00EC06BC" w:rsidP="00EC06BC">
            <w:pPr>
              <w:rPr>
                <w:rFonts w:ascii="Times New Roman" w:hAnsi="Times New Roman" w:cs="Times New Roman"/>
                <w:b/>
                <w:sz w:val="24"/>
                <w:szCs w:val="24"/>
                <w:u w:val="single"/>
              </w:rPr>
            </w:pPr>
          </w:p>
          <w:p w14:paraId="0E312050"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0DB152F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6C78BA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1045E7B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64D7A4C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3FD9812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163D39C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Check the website for Skill Events</w:t>
            </w:r>
          </w:p>
          <w:p w14:paraId="7EA893C7"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1312EECC" w14:textId="243A2FE8" w:rsidTr="002643FE">
        <w:tblPrEx>
          <w:tblCellMar>
            <w:left w:w="115" w:type="dxa"/>
            <w:right w:w="115" w:type="dxa"/>
          </w:tblCellMar>
        </w:tblPrEx>
        <w:tc>
          <w:tcPr>
            <w:tcW w:w="737" w:type="dxa"/>
          </w:tcPr>
          <w:p w14:paraId="6994A78E" w14:textId="12E7B1B9"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3668" w:type="dxa"/>
            <w:hideMark/>
          </w:tcPr>
          <w:p w14:paraId="208BC07D" w14:textId="5891B9E0"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Use the FCCLA planning process to achieve individual and group goals. </w:t>
            </w:r>
          </w:p>
        </w:tc>
        <w:tc>
          <w:tcPr>
            <w:tcW w:w="4648" w:type="dxa"/>
          </w:tcPr>
          <w:p w14:paraId="5A881219" w14:textId="77777777" w:rsidR="00EC06BC"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Use should include</w:t>
            </w:r>
          </w:p>
          <w:p w14:paraId="312B38F4" w14:textId="74AC0E93" w:rsidR="00EC06BC" w:rsidRPr="00C74DB0" w:rsidRDefault="00EC06BC" w:rsidP="003E4B9F">
            <w:pPr>
              <w:numPr>
                <w:ilvl w:val="0"/>
                <w:numId w:val="63"/>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defining the need for action (</w:t>
            </w:r>
            <w:r>
              <w:rPr>
                <w:rFonts w:ascii="Times New Roman" w:eastAsia="Times New Roman" w:hAnsi="Times New Roman" w:cs="Times New Roman"/>
                <w:sz w:val="24"/>
                <w:szCs w:val="24"/>
              </w:rPr>
              <w:t xml:space="preserve">i.e., </w:t>
            </w:r>
            <w:r w:rsidRPr="00C74DB0">
              <w:rPr>
                <w:rFonts w:ascii="Times New Roman" w:eastAsia="Times New Roman" w:hAnsi="Times New Roman" w:cs="Times New Roman"/>
                <w:sz w:val="24"/>
                <w:szCs w:val="24"/>
              </w:rPr>
              <w:t>stating the problem)</w:t>
            </w:r>
          </w:p>
          <w:p w14:paraId="6234A362" w14:textId="77777777" w:rsidR="00EC06BC" w:rsidRPr="00C74DB0" w:rsidRDefault="00EC06BC" w:rsidP="003E4B9F">
            <w:pPr>
              <w:numPr>
                <w:ilvl w:val="0"/>
                <w:numId w:val="63"/>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stating the goal clearly and specifically, in measurable terms, with a completion date</w:t>
            </w:r>
          </w:p>
          <w:p w14:paraId="186CD007" w14:textId="77777777" w:rsidR="00EC06BC" w:rsidRPr="00C74DB0" w:rsidRDefault="00EC06BC" w:rsidP="003E4B9F">
            <w:pPr>
              <w:numPr>
                <w:ilvl w:val="0"/>
                <w:numId w:val="63"/>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developing an action plan that identifies what needs to be done, who will do it, when and where it will be done, and how it will be accomplished</w:t>
            </w:r>
          </w:p>
          <w:p w14:paraId="217565D3" w14:textId="77777777" w:rsidR="00EC06BC" w:rsidRPr="00C74DB0" w:rsidRDefault="00EC06BC" w:rsidP="003E4B9F">
            <w:pPr>
              <w:numPr>
                <w:ilvl w:val="0"/>
                <w:numId w:val="63"/>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monitoring progress toward the goal</w:t>
            </w:r>
          </w:p>
          <w:p w14:paraId="2FD01BDB" w14:textId="77777777" w:rsidR="00EC06BC" w:rsidRPr="00C74DB0" w:rsidRDefault="00EC06BC" w:rsidP="003E4B9F">
            <w:pPr>
              <w:numPr>
                <w:ilvl w:val="0"/>
                <w:numId w:val="63"/>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evaluating the achievement</w:t>
            </w:r>
          </w:p>
          <w:p w14:paraId="5DC96FFB" w14:textId="77777777" w:rsidR="00EC06BC" w:rsidRPr="00C74DB0" w:rsidRDefault="00EC06BC" w:rsidP="003E4B9F">
            <w:pPr>
              <w:numPr>
                <w:ilvl w:val="0"/>
                <w:numId w:val="63"/>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rewarding the achievement</w:t>
            </w:r>
          </w:p>
          <w:p w14:paraId="13D9DEB5" w14:textId="77777777" w:rsidR="00EC06BC" w:rsidRPr="00C74DB0" w:rsidRDefault="00EC06BC" w:rsidP="003E4B9F">
            <w:pPr>
              <w:numPr>
                <w:ilvl w:val="0"/>
                <w:numId w:val="63"/>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assessing the process to determine opportunities for improvement.</w:t>
            </w:r>
          </w:p>
          <w:p w14:paraId="31357158" w14:textId="77777777" w:rsidR="00EC06BC" w:rsidRDefault="00EC06BC" w:rsidP="00EC06BC">
            <w:pPr>
              <w:spacing w:before="40" w:afterLines="40" w:after="96"/>
              <w:rPr>
                <w:rFonts w:ascii="Times New Roman" w:eastAsia="Times New Roman" w:hAnsi="Times New Roman" w:cs="Times New Roman"/>
                <w:sz w:val="24"/>
                <w:szCs w:val="24"/>
              </w:rPr>
            </w:pPr>
          </w:p>
          <w:p w14:paraId="38A05C02" w14:textId="3586B5DD" w:rsidR="00EC06BC" w:rsidRPr="00C74DB0"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b/>
                <w:bCs/>
                <w:sz w:val="24"/>
                <w:szCs w:val="24"/>
              </w:rPr>
              <w:t>Teacher Resource:</w:t>
            </w:r>
          </w:p>
          <w:p w14:paraId="7E567161" w14:textId="77777777" w:rsidR="00EC06BC" w:rsidRPr="00F114BA" w:rsidRDefault="00EC06BC" w:rsidP="00F114BA">
            <w:pPr>
              <w:spacing w:before="40" w:afterLines="40" w:after="96"/>
              <w:ind w:left="360"/>
              <w:rPr>
                <w:rFonts w:ascii="Times New Roman" w:eastAsia="Times New Roman" w:hAnsi="Times New Roman" w:cs="Times New Roman"/>
                <w:sz w:val="24"/>
                <w:szCs w:val="24"/>
              </w:rPr>
            </w:pPr>
            <w:hyperlink r:id="rId23" w:history="1">
              <w:r w:rsidRPr="00F114BA">
                <w:rPr>
                  <w:rStyle w:val="Hyperlink"/>
                  <w:rFonts w:ascii="Times New Roman" w:eastAsia="Times New Roman" w:hAnsi="Times New Roman" w:cs="Times New Roman"/>
                  <w:sz w:val="24"/>
                  <w:szCs w:val="24"/>
                </w:rPr>
                <w:t>FCCLA Planning Process Worksheet</w:t>
              </w:r>
            </w:hyperlink>
          </w:p>
          <w:p w14:paraId="2C643C99" w14:textId="3CBB01C6" w:rsidR="00EC06BC" w:rsidRPr="007B4DF8" w:rsidRDefault="00EC06BC" w:rsidP="00EC06BC">
            <w:pPr>
              <w:spacing w:before="40" w:afterLines="40" w:after="96"/>
              <w:rPr>
                <w:rFonts w:ascii="Times New Roman" w:eastAsia="Times New Roman" w:hAnsi="Times New Roman" w:cs="Times New Roman"/>
                <w:sz w:val="24"/>
                <w:szCs w:val="24"/>
              </w:rPr>
            </w:pPr>
          </w:p>
        </w:tc>
        <w:tc>
          <w:tcPr>
            <w:tcW w:w="4053" w:type="dxa"/>
          </w:tcPr>
          <w:p w14:paraId="3D933BE6" w14:textId="77777777" w:rsidR="00EC06BC" w:rsidRPr="00C74DB0"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b/>
                <w:bCs/>
                <w:sz w:val="24"/>
                <w:szCs w:val="24"/>
              </w:rPr>
              <w:t>Process/Skill Questions:</w:t>
            </w:r>
          </w:p>
          <w:p w14:paraId="546DCEB4"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Thinking</w:t>
            </w:r>
          </w:p>
          <w:p w14:paraId="139FBBAA" w14:textId="77777777" w:rsidR="00EC06BC" w:rsidRPr="00C74DB0" w:rsidRDefault="00EC06BC" w:rsidP="003E4B9F">
            <w:pPr>
              <w:numPr>
                <w:ilvl w:val="0"/>
                <w:numId w:val="64"/>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is the benefit of utilizing the FCCLA planning process to achieve a goal?</w:t>
            </w:r>
          </w:p>
          <w:p w14:paraId="71EF2E4A" w14:textId="77777777" w:rsidR="00EC06BC" w:rsidRPr="00C74DB0" w:rsidRDefault="00EC06BC" w:rsidP="003E4B9F">
            <w:pPr>
              <w:numPr>
                <w:ilvl w:val="0"/>
                <w:numId w:val="64"/>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are the consequences of setting goals that are not clearly stated, not measurable, or that lack a completion date?</w:t>
            </w:r>
          </w:p>
          <w:p w14:paraId="7FCFBC4C"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Communication</w:t>
            </w:r>
          </w:p>
          <w:p w14:paraId="5F77B3B5" w14:textId="77777777" w:rsidR="00EC06BC" w:rsidRPr="00C74DB0" w:rsidRDefault="00EC06BC" w:rsidP="003E4B9F">
            <w:pPr>
              <w:numPr>
                <w:ilvl w:val="0"/>
                <w:numId w:val="65"/>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communication skills are needed to develop an action plan?</w:t>
            </w:r>
          </w:p>
          <w:p w14:paraId="0E360996" w14:textId="77777777" w:rsidR="00EC06BC" w:rsidRPr="00C74DB0" w:rsidRDefault="00EC06BC" w:rsidP="003E4B9F">
            <w:pPr>
              <w:numPr>
                <w:ilvl w:val="0"/>
                <w:numId w:val="65"/>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can implementing the FCCLA planning process increase communication?</w:t>
            </w:r>
          </w:p>
          <w:p w14:paraId="4A1A895F"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Leadership</w:t>
            </w:r>
          </w:p>
          <w:p w14:paraId="7714DF18" w14:textId="77777777" w:rsidR="00EC06BC" w:rsidRPr="00C74DB0" w:rsidRDefault="00EC06BC" w:rsidP="003E4B9F">
            <w:pPr>
              <w:numPr>
                <w:ilvl w:val="0"/>
                <w:numId w:val="6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can leaders motivate others to collaborate to achieve a goal?</w:t>
            </w:r>
          </w:p>
          <w:p w14:paraId="76BF96E6" w14:textId="1E513702" w:rsidR="00EC06BC" w:rsidRPr="00C74DB0" w:rsidRDefault="00EC06BC" w:rsidP="003E4B9F">
            <w:pPr>
              <w:numPr>
                <w:ilvl w:val="0"/>
                <w:numId w:val="6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Why is the evaluation (or follow</w:t>
            </w:r>
            <w:r>
              <w:rPr>
                <w:rFonts w:ascii="Times New Roman" w:eastAsia="Times New Roman" w:hAnsi="Times New Roman" w:cs="Times New Roman"/>
                <w:sz w:val="24"/>
                <w:szCs w:val="24"/>
              </w:rPr>
              <w:t>-</w:t>
            </w:r>
            <w:r w:rsidRPr="00C74DB0">
              <w:rPr>
                <w:rFonts w:ascii="Times New Roman" w:eastAsia="Times New Roman" w:hAnsi="Times New Roman" w:cs="Times New Roman"/>
                <w:sz w:val="24"/>
                <w:szCs w:val="24"/>
              </w:rPr>
              <w:t>up) after acting upon a plan important?</w:t>
            </w:r>
          </w:p>
          <w:p w14:paraId="2F0CE713"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Management</w:t>
            </w:r>
          </w:p>
          <w:p w14:paraId="1D097E93" w14:textId="77777777" w:rsidR="00EC06BC" w:rsidRPr="00C74DB0" w:rsidRDefault="00EC06BC" w:rsidP="003E4B9F">
            <w:pPr>
              <w:numPr>
                <w:ilvl w:val="0"/>
                <w:numId w:val="6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resources are needed to put a plan into action?</w:t>
            </w:r>
          </w:p>
          <w:p w14:paraId="10498980" w14:textId="2CB8138E" w:rsidR="00EC06BC" w:rsidRPr="00C74DB0" w:rsidRDefault="00EC06BC" w:rsidP="003E4B9F">
            <w:pPr>
              <w:numPr>
                <w:ilvl w:val="0"/>
                <w:numId w:val="6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What management techniques will help </w:t>
            </w:r>
            <w:r>
              <w:rPr>
                <w:rFonts w:ascii="Times New Roman" w:eastAsia="Times New Roman" w:hAnsi="Times New Roman" w:cs="Times New Roman"/>
                <w:sz w:val="24"/>
                <w:szCs w:val="24"/>
              </w:rPr>
              <w:t>one</w:t>
            </w:r>
            <w:r w:rsidRPr="00C74DB0">
              <w:rPr>
                <w:rFonts w:ascii="Times New Roman" w:eastAsia="Times New Roman" w:hAnsi="Times New Roman" w:cs="Times New Roman"/>
                <w:sz w:val="24"/>
                <w:szCs w:val="24"/>
              </w:rPr>
              <w:t xml:space="preserve"> utilize the FCCLA planning process to achieve a goal?</w:t>
            </w:r>
          </w:p>
          <w:p w14:paraId="09ACF766" w14:textId="3A01A9F9" w:rsidR="00EC06BC" w:rsidRPr="00A667AA" w:rsidRDefault="00EC06BC" w:rsidP="003E4B9F">
            <w:pPr>
              <w:numPr>
                <w:ilvl w:val="0"/>
                <w:numId w:val="6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lastRenderedPageBreak/>
              <w:t>What criteria might be used to evaluate the FCCLA planning process?</w:t>
            </w:r>
          </w:p>
        </w:tc>
        <w:tc>
          <w:tcPr>
            <w:tcW w:w="2741" w:type="dxa"/>
          </w:tcPr>
          <w:p w14:paraId="2B8E90CB" w14:textId="24D9D18B" w:rsidR="00EC06BC" w:rsidRPr="00337C03" w:rsidRDefault="00EC06BC" w:rsidP="00EC06BC">
            <w:pPr>
              <w:rPr>
                <w:rFonts w:ascii="Times New Roman" w:hAnsi="Times New Roman" w:cs="Times New Roman"/>
                <w:sz w:val="24"/>
                <w:szCs w:val="24"/>
              </w:rPr>
            </w:pPr>
            <w:r w:rsidRPr="006E707D">
              <w:rPr>
                <w:rFonts w:ascii="Times New Roman" w:eastAsia="Times New Roman" w:hAnsi="Times New Roman" w:cs="Times New Roman"/>
                <w:sz w:val="24"/>
                <w:szCs w:val="24"/>
              </w:rPr>
              <w:lastRenderedPageBreak/>
              <w:t>English: 9.RV, 9.RI, 9.LU, 9.C, 9.W, 10.RV, 10.RI, 10.LU, 10.C, 10.W, 11.RV, 11.RI, 11.LU, 11.LU, 11.C, 11.W, 12.RV, 12.RI, 12.LU, 12.C, 12.W</w:t>
            </w:r>
          </w:p>
        </w:tc>
        <w:tc>
          <w:tcPr>
            <w:tcW w:w="2863" w:type="dxa"/>
          </w:tcPr>
          <w:p w14:paraId="1EA5696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AC8AF90"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100414C9"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079E24F6"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58FC9ED9"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Take the Lead</w:t>
            </w:r>
          </w:p>
          <w:p w14:paraId="6E66CE7C"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Speak out for FCCLA</w:t>
            </w:r>
          </w:p>
          <w:p w14:paraId="790C5B36" w14:textId="77777777" w:rsidR="00EC06BC" w:rsidRPr="00337C03" w:rsidRDefault="00EC06BC" w:rsidP="00EC06BC">
            <w:pPr>
              <w:rPr>
                <w:rFonts w:ascii="Times New Roman" w:hAnsi="Times New Roman" w:cs="Times New Roman"/>
                <w:sz w:val="24"/>
                <w:szCs w:val="24"/>
              </w:rPr>
            </w:pPr>
          </w:p>
          <w:p w14:paraId="6A1423A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21A95D78"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79739237"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61BD4F13"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391EDA97" w14:textId="77777777" w:rsidR="00EC06BC" w:rsidRPr="00337C03" w:rsidRDefault="00EC06BC" w:rsidP="00EC06BC">
            <w:pPr>
              <w:rPr>
                <w:rFonts w:ascii="Times New Roman" w:hAnsi="Times New Roman" w:cs="Times New Roman"/>
                <w:b/>
                <w:sz w:val="24"/>
                <w:szCs w:val="24"/>
                <w:u w:val="single"/>
              </w:rPr>
            </w:pPr>
          </w:p>
          <w:p w14:paraId="6FB49910"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7E60DC37"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64ED2F47"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7A3B9606"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5AF75F36"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7D57ED1A" w14:textId="77777777" w:rsidR="00EC06BC" w:rsidRPr="00337C03" w:rsidRDefault="00EC06BC" w:rsidP="00EC06BC">
            <w:pPr>
              <w:rPr>
                <w:rFonts w:ascii="Times New Roman" w:hAnsi="Times New Roman" w:cs="Times New Roman"/>
                <w:b/>
                <w:sz w:val="24"/>
                <w:szCs w:val="24"/>
                <w:u w:val="single"/>
              </w:rPr>
            </w:pPr>
          </w:p>
          <w:p w14:paraId="312FF74E"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182F44B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86C61C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20F09AD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4971DC4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301BD73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Check the national </w:t>
            </w:r>
            <w:r w:rsidRPr="00337C03">
              <w:rPr>
                <w:rFonts w:ascii="Times New Roman" w:hAnsi="Times New Roman" w:cs="Times New Roman"/>
                <w:sz w:val="24"/>
                <w:szCs w:val="24"/>
              </w:rPr>
              <w:lastRenderedPageBreak/>
              <w:t>website for on line events</w:t>
            </w:r>
          </w:p>
          <w:p w14:paraId="674C9F6F" w14:textId="05DE8233" w:rsidR="00EC06BC" w:rsidRPr="00337C03" w:rsidRDefault="00EC06BC" w:rsidP="00EC06BC">
            <w:pPr>
              <w:spacing w:before="40" w:afterLines="40" w:after="96"/>
              <w:rPr>
                <w:rFonts w:ascii="Times New Roman" w:eastAsia="Times New Roman" w:hAnsi="Times New Roman" w:cs="Times New Roman"/>
                <w:sz w:val="24"/>
                <w:szCs w:val="24"/>
              </w:rPr>
            </w:pPr>
            <w:r w:rsidRPr="00337C03">
              <w:rPr>
                <w:rFonts w:ascii="Times New Roman" w:hAnsi="Times New Roman" w:cs="Times New Roman"/>
                <w:sz w:val="24"/>
                <w:szCs w:val="24"/>
              </w:rPr>
              <w:t>Check the website for Skill Events</w:t>
            </w:r>
          </w:p>
        </w:tc>
      </w:tr>
      <w:tr w:rsidR="00EC06BC" w:rsidRPr="007B4DF8" w14:paraId="6E979989" w14:textId="38E39CCC" w:rsidTr="002643FE">
        <w:tblPrEx>
          <w:tblCellMar>
            <w:left w:w="115" w:type="dxa"/>
            <w:right w:w="115" w:type="dxa"/>
          </w:tblCellMar>
        </w:tblPrEx>
        <w:tc>
          <w:tcPr>
            <w:tcW w:w="737" w:type="dxa"/>
            <w:shd w:val="clear" w:color="auto" w:fill="AEAAAA" w:themeFill="background2" w:themeFillShade="BF"/>
          </w:tcPr>
          <w:p w14:paraId="48CC7C58"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7B872789" w14:textId="77777777" w:rsidR="00EC06BC" w:rsidRPr="007B4DF8" w:rsidRDefault="00EC06BC" w:rsidP="00EC06BC">
            <w:pPr>
              <w:spacing w:before="40" w:afterLines="40" w:after="96"/>
              <w:rPr>
                <w:rFonts w:ascii="Times New Roman" w:eastAsia="Times New Roman" w:hAnsi="Times New Roman" w:cs="Times New Roman"/>
                <w:b/>
                <w:bCs/>
                <w:sz w:val="24"/>
                <w:szCs w:val="24"/>
              </w:rPr>
            </w:pPr>
            <w:r w:rsidRPr="004C77F3">
              <w:rPr>
                <w:rFonts w:ascii="Times New Roman" w:eastAsia="Times New Roman" w:hAnsi="Times New Roman" w:cs="Times New Roman"/>
                <w:b/>
                <w:bCs/>
                <w:sz w:val="24"/>
                <w:szCs w:val="24"/>
              </w:rPr>
              <w:t>Investigating Career Development Opportunities</w:t>
            </w:r>
          </w:p>
        </w:tc>
        <w:tc>
          <w:tcPr>
            <w:tcW w:w="4648" w:type="dxa"/>
            <w:shd w:val="clear" w:color="auto" w:fill="AEAAAA" w:themeFill="background2" w:themeFillShade="BF"/>
          </w:tcPr>
          <w:p w14:paraId="0B04AF87"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4DCE9227"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45B7F6F0" w14:textId="77777777" w:rsidR="00EC06BC" w:rsidRPr="00337C03" w:rsidRDefault="00EC06BC" w:rsidP="00EC06BC">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585FCF11" w14:textId="17557D63" w:rsidR="00EC06BC" w:rsidRPr="00337C03" w:rsidRDefault="00EC06BC" w:rsidP="00EC06BC">
            <w:pPr>
              <w:spacing w:before="40" w:afterLines="40" w:after="96"/>
              <w:rPr>
                <w:rFonts w:ascii="Times New Roman" w:eastAsia="Times New Roman" w:hAnsi="Times New Roman" w:cs="Times New Roman"/>
                <w:b/>
                <w:bCs/>
                <w:sz w:val="24"/>
                <w:szCs w:val="24"/>
              </w:rPr>
            </w:pPr>
          </w:p>
        </w:tc>
      </w:tr>
      <w:tr w:rsidR="00EC06BC" w:rsidRPr="007B4DF8" w14:paraId="585709CB" w14:textId="0FCB74B8" w:rsidTr="002643FE">
        <w:tblPrEx>
          <w:tblCellMar>
            <w:left w:w="115" w:type="dxa"/>
            <w:right w:w="115" w:type="dxa"/>
          </w:tblCellMar>
        </w:tblPrEx>
        <w:tc>
          <w:tcPr>
            <w:tcW w:w="737" w:type="dxa"/>
          </w:tcPr>
          <w:p w14:paraId="7313AEC2" w14:textId="6F440B6C"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3668" w:type="dxa"/>
            <w:hideMark/>
          </w:tcPr>
          <w:p w14:paraId="48EA1F38" w14:textId="2CD30188"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Research career options within the family and consumer sciences (FCS) career clusters</w:t>
            </w:r>
            <w:r>
              <w:rPr>
                <w:rFonts w:ascii="Times New Roman" w:eastAsia="Times New Roman" w:hAnsi="Times New Roman" w:cs="Times New Roman"/>
                <w:sz w:val="24"/>
                <w:szCs w:val="24"/>
              </w:rPr>
              <w:t xml:space="preserve"> and subclusters</w:t>
            </w:r>
            <w:r w:rsidRPr="007B4DF8">
              <w:rPr>
                <w:rFonts w:ascii="Times New Roman" w:eastAsia="Times New Roman" w:hAnsi="Times New Roman" w:cs="Times New Roman"/>
                <w:sz w:val="24"/>
                <w:szCs w:val="24"/>
              </w:rPr>
              <w:t xml:space="preserve">. </w:t>
            </w:r>
          </w:p>
        </w:tc>
        <w:tc>
          <w:tcPr>
            <w:tcW w:w="4648" w:type="dxa"/>
          </w:tcPr>
          <w:p w14:paraId="2080B359" w14:textId="77777777" w:rsidR="00EC06BC"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Research should include using valid sources to find information about</w:t>
            </w:r>
          </w:p>
          <w:p w14:paraId="046D135C" w14:textId="2229B6BC" w:rsidR="00EC06BC" w:rsidRPr="00C74DB0" w:rsidRDefault="00EC06BC" w:rsidP="003E4B9F">
            <w:pPr>
              <w:numPr>
                <w:ilvl w:val="0"/>
                <w:numId w:val="6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career opportunities and the </w:t>
            </w:r>
            <w:r>
              <w:rPr>
                <w:rFonts w:ascii="Times New Roman" w:eastAsia="Times New Roman" w:hAnsi="Times New Roman" w:cs="Times New Roman"/>
                <w:sz w:val="24"/>
                <w:szCs w:val="24"/>
              </w:rPr>
              <w:t>advantage</w:t>
            </w:r>
            <w:r w:rsidRPr="00C74DB0">
              <w:rPr>
                <w:rFonts w:ascii="Times New Roman" w:eastAsia="Times New Roman" w:hAnsi="Times New Roman" w:cs="Times New Roman"/>
                <w:sz w:val="24"/>
                <w:szCs w:val="24"/>
              </w:rPr>
              <w:t>s or disadvantages of chosen occupations</w:t>
            </w:r>
          </w:p>
          <w:p w14:paraId="678C6279" w14:textId="77777777" w:rsidR="00EC06BC" w:rsidRPr="00C74DB0" w:rsidRDefault="00EC06BC" w:rsidP="003E4B9F">
            <w:pPr>
              <w:numPr>
                <w:ilvl w:val="0"/>
                <w:numId w:val="6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job descriptions</w:t>
            </w:r>
          </w:p>
          <w:p w14:paraId="0FAAA2B0" w14:textId="77777777" w:rsidR="00EC06BC" w:rsidRPr="00C74DB0" w:rsidRDefault="00EC06BC" w:rsidP="003E4B9F">
            <w:pPr>
              <w:numPr>
                <w:ilvl w:val="0"/>
                <w:numId w:val="6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working conditions, including salary expectations, requirements for employment, advancement opportunities, and workplace policies that help employees balance work and family life</w:t>
            </w:r>
          </w:p>
          <w:p w14:paraId="202FEE8A" w14:textId="77777777" w:rsidR="00EC06BC" w:rsidRPr="00C74DB0" w:rsidRDefault="00EC06BC" w:rsidP="003E4B9F">
            <w:pPr>
              <w:numPr>
                <w:ilvl w:val="0"/>
                <w:numId w:val="6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training, education, and certification requirements and the costs and benefits of various training options</w:t>
            </w:r>
          </w:p>
          <w:p w14:paraId="69DEEB3D" w14:textId="77777777" w:rsidR="00EC06BC" w:rsidRPr="00C74DB0" w:rsidRDefault="00EC06BC" w:rsidP="003E4B9F">
            <w:pPr>
              <w:numPr>
                <w:ilvl w:val="0"/>
                <w:numId w:val="6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workplace trends and needs (e.g., skilled trades).</w:t>
            </w:r>
          </w:p>
          <w:p w14:paraId="2BF461AD" w14:textId="77777777" w:rsidR="00EC06BC" w:rsidRDefault="00EC06BC" w:rsidP="00EC06BC">
            <w:pPr>
              <w:spacing w:before="40" w:afterLines="40" w:after="96"/>
              <w:rPr>
                <w:rFonts w:ascii="Times New Roman" w:eastAsia="Times New Roman" w:hAnsi="Times New Roman" w:cs="Times New Roman"/>
                <w:sz w:val="24"/>
                <w:szCs w:val="24"/>
              </w:rPr>
            </w:pPr>
          </w:p>
          <w:p w14:paraId="4A6132A9" w14:textId="01DA492B" w:rsidR="00EC06BC" w:rsidRPr="00C74DB0"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b/>
                <w:bCs/>
                <w:sz w:val="24"/>
                <w:szCs w:val="24"/>
              </w:rPr>
              <w:t>T</w:t>
            </w:r>
            <w:r w:rsidRPr="00C74DB0">
              <w:rPr>
                <w:rFonts w:ascii="Times New Roman" w:eastAsia="Times New Roman" w:hAnsi="Times New Roman" w:cs="Times New Roman"/>
                <w:b/>
                <w:bCs/>
                <w:sz w:val="24"/>
                <w:szCs w:val="24"/>
              </w:rPr>
              <w:t>eacher Resources:</w:t>
            </w:r>
          </w:p>
          <w:p w14:paraId="381F4E95" w14:textId="77777777" w:rsidR="00EC06BC" w:rsidRPr="00777870" w:rsidRDefault="00EC06BC" w:rsidP="003E4B9F">
            <w:pPr>
              <w:pStyle w:val="ListParagraph"/>
              <w:numPr>
                <w:ilvl w:val="0"/>
                <w:numId w:val="73"/>
              </w:numPr>
              <w:rPr>
                <w:rFonts w:ascii="Times New Roman" w:eastAsia="Times New Roman" w:hAnsi="Times New Roman" w:cs="Times New Roman"/>
                <w:sz w:val="24"/>
                <w:szCs w:val="24"/>
              </w:rPr>
            </w:pPr>
            <w:hyperlink r:id="rId24" w:history="1">
              <w:r w:rsidRPr="00777870">
                <w:rPr>
                  <w:rStyle w:val="Hyperlink"/>
                  <w:rFonts w:ascii="Times New Roman" w:hAnsi="Times New Roman" w:cs="Times New Roman"/>
                  <w:sz w:val="24"/>
                  <w:szCs w:val="24"/>
                </w:rPr>
                <w:t>Careers in FCS</w:t>
              </w:r>
            </w:hyperlink>
            <w:r w:rsidRPr="00777870">
              <w:rPr>
                <w:rFonts w:ascii="Times New Roman" w:hAnsi="Times New Roman" w:cs="Times New Roman"/>
                <w:sz w:val="24"/>
                <w:szCs w:val="24"/>
              </w:rPr>
              <w:t>, American Association of Family and Consumer Sciences</w:t>
            </w:r>
            <w:r>
              <w:rPr>
                <w:rFonts w:ascii="Times New Roman" w:hAnsi="Times New Roman" w:cs="Times New Roman"/>
                <w:sz w:val="24"/>
                <w:szCs w:val="24"/>
              </w:rPr>
              <w:t xml:space="preserve"> (AAFCS)</w:t>
            </w:r>
          </w:p>
          <w:p w14:paraId="4CD67C9B" w14:textId="35EE9B2B" w:rsidR="00EC06BC" w:rsidRPr="00777870" w:rsidRDefault="00EC06BC" w:rsidP="003E4B9F">
            <w:pPr>
              <w:pStyle w:val="ListParagraph"/>
              <w:numPr>
                <w:ilvl w:val="0"/>
                <w:numId w:val="73"/>
              </w:numPr>
              <w:rPr>
                <w:rFonts w:ascii="Times New Roman" w:eastAsia="Times New Roman" w:hAnsi="Times New Roman" w:cs="Times New Roman"/>
                <w:sz w:val="24"/>
                <w:szCs w:val="24"/>
              </w:rPr>
            </w:pPr>
            <w:hyperlink r:id="rId25" w:history="1">
              <w:r w:rsidRPr="00C46DAE">
                <w:rPr>
                  <w:rStyle w:val="Hyperlink"/>
                  <w:rFonts w:ascii="Times New Roman" w:eastAsia="Times New Roman" w:hAnsi="Times New Roman" w:cs="Times New Roman"/>
                  <w:sz w:val="24"/>
                  <w:szCs w:val="24"/>
                </w:rPr>
                <w:t>Family and Consumer Sciences in the National Career Clusters Framework</w:t>
              </w:r>
            </w:hyperlink>
            <w:r>
              <w:rPr>
                <w:rFonts w:ascii="Times New Roman" w:eastAsia="Times New Roman" w:hAnsi="Times New Roman" w:cs="Times New Roman"/>
                <w:sz w:val="24"/>
                <w:szCs w:val="24"/>
              </w:rPr>
              <w:t>, Advance CTE</w:t>
            </w:r>
          </w:p>
          <w:p w14:paraId="05A7969D" w14:textId="5D375BE8" w:rsidR="00EC06BC" w:rsidRPr="00777870" w:rsidRDefault="00EC06BC" w:rsidP="003E4B9F">
            <w:pPr>
              <w:pStyle w:val="ListParagraph"/>
              <w:numPr>
                <w:ilvl w:val="0"/>
                <w:numId w:val="73"/>
              </w:numPr>
              <w:rPr>
                <w:rFonts w:ascii="Times New Roman" w:eastAsia="Times New Roman" w:hAnsi="Times New Roman" w:cs="Times New Roman"/>
                <w:sz w:val="24"/>
                <w:szCs w:val="24"/>
              </w:rPr>
            </w:pPr>
            <w:hyperlink r:id="rId26" w:history="1">
              <w:r w:rsidRPr="00777870">
                <w:rPr>
                  <w:rStyle w:val="Hyperlink"/>
                  <w:rFonts w:ascii="Times New Roman" w:hAnsi="Times New Roman" w:cs="Times New Roman"/>
                  <w:sz w:val="24"/>
                  <w:szCs w:val="24"/>
                </w:rPr>
                <w:t>FCS Career Spotlight</w:t>
              </w:r>
            </w:hyperlink>
            <w:r w:rsidRPr="00777870">
              <w:rPr>
                <w:rFonts w:ascii="Times New Roman" w:hAnsi="Times New Roman" w:cs="Times New Roman"/>
                <w:sz w:val="24"/>
                <w:szCs w:val="24"/>
              </w:rPr>
              <w:t>, AAFCS</w:t>
            </w:r>
          </w:p>
          <w:p w14:paraId="2BB08FD6" w14:textId="3B54A4BD" w:rsidR="00EC06BC" w:rsidRPr="00777870" w:rsidRDefault="00EC06BC" w:rsidP="003E4B9F">
            <w:pPr>
              <w:pStyle w:val="ListParagraph"/>
              <w:numPr>
                <w:ilvl w:val="0"/>
                <w:numId w:val="73"/>
              </w:numPr>
              <w:rPr>
                <w:rFonts w:ascii="Times New Roman" w:eastAsia="Times New Roman" w:hAnsi="Times New Roman" w:cs="Times New Roman"/>
                <w:sz w:val="24"/>
                <w:szCs w:val="24"/>
              </w:rPr>
            </w:pPr>
            <w:hyperlink r:id="rId27" w:history="1">
              <w:r w:rsidRPr="00C46DAE">
                <w:rPr>
                  <w:rStyle w:val="Hyperlink"/>
                  <w:rFonts w:ascii="Times New Roman" w:hAnsi="Times New Roman" w:cs="Times New Roman"/>
                  <w:sz w:val="24"/>
                  <w:szCs w:val="24"/>
                </w:rPr>
                <w:t>Career Connection</w:t>
              </w:r>
              <w:r>
                <w:rPr>
                  <w:rStyle w:val="Hyperlink"/>
                  <w:rFonts w:ascii="Times New Roman" w:hAnsi="Times New Roman" w:cs="Times New Roman"/>
                  <w:sz w:val="24"/>
                  <w:szCs w:val="24"/>
                </w:rPr>
                <w:t>,</w:t>
              </w:r>
              <w:r w:rsidRPr="00C46DAE">
                <w:rPr>
                  <w:rStyle w:val="Hyperlink"/>
                  <w:rFonts w:ascii="Times New Roman" w:hAnsi="Times New Roman" w:cs="Times New Roman"/>
                  <w:sz w:val="24"/>
                  <w:szCs w:val="24"/>
                </w:rPr>
                <w:t xml:space="preserve"> </w:t>
              </w:r>
            </w:hyperlink>
            <w:r>
              <w:rPr>
                <w:rFonts w:ascii="Times New Roman" w:hAnsi="Times New Roman" w:cs="Times New Roman"/>
                <w:sz w:val="24"/>
                <w:szCs w:val="24"/>
              </w:rPr>
              <w:t xml:space="preserve">Family, Career and Community Leaders of America (FCCLA) </w:t>
            </w:r>
          </w:p>
          <w:p w14:paraId="0DE15A3C" w14:textId="1C7D5F41" w:rsidR="00EC06BC" w:rsidRPr="003B1C22" w:rsidRDefault="00EC06BC" w:rsidP="003E4B9F">
            <w:pPr>
              <w:pStyle w:val="ListParagraph"/>
              <w:numPr>
                <w:ilvl w:val="0"/>
                <w:numId w:val="73"/>
              </w:numPr>
              <w:rPr>
                <w:rFonts w:ascii="Times New Roman" w:eastAsia="Times New Roman" w:hAnsi="Times New Roman" w:cs="Times New Roman"/>
                <w:sz w:val="24"/>
                <w:szCs w:val="24"/>
              </w:rPr>
            </w:pPr>
            <w:hyperlink r:id="rId28" w:history="1">
              <w:r w:rsidRPr="00F55685">
                <w:rPr>
                  <w:rStyle w:val="Hyperlink"/>
                  <w:rFonts w:ascii="Times New Roman" w:eastAsia="Times New Roman" w:hAnsi="Times New Roman" w:cs="Times New Roman"/>
                  <w:sz w:val="24"/>
                  <w:szCs w:val="24"/>
                </w:rPr>
                <w:t>O</w:t>
              </w:r>
              <w:r>
                <w:rPr>
                  <w:rStyle w:val="Hyperlink"/>
                  <w:rFonts w:ascii="Times New Roman" w:eastAsia="Times New Roman" w:hAnsi="Times New Roman" w:cs="Times New Roman"/>
                  <w:sz w:val="24"/>
                  <w:szCs w:val="24"/>
                </w:rPr>
                <w:t>*</w:t>
              </w:r>
              <w:r w:rsidRPr="00F55685">
                <w:rPr>
                  <w:rStyle w:val="Hyperlink"/>
                  <w:rFonts w:ascii="Times New Roman" w:eastAsia="Times New Roman" w:hAnsi="Times New Roman" w:cs="Times New Roman"/>
                  <w:sz w:val="24"/>
                  <w:szCs w:val="24"/>
                </w:rPr>
                <w:t>Net Online</w:t>
              </w:r>
            </w:hyperlink>
            <w:r w:rsidRPr="00FA624B">
              <w:t xml:space="preserve">, </w:t>
            </w:r>
            <w:r w:rsidRPr="0074798B">
              <w:rPr>
                <w:rFonts w:ascii="Times New Roman" w:hAnsi="Times New Roman" w:cs="Times New Roman"/>
                <w:sz w:val="24"/>
                <w:szCs w:val="24"/>
              </w:rPr>
              <w:t>U.S. Department of Labor</w:t>
            </w:r>
            <w:r w:rsidRPr="003E4B9F">
              <w:rPr>
                <w:rFonts w:ascii="Times New Roman" w:eastAsia="Times New Roman" w:hAnsi="Times New Roman" w:cs="Times New Roman"/>
                <w:sz w:val="24"/>
                <w:szCs w:val="24"/>
              </w:rPr>
              <w:t> </w:t>
            </w:r>
          </w:p>
          <w:p w14:paraId="194F654C" w14:textId="01AC641F" w:rsidR="00EC06BC" w:rsidRPr="00C74DB0" w:rsidRDefault="00EC06BC" w:rsidP="003E4B9F">
            <w:pPr>
              <w:numPr>
                <w:ilvl w:val="0"/>
                <w:numId w:val="73"/>
              </w:numPr>
              <w:rPr>
                <w:rFonts w:ascii="Times New Roman" w:eastAsia="Times New Roman" w:hAnsi="Times New Roman" w:cs="Times New Roman"/>
                <w:sz w:val="24"/>
                <w:szCs w:val="24"/>
              </w:rPr>
            </w:pPr>
            <w:hyperlink r:id="rId29" w:tgtFrame="_blank" w:history="1">
              <w:r>
                <w:rPr>
                  <w:rStyle w:val="Hyperlink"/>
                  <w:rFonts w:ascii="Times New Roman" w:eastAsia="Times New Roman" w:hAnsi="Times New Roman" w:cs="Times New Roman"/>
                  <w:sz w:val="24"/>
                  <w:szCs w:val="24"/>
                </w:rPr>
                <w:t>Virginia Employment Commission</w:t>
              </w:r>
            </w:hyperlink>
            <w:r w:rsidRPr="00C74DB0">
              <w:rPr>
                <w:rFonts w:ascii="Times New Roman" w:eastAsia="Times New Roman" w:hAnsi="Times New Roman" w:cs="Times New Roman"/>
                <w:sz w:val="24"/>
                <w:szCs w:val="24"/>
              </w:rPr>
              <w:t> </w:t>
            </w:r>
          </w:p>
          <w:p w14:paraId="16E3B242" w14:textId="04763C8E" w:rsidR="00EC06BC" w:rsidRPr="007B4DF8" w:rsidRDefault="00EC06BC" w:rsidP="003E4B9F">
            <w:pPr>
              <w:numPr>
                <w:ilvl w:val="0"/>
                <w:numId w:val="73"/>
              </w:numPr>
              <w:rPr>
                <w:rFonts w:ascii="Times New Roman" w:eastAsia="Times New Roman" w:hAnsi="Times New Roman" w:cs="Times New Roman"/>
                <w:sz w:val="24"/>
                <w:szCs w:val="24"/>
              </w:rPr>
            </w:pPr>
            <w:hyperlink r:id="rId30" w:tgtFrame="_blank" w:history="1">
              <w:r w:rsidRPr="00C74DB0">
                <w:rPr>
                  <w:rStyle w:val="Hyperlink"/>
                  <w:rFonts w:ascii="Times New Roman" w:eastAsia="Times New Roman" w:hAnsi="Times New Roman" w:cs="Times New Roman"/>
                  <w:sz w:val="24"/>
                  <w:szCs w:val="24"/>
                </w:rPr>
                <w:t>Virginia Education Wizard</w:t>
              </w:r>
            </w:hyperlink>
            <w:r>
              <w:t xml:space="preserve">, </w:t>
            </w:r>
            <w:r w:rsidRPr="00FA624B">
              <w:rPr>
                <w:rFonts w:ascii="Times New Roman" w:hAnsi="Times New Roman" w:cs="Times New Roman"/>
                <w:sz w:val="24"/>
                <w:szCs w:val="24"/>
              </w:rPr>
              <w:t>Virginia’s Community Colleges</w:t>
            </w:r>
          </w:p>
        </w:tc>
        <w:tc>
          <w:tcPr>
            <w:tcW w:w="4053" w:type="dxa"/>
          </w:tcPr>
          <w:p w14:paraId="76D0AA15" w14:textId="77777777" w:rsidR="00EC06BC" w:rsidRPr="00C74DB0"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b/>
                <w:bCs/>
                <w:sz w:val="24"/>
                <w:szCs w:val="24"/>
              </w:rPr>
              <w:lastRenderedPageBreak/>
              <w:t>Process/Skill Questions:</w:t>
            </w:r>
          </w:p>
          <w:p w14:paraId="3E19ED4D"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Thinking</w:t>
            </w:r>
          </w:p>
          <w:p w14:paraId="03B17E9D" w14:textId="04D82334" w:rsidR="00EC06BC" w:rsidRPr="00C74DB0" w:rsidRDefault="00EC06BC" w:rsidP="003E4B9F">
            <w:pPr>
              <w:numPr>
                <w:ilvl w:val="0"/>
                <w:numId w:val="69"/>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are the career pathways within FCS?</w:t>
            </w:r>
          </w:p>
          <w:p w14:paraId="4B530621" w14:textId="5E855055" w:rsidR="00EC06BC" w:rsidRPr="00C74DB0" w:rsidRDefault="00EC06BC" w:rsidP="003E4B9F">
            <w:pPr>
              <w:numPr>
                <w:ilvl w:val="0"/>
                <w:numId w:val="69"/>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Why is it important to research a variety of interest</w:t>
            </w:r>
            <w:r>
              <w:rPr>
                <w:rFonts w:ascii="Times New Roman" w:eastAsia="Times New Roman" w:hAnsi="Times New Roman" w:cs="Times New Roman"/>
                <w:sz w:val="24"/>
                <w:szCs w:val="24"/>
              </w:rPr>
              <w:t>ing</w:t>
            </w:r>
            <w:r w:rsidRPr="00C74DB0">
              <w:rPr>
                <w:rFonts w:ascii="Times New Roman" w:eastAsia="Times New Roman" w:hAnsi="Times New Roman" w:cs="Times New Roman"/>
                <w:sz w:val="24"/>
                <w:szCs w:val="24"/>
              </w:rPr>
              <w:t xml:space="preserve"> careers?</w:t>
            </w:r>
          </w:p>
          <w:p w14:paraId="4B1F0990"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Communication</w:t>
            </w:r>
          </w:p>
          <w:p w14:paraId="00BEB089" w14:textId="77777777" w:rsidR="00EC06BC" w:rsidRPr="00C74DB0" w:rsidRDefault="00EC06BC" w:rsidP="003E4B9F">
            <w:pPr>
              <w:numPr>
                <w:ilvl w:val="0"/>
                <w:numId w:val="70"/>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Which communication skills are necessary to gather and evaluate information for career research?</w:t>
            </w:r>
          </w:p>
          <w:p w14:paraId="2E87155E" w14:textId="77777777" w:rsidR="00EC06BC" w:rsidRPr="00C74DB0" w:rsidRDefault="00EC06BC" w:rsidP="003E4B9F">
            <w:pPr>
              <w:numPr>
                <w:ilvl w:val="0"/>
                <w:numId w:val="70"/>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resources are available for researching career options? Which are most reliable?</w:t>
            </w:r>
          </w:p>
          <w:p w14:paraId="0F4B8754"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Leadership</w:t>
            </w:r>
          </w:p>
          <w:p w14:paraId="5F9347C4" w14:textId="77777777" w:rsidR="00EC06BC" w:rsidRPr="00C74DB0" w:rsidRDefault="00EC06BC" w:rsidP="003E4B9F">
            <w:pPr>
              <w:numPr>
                <w:ilvl w:val="0"/>
                <w:numId w:val="71"/>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skills can be most effective for career attainment?</w:t>
            </w:r>
          </w:p>
          <w:p w14:paraId="30350CC6" w14:textId="77777777" w:rsidR="00EC06BC" w:rsidRPr="00C74DB0" w:rsidRDefault="00EC06BC" w:rsidP="003E4B9F">
            <w:pPr>
              <w:numPr>
                <w:ilvl w:val="0"/>
                <w:numId w:val="71"/>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can networking be used effectively in career selection or attainment?</w:t>
            </w:r>
          </w:p>
          <w:p w14:paraId="7E37CC8F"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Management</w:t>
            </w:r>
          </w:p>
          <w:p w14:paraId="3DAF98D7" w14:textId="2FF10752" w:rsidR="00EC06BC" w:rsidRPr="00C74DB0" w:rsidRDefault="00EC06BC" w:rsidP="003E4B9F">
            <w:pPr>
              <w:numPr>
                <w:ilvl w:val="0"/>
                <w:numId w:val="72"/>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How can researching a company or career before an interview benefit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chances of getting hired?</w:t>
            </w:r>
          </w:p>
          <w:p w14:paraId="01C93CF0" w14:textId="5A076397" w:rsidR="00EC06BC" w:rsidRPr="00A667AA" w:rsidRDefault="00EC06BC" w:rsidP="003E4B9F">
            <w:pPr>
              <w:numPr>
                <w:ilvl w:val="0"/>
                <w:numId w:val="72"/>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can career selection affect future goals?</w:t>
            </w:r>
          </w:p>
        </w:tc>
        <w:tc>
          <w:tcPr>
            <w:tcW w:w="2741" w:type="dxa"/>
          </w:tcPr>
          <w:p w14:paraId="32BD7AD2" w14:textId="77777777" w:rsidR="00EC06BC" w:rsidRDefault="00EC06BC" w:rsidP="00EC06BC">
            <w:pPr>
              <w:spacing w:before="40" w:afterLines="40" w:after="96"/>
              <w:rPr>
                <w:rFonts w:ascii="Times New Roman" w:eastAsia="Times New Roman" w:hAnsi="Times New Roman" w:cs="Times New Roman"/>
                <w:sz w:val="24"/>
                <w:szCs w:val="24"/>
                <w:lang w:val="pt-BR"/>
              </w:rPr>
            </w:pPr>
            <w:r w:rsidRPr="006E707D">
              <w:rPr>
                <w:rFonts w:ascii="Times New Roman" w:eastAsia="Times New Roman" w:hAnsi="Times New Roman" w:cs="Times New Roman"/>
                <w:sz w:val="24"/>
                <w:szCs w:val="24"/>
                <w:lang w:val="pt-BR"/>
              </w:rPr>
              <w:t>English: 9.RV, 9.RI, 9.LU, 9.R, 10.RV, 10.RI, 10.LU, 10.R, 11.RV, 11.RI, 11.LU, 11.R, 12.RV, 12.RI, 12.LU, 12.R</w:t>
            </w:r>
          </w:p>
          <w:p w14:paraId="2A1DA5B4" w14:textId="77777777" w:rsidR="00EC06BC" w:rsidRDefault="00EC06BC" w:rsidP="00EC06BC">
            <w:pPr>
              <w:spacing w:before="40" w:afterLines="40" w:after="96"/>
              <w:rPr>
                <w:rFonts w:ascii="Times New Roman" w:eastAsia="Times New Roman" w:hAnsi="Times New Roman" w:cs="Times New Roman"/>
                <w:sz w:val="24"/>
                <w:szCs w:val="24"/>
                <w:lang w:val="pt-BR"/>
              </w:rPr>
            </w:pPr>
          </w:p>
          <w:p w14:paraId="510F2609" w14:textId="4E6AB4F2" w:rsidR="00EC06BC" w:rsidRPr="00337C03" w:rsidRDefault="00EC06BC" w:rsidP="00EC06BC">
            <w:pPr>
              <w:rPr>
                <w:rFonts w:ascii="Times New Roman" w:hAnsi="Times New Roman" w:cs="Times New Roman"/>
                <w:b/>
                <w:sz w:val="24"/>
                <w:szCs w:val="24"/>
                <w:u w:val="single"/>
              </w:rPr>
            </w:pPr>
            <w:r w:rsidRPr="009B56FB">
              <w:rPr>
                <w:rFonts w:ascii="Times New Roman" w:eastAsia="Times New Roman" w:hAnsi="Times New Roman" w:cs="Times New Roman"/>
                <w:sz w:val="24"/>
                <w:szCs w:val="24"/>
              </w:rPr>
              <w:t>History and Social Sciences:</w:t>
            </w:r>
            <w:r>
              <w:rPr>
                <w:rFonts w:ascii="Times New Roman" w:eastAsia="Times New Roman" w:hAnsi="Times New Roman" w:cs="Times New Roman"/>
                <w:sz w:val="24"/>
                <w:szCs w:val="24"/>
              </w:rPr>
              <w:t xml:space="preserve"> </w:t>
            </w:r>
            <w:r w:rsidRPr="009B56FB">
              <w:rPr>
                <w:rFonts w:ascii="Times New Roman" w:eastAsia="Times New Roman" w:hAnsi="Times New Roman" w:cs="Times New Roman"/>
                <w:sz w:val="24"/>
                <w:szCs w:val="24"/>
              </w:rPr>
              <w:t>Govt 8, 9, 14, 15</w:t>
            </w:r>
          </w:p>
        </w:tc>
        <w:tc>
          <w:tcPr>
            <w:tcW w:w="2863" w:type="dxa"/>
          </w:tcPr>
          <w:p w14:paraId="43E57F80" w14:textId="3D8922F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Career Connection</w:t>
            </w:r>
          </w:p>
          <w:p w14:paraId="56592F9C"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368452E8"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0D6D62F4"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3879E7DC"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74A3DE36" w14:textId="77777777" w:rsidR="00EC06BC" w:rsidRPr="00337C03" w:rsidRDefault="00EC06BC" w:rsidP="00EC06BC">
            <w:pPr>
              <w:pStyle w:val="ListParagraph"/>
              <w:rPr>
                <w:rFonts w:ascii="Times New Roman" w:hAnsi="Times New Roman" w:cs="Times New Roman"/>
                <w:sz w:val="24"/>
                <w:szCs w:val="24"/>
              </w:rPr>
            </w:pPr>
          </w:p>
          <w:p w14:paraId="4D90BC8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49E154F"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FA4585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5EDE8109"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1909185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Take the Lead</w:t>
            </w:r>
          </w:p>
          <w:p w14:paraId="0CF8059F"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Speak out for FCCLA</w:t>
            </w:r>
          </w:p>
          <w:p w14:paraId="21FC5ED5" w14:textId="77777777" w:rsidR="00EC06BC" w:rsidRPr="00337C03" w:rsidRDefault="00EC06BC" w:rsidP="00EC06BC">
            <w:pPr>
              <w:rPr>
                <w:rFonts w:ascii="Times New Roman" w:hAnsi="Times New Roman" w:cs="Times New Roman"/>
                <w:sz w:val="24"/>
                <w:szCs w:val="24"/>
              </w:rPr>
            </w:pPr>
          </w:p>
          <w:p w14:paraId="69CEE27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40D24426"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5D8D2EA2"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0C42EBF9"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7E63713E" w14:textId="77777777" w:rsidR="00EC06BC" w:rsidRPr="00337C03" w:rsidRDefault="00EC06BC" w:rsidP="00EC06BC">
            <w:pPr>
              <w:rPr>
                <w:rFonts w:ascii="Times New Roman" w:hAnsi="Times New Roman" w:cs="Times New Roman"/>
                <w:sz w:val="24"/>
                <w:szCs w:val="24"/>
              </w:rPr>
            </w:pPr>
          </w:p>
          <w:p w14:paraId="47FC43CB" w14:textId="77777777" w:rsidR="00EC06BC" w:rsidRPr="00337C03" w:rsidRDefault="00EC06BC" w:rsidP="00EC06BC">
            <w:pPr>
              <w:rPr>
                <w:rFonts w:ascii="Times New Roman" w:hAnsi="Times New Roman" w:cs="Times New Roman"/>
                <w:b/>
                <w:sz w:val="24"/>
                <w:szCs w:val="24"/>
                <w:u w:val="single"/>
              </w:rPr>
            </w:pPr>
          </w:p>
          <w:p w14:paraId="33C1AEB8"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285898D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Career Investigation</w:t>
            </w:r>
          </w:p>
          <w:p w14:paraId="69ED562F"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Entrepreneurship</w:t>
            </w:r>
          </w:p>
          <w:p w14:paraId="51104B9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Event Management</w:t>
            </w:r>
          </w:p>
          <w:p w14:paraId="7931167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Focus on Children</w:t>
            </w:r>
          </w:p>
          <w:p w14:paraId="6B37533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Food Innovations</w:t>
            </w:r>
          </w:p>
          <w:p w14:paraId="4480D84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1DF5C72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78E6E9B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4DA08ED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3955A2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33AF4D0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Promote and Publicize FCCLA</w:t>
            </w:r>
          </w:p>
          <w:p w14:paraId="672BB3E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Say Yes to FCS Education</w:t>
            </w:r>
          </w:p>
          <w:p w14:paraId="12A0958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35945CB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0B495D5C"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23D25920" w14:textId="188F53D6" w:rsidTr="002643FE">
        <w:tblPrEx>
          <w:tblCellMar>
            <w:left w:w="115" w:type="dxa"/>
            <w:right w:w="115" w:type="dxa"/>
          </w:tblCellMar>
        </w:tblPrEx>
        <w:tc>
          <w:tcPr>
            <w:tcW w:w="737" w:type="dxa"/>
          </w:tcPr>
          <w:p w14:paraId="6C07ECC0" w14:textId="157A04D1"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w:t>
            </w:r>
          </w:p>
        </w:tc>
        <w:tc>
          <w:tcPr>
            <w:tcW w:w="3668" w:type="dxa"/>
            <w:hideMark/>
          </w:tcPr>
          <w:p w14:paraId="1E1F84BE" w14:textId="552448C1"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Set short- and long-term career goals related to career choice. </w:t>
            </w:r>
          </w:p>
        </w:tc>
        <w:tc>
          <w:tcPr>
            <w:tcW w:w="4648" w:type="dxa"/>
          </w:tcPr>
          <w:p w14:paraId="20B12A53" w14:textId="77777777" w:rsidR="00EC06BC"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Setting goals should include </w:t>
            </w:r>
          </w:p>
          <w:p w14:paraId="0063751F" w14:textId="189361A9" w:rsidR="00EC06BC" w:rsidRPr="005375AF" w:rsidRDefault="00EC06BC" w:rsidP="003E4B9F">
            <w:pPr>
              <w:pStyle w:val="ListParagraph"/>
              <w:numPr>
                <w:ilvl w:val="0"/>
                <w:numId w:val="228"/>
              </w:numPr>
              <w:spacing w:before="40" w:afterLines="40" w:after="96"/>
              <w:rPr>
                <w:rFonts w:ascii="Times New Roman" w:eastAsia="Times New Roman" w:hAnsi="Times New Roman" w:cs="Times New Roman"/>
                <w:sz w:val="24"/>
                <w:szCs w:val="24"/>
              </w:rPr>
            </w:pPr>
            <w:r w:rsidRPr="005375AF">
              <w:rPr>
                <w:rFonts w:ascii="Times New Roman" w:eastAsia="Times New Roman" w:hAnsi="Times New Roman" w:cs="Times New Roman"/>
                <w:sz w:val="24"/>
                <w:szCs w:val="24"/>
              </w:rPr>
              <w:t xml:space="preserve">establishing goal statements that reflect the steps in the goal-setting process </w:t>
            </w:r>
          </w:p>
          <w:p w14:paraId="20CEE6A0" w14:textId="2252540A" w:rsidR="00EC06BC" w:rsidRDefault="00EC06BC" w:rsidP="003E4B9F">
            <w:pPr>
              <w:pStyle w:val="ListParagraph"/>
              <w:numPr>
                <w:ilvl w:val="0"/>
                <w:numId w:val="228"/>
              </w:num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creating </w:t>
            </w:r>
            <w:r w:rsidRPr="005375AF">
              <w:rPr>
                <w:rFonts w:ascii="Times New Roman" w:eastAsia="Times New Roman" w:hAnsi="Times New Roman" w:cs="Times New Roman"/>
                <w:sz w:val="24"/>
                <w:szCs w:val="24"/>
              </w:rPr>
              <w:t xml:space="preserve">an action plan for implementing each goal. </w:t>
            </w:r>
          </w:p>
          <w:p w14:paraId="3A343841" w14:textId="1A4724DF" w:rsidR="00EC06BC" w:rsidRPr="005375AF"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The p</w:t>
            </w:r>
            <w:r w:rsidRPr="005375AF">
              <w:rPr>
                <w:rFonts w:ascii="Times New Roman" w:eastAsia="Times New Roman" w:hAnsi="Times New Roman" w:cs="Times New Roman"/>
                <w:sz w:val="24"/>
                <w:szCs w:val="24"/>
              </w:rPr>
              <w:t xml:space="preserve">rocess should also include the time horizon, </w:t>
            </w:r>
            <w:r>
              <w:rPr>
                <w:rFonts w:ascii="Times New Roman" w:eastAsia="Times New Roman" w:hAnsi="Times New Roman" w:cs="Times New Roman"/>
                <w:sz w:val="24"/>
                <w:szCs w:val="24"/>
              </w:rPr>
              <w:t>education and experience</w:t>
            </w:r>
            <w:r w:rsidRPr="005375AF">
              <w:rPr>
                <w:rFonts w:ascii="Times New Roman" w:eastAsia="Times New Roman" w:hAnsi="Times New Roman" w:cs="Times New Roman"/>
                <w:sz w:val="24"/>
                <w:szCs w:val="24"/>
              </w:rPr>
              <w:t xml:space="preserve"> needed, and expectations involved in each goal.</w:t>
            </w:r>
          </w:p>
        </w:tc>
        <w:tc>
          <w:tcPr>
            <w:tcW w:w="4053" w:type="dxa"/>
          </w:tcPr>
          <w:p w14:paraId="412C7A99" w14:textId="77777777" w:rsidR="00EC06BC" w:rsidRPr="00C74DB0"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b/>
                <w:bCs/>
                <w:sz w:val="24"/>
                <w:szCs w:val="24"/>
              </w:rPr>
              <w:t>Process/Skill Questions:</w:t>
            </w:r>
          </w:p>
          <w:p w14:paraId="62680E1B"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Thinking</w:t>
            </w:r>
          </w:p>
          <w:p w14:paraId="4CF2096F" w14:textId="77777777" w:rsidR="00EC06BC" w:rsidRPr="00C74DB0" w:rsidRDefault="00EC06BC" w:rsidP="003E4B9F">
            <w:pPr>
              <w:numPr>
                <w:ilvl w:val="0"/>
                <w:numId w:val="74"/>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Why is it important to have career goals?</w:t>
            </w:r>
          </w:p>
          <w:p w14:paraId="7C60C92D" w14:textId="703CB6E1" w:rsidR="00EC06BC" w:rsidRPr="00C74DB0" w:rsidRDefault="00EC06BC" w:rsidP="003E4B9F">
            <w:pPr>
              <w:numPr>
                <w:ilvl w:val="0"/>
                <w:numId w:val="74"/>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What might happen if </w:t>
            </w:r>
            <w:r>
              <w:rPr>
                <w:rFonts w:ascii="Times New Roman" w:eastAsia="Times New Roman" w:hAnsi="Times New Roman" w:cs="Times New Roman"/>
                <w:sz w:val="24"/>
                <w:szCs w:val="24"/>
              </w:rPr>
              <w:t>one</w:t>
            </w:r>
            <w:r w:rsidRPr="00C74DB0">
              <w:rPr>
                <w:rFonts w:ascii="Times New Roman" w:eastAsia="Times New Roman" w:hAnsi="Times New Roman" w:cs="Times New Roman"/>
                <w:sz w:val="24"/>
                <w:szCs w:val="24"/>
              </w:rPr>
              <w:t xml:space="preserve"> choose</w:t>
            </w:r>
            <w:r>
              <w:rPr>
                <w:rFonts w:ascii="Times New Roman" w:eastAsia="Times New Roman" w:hAnsi="Times New Roman" w:cs="Times New Roman"/>
                <w:sz w:val="24"/>
                <w:szCs w:val="24"/>
              </w:rPr>
              <w:t>s</w:t>
            </w:r>
            <w:r w:rsidRPr="00C74DB0">
              <w:rPr>
                <w:rFonts w:ascii="Times New Roman" w:eastAsia="Times New Roman" w:hAnsi="Times New Roman" w:cs="Times New Roman"/>
                <w:sz w:val="24"/>
                <w:szCs w:val="24"/>
              </w:rPr>
              <w:t xml:space="preserve"> a career that is inconsistent with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goals or desired lifestyle?</w:t>
            </w:r>
          </w:p>
          <w:p w14:paraId="2812CC18"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Communication</w:t>
            </w:r>
          </w:p>
          <w:p w14:paraId="742C7B39" w14:textId="6CBAD2CF" w:rsidR="00EC06BC" w:rsidRPr="00C74DB0" w:rsidRDefault="00EC06BC" w:rsidP="003E4B9F">
            <w:pPr>
              <w:numPr>
                <w:ilvl w:val="0"/>
                <w:numId w:val="75"/>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How can modern technology (e.g., apps, devices) help </w:t>
            </w:r>
            <w:r>
              <w:rPr>
                <w:rFonts w:ascii="Times New Roman" w:eastAsia="Times New Roman" w:hAnsi="Times New Roman" w:cs="Times New Roman"/>
                <w:sz w:val="24"/>
                <w:szCs w:val="24"/>
              </w:rPr>
              <w:t xml:space="preserve">one </w:t>
            </w:r>
            <w:r w:rsidRPr="00C74DB0">
              <w:rPr>
                <w:rFonts w:ascii="Times New Roman" w:eastAsia="Times New Roman" w:hAnsi="Times New Roman" w:cs="Times New Roman"/>
                <w:sz w:val="24"/>
                <w:szCs w:val="24"/>
              </w:rPr>
              <w:t xml:space="preserve">track the progress of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goals?</w:t>
            </w:r>
          </w:p>
          <w:p w14:paraId="698036FC" w14:textId="1803E3D6" w:rsidR="00EC06BC" w:rsidRPr="00C74DB0" w:rsidRDefault="00EC06BC" w:rsidP="003E4B9F">
            <w:pPr>
              <w:numPr>
                <w:ilvl w:val="0"/>
                <w:numId w:val="75"/>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lastRenderedPageBreak/>
              <w:t xml:space="preserve">How can </w:t>
            </w:r>
            <w:r>
              <w:rPr>
                <w:rFonts w:ascii="Times New Roman" w:eastAsia="Times New Roman" w:hAnsi="Times New Roman" w:cs="Times New Roman"/>
                <w:sz w:val="24"/>
                <w:szCs w:val="24"/>
              </w:rPr>
              <w:t>one</w:t>
            </w:r>
            <w:r w:rsidRPr="00C74DB0">
              <w:rPr>
                <w:rFonts w:ascii="Times New Roman" w:eastAsia="Times New Roman" w:hAnsi="Times New Roman" w:cs="Times New Roman"/>
                <w:sz w:val="24"/>
                <w:szCs w:val="24"/>
              </w:rPr>
              <w:t xml:space="preserve"> communicate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short- and long-term career goals to others?</w:t>
            </w:r>
          </w:p>
          <w:p w14:paraId="76CA565B"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Leadership</w:t>
            </w:r>
          </w:p>
          <w:p w14:paraId="4B5FE814" w14:textId="0BD63C3D" w:rsidR="00EC06BC" w:rsidRPr="00C74DB0" w:rsidRDefault="00EC06BC" w:rsidP="003E4B9F">
            <w:pPr>
              <w:numPr>
                <w:ilvl w:val="0"/>
                <w:numId w:val="7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goal-setting process inspire others?</w:t>
            </w:r>
          </w:p>
          <w:p w14:paraId="39572D65" w14:textId="409C9941" w:rsidR="00EC06BC" w:rsidRPr="00C74DB0" w:rsidRDefault="00EC06BC" w:rsidP="003E4B9F">
            <w:pPr>
              <w:numPr>
                <w:ilvl w:val="0"/>
                <w:numId w:val="7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How will the transferable skills </w:t>
            </w:r>
            <w:r>
              <w:rPr>
                <w:rFonts w:ascii="Times New Roman" w:eastAsia="Times New Roman" w:hAnsi="Times New Roman" w:cs="Times New Roman"/>
                <w:sz w:val="24"/>
                <w:szCs w:val="24"/>
              </w:rPr>
              <w:t>one has</w:t>
            </w:r>
            <w:r w:rsidRPr="00C74DB0">
              <w:rPr>
                <w:rFonts w:ascii="Times New Roman" w:eastAsia="Times New Roman" w:hAnsi="Times New Roman" w:cs="Times New Roman"/>
                <w:sz w:val="24"/>
                <w:szCs w:val="24"/>
              </w:rPr>
              <w:t xml:space="preserve"> gained in FCCLA help </w:t>
            </w:r>
            <w:r>
              <w:rPr>
                <w:rFonts w:ascii="Times New Roman" w:eastAsia="Times New Roman" w:hAnsi="Times New Roman" w:cs="Times New Roman"/>
                <w:sz w:val="24"/>
                <w:szCs w:val="24"/>
              </w:rPr>
              <w:t>one</w:t>
            </w:r>
            <w:r w:rsidRPr="00C74DB0">
              <w:rPr>
                <w:rFonts w:ascii="Times New Roman" w:eastAsia="Times New Roman" w:hAnsi="Times New Roman" w:cs="Times New Roman"/>
                <w:sz w:val="24"/>
                <w:szCs w:val="24"/>
              </w:rPr>
              <w:t xml:space="preserve"> in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career?</w:t>
            </w:r>
          </w:p>
          <w:p w14:paraId="60754545"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Management</w:t>
            </w:r>
          </w:p>
          <w:p w14:paraId="0DEF5025" w14:textId="77777777" w:rsidR="00EC06BC" w:rsidRPr="00C74DB0" w:rsidRDefault="00EC06BC" w:rsidP="003E4B9F">
            <w:pPr>
              <w:numPr>
                <w:ilvl w:val="0"/>
                <w:numId w:val="7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Why should a cost-benefit analysis be considered when making career goals?</w:t>
            </w:r>
          </w:p>
          <w:p w14:paraId="64D19B1B" w14:textId="4F6804BA" w:rsidR="00EC06BC" w:rsidRPr="00A667AA" w:rsidRDefault="00EC06BC" w:rsidP="003E4B9F">
            <w:pPr>
              <w:numPr>
                <w:ilvl w:val="0"/>
                <w:numId w:val="7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resources are available to help set short-and long-term career goals?</w:t>
            </w:r>
          </w:p>
        </w:tc>
        <w:tc>
          <w:tcPr>
            <w:tcW w:w="2741" w:type="dxa"/>
          </w:tcPr>
          <w:p w14:paraId="3A5F2E18" w14:textId="7DBE68D2" w:rsidR="00EC06BC" w:rsidRPr="00337C03" w:rsidRDefault="00EC06BC" w:rsidP="00EC06BC">
            <w:pPr>
              <w:rPr>
                <w:rFonts w:ascii="Times New Roman" w:hAnsi="Times New Roman" w:cs="Times New Roman"/>
                <w:b/>
                <w:sz w:val="24"/>
                <w:szCs w:val="24"/>
                <w:u w:val="single"/>
              </w:rPr>
            </w:pPr>
            <w:r w:rsidRPr="006E707D">
              <w:rPr>
                <w:rFonts w:ascii="Times New Roman" w:eastAsia="Times New Roman" w:hAnsi="Times New Roman" w:cs="Times New Roman"/>
                <w:sz w:val="24"/>
                <w:szCs w:val="24"/>
              </w:rPr>
              <w:lastRenderedPageBreak/>
              <w:t>English: 9.RV, 9.RI, 9.LU, 9.C, 10.RV, 10.RI, 10.LU, 10.C, 11.RV, 11.RI, 11.LU, 11.C, 12.RV, 12.RI, 12.LU, 12.C</w:t>
            </w:r>
          </w:p>
        </w:tc>
        <w:tc>
          <w:tcPr>
            <w:tcW w:w="2863" w:type="dxa"/>
          </w:tcPr>
          <w:p w14:paraId="57489326" w14:textId="4D330BF9"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Career Connection</w:t>
            </w:r>
          </w:p>
          <w:p w14:paraId="1641FC76"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7C7F04AB"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2FE3111A"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3513EB63"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5839FFBE" w14:textId="77777777" w:rsidR="00EC06BC" w:rsidRPr="00337C03" w:rsidRDefault="00EC06BC" w:rsidP="00EC06BC">
            <w:pPr>
              <w:pStyle w:val="ListParagraph"/>
              <w:rPr>
                <w:rFonts w:ascii="Times New Roman" w:hAnsi="Times New Roman" w:cs="Times New Roman"/>
                <w:sz w:val="24"/>
                <w:szCs w:val="24"/>
              </w:rPr>
            </w:pPr>
          </w:p>
          <w:p w14:paraId="4415008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74C11E97"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2FBF7CD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60262DC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33B74965"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Take the Lead</w:t>
            </w:r>
          </w:p>
          <w:p w14:paraId="19876536"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Speak out for </w:t>
            </w:r>
            <w:r w:rsidRPr="00337C03">
              <w:rPr>
                <w:rFonts w:ascii="Times New Roman" w:hAnsi="Times New Roman" w:cs="Times New Roman"/>
                <w:sz w:val="24"/>
                <w:szCs w:val="24"/>
              </w:rPr>
              <w:lastRenderedPageBreak/>
              <w:t>FCCLA</w:t>
            </w:r>
          </w:p>
          <w:p w14:paraId="7A4280F6" w14:textId="77777777" w:rsidR="00EC06BC" w:rsidRPr="00337C03" w:rsidRDefault="00EC06BC" w:rsidP="00EC06BC">
            <w:pPr>
              <w:rPr>
                <w:rFonts w:ascii="Times New Roman" w:hAnsi="Times New Roman" w:cs="Times New Roman"/>
                <w:sz w:val="24"/>
                <w:szCs w:val="24"/>
              </w:rPr>
            </w:pPr>
          </w:p>
          <w:p w14:paraId="645A4DFC" w14:textId="77777777" w:rsidR="00EC06BC" w:rsidRPr="00337C03" w:rsidRDefault="00EC06BC" w:rsidP="00EC06BC">
            <w:pPr>
              <w:rPr>
                <w:rFonts w:ascii="Times New Roman" w:hAnsi="Times New Roman" w:cs="Times New Roman"/>
                <w:b/>
                <w:sz w:val="24"/>
                <w:szCs w:val="24"/>
                <w:u w:val="single"/>
              </w:rPr>
            </w:pPr>
          </w:p>
          <w:p w14:paraId="776E96A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6897A51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Career Investigation</w:t>
            </w:r>
          </w:p>
          <w:p w14:paraId="1CA65F5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Entrepreneurship</w:t>
            </w:r>
          </w:p>
          <w:p w14:paraId="35A3841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5D0F1BC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27A98EB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2ED3D74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0FF64A0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7682F82F"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197816C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D90022C"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5E983ECB" w14:textId="6C3D00EA" w:rsidTr="002643FE">
        <w:tblPrEx>
          <w:tblCellMar>
            <w:left w:w="115" w:type="dxa"/>
            <w:right w:w="115" w:type="dxa"/>
          </w:tblCellMar>
        </w:tblPrEx>
        <w:tc>
          <w:tcPr>
            <w:tcW w:w="737" w:type="dxa"/>
            <w:shd w:val="clear" w:color="auto" w:fill="AEAAAA" w:themeFill="background2" w:themeFillShade="BF"/>
          </w:tcPr>
          <w:p w14:paraId="6B60E759"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6C52C45B" w14:textId="6AEAD27D" w:rsidR="00EC06BC" w:rsidRPr="007B4DF8" w:rsidRDefault="00EC06BC" w:rsidP="00EC06BC">
            <w:pPr>
              <w:spacing w:before="40" w:afterLines="40" w:after="96"/>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Making Responsible Consumer Choices</w:t>
            </w:r>
          </w:p>
        </w:tc>
        <w:tc>
          <w:tcPr>
            <w:tcW w:w="4648" w:type="dxa"/>
            <w:shd w:val="clear" w:color="auto" w:fill="AEAAAA" w:themeFill="background2" w:themeFillShade="BF"/>
          </w:tcPr>
          <w:p w14:paraId="3E43B9BD"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47396A0A"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49578E8C" w14:textId="77777777" w:rsidR="00EC06BC" w:rsidRPr="00337C03" w:rsidRDefault="00EC06BC" w:rsidP="00EC06BC">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57B1E482" w14:textId="70781200" w:rsidR="00EC06BC" w:rsidRPr="00337C03" w:rsidRDefault="00EC06BC" w:rsidP="00EC06BC">
            <w:pPr>
              <w:spacing w:before="40" w:afterLines="40" w:after="96"/>
              <w:rPr>
                <w:rFonts w:ascii="Times New Roman" w:eastAsia="Times New Roman" w:hAnsi="Times New Roman" w:cs="Times New Roman"/>
                <w:b/>
                <w:bCs/>
                <w:sz w:val="24"/>
                <w:szCs w:val="24"/>
              </w:rPr>
            </w:pPr>
          </w:p>
        </w:tc>
      </w:tr>
      <w:tr w:rsidR="00EC06BC" w:rsidRPr="007B4DF8" w14:paraId="56E481E0" w14:textId="021D7D79" w:rsidTr="002643FE">
        <w:tblPrEx>
          <w:tblCellMar>
            <w:left w:w="115" w:type="dxa"/>
            <w:right w:w="115" w:type="dxa"/>
          </w:tblCellMar>
        </w:tblPrEx>
        <w:tc>
          <w:tcPr>
            <w:tcW w:w="737" w:type="dxa"/>
          </w:tcPr>
          <w:p w14:paraId="0E8A1CEE" w14:textId="71D847BB"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3668" w:type="dxa"/>
            <w:hideMark/>
          </w:tcPr>
          <w:p w14:paraId="11ADDD59" w14:textId="7F983DDC"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Evaluate sources of consumer information. </w:t>
            </w:r>
          </w:p>
        </w:tc>
        <w:tc>
          <w:tcPr>
            <w:tcW w:w="4648" w:type="dxa"/>
          </w:tcPr>
          <w:p w14:paraId="55497863"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Evaluation may include</w:t>
            </w:r>
          </w:p>
          <w:p w14:paraId="7E9C59EF" w14:textId="46FDC650" w:rsidR="00EC06BC" w:rsidRPr="00CC0939" w:rsidRDefault="00EC06BC" w:rsidP="003E4B9F">
            <w:pPr>
              <w:numPr>
                <w:ilvl w:val="0"/>
                <w:numId w:val="78"/>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government or </w:t>
            </w:r>
            <w:r w:rsidRPr="00CC0939">
              <w:rPr>
                <w:rFonts w:ascii="Times New Roman" w:eastAsia="Times New Roman" w:hAnsi="Times New Roman" w:cs="Times New Roman"/>
                <w:sz w:val="24"/>
                <w:szCs w:val="24"/>
              </w:rPr>
              <w:t>community agencies (e.g., Federal Trade Commission [</w:t>
            </w:r>
            <w:r w:rsidRPr="00FA624B">
              <w:rPr>
                <w:rFonts w:ascii="Times New Roman" w:hAnsi="Times New Roman" w:cs="Times New Roman"/>
                <w:sz w:val="24"/>
                <w:szCs w:val="24"/>
              </w:rPr>
              <w:t>FTC]</w:t>
            </w:r>
            <w:r w:rsidRPr="00CC0939">
              <w:rPr>
                <w:rFonts w:ascii="Times New Roman" w:eastAsia="Times New Roman" w:hAnsi="Times New Roman" w:cs="Times New Roman"/>
                <w:sz w:val="24"/>
                <w:szCs w:val="24"/>
              </w:rPr>
              <w:t>, Consumer F</w:t>
            </w:r>
            <w:r w:rsidRPr="00FA624B">
              <w:rPr>
                <w:rFonts w:ascii="Times New Roman" w:hAnsi="Times New Roman" w:cs="Times New Roman"/>
                <w:sz w:val="24"/>
                <w:szCs w:val="24"/>
              </w:rPr>
              <w:t xml:space="preserve">inancial </w:t>
            </w:r>
            <w:r w:rsidRPr="00CC0939">
              <w:rPr>
                <w:rFonts w:ascii="Times New Roman" w:eastAsia="Times New Roman" w:hAnsi="Times New Roman" w:cs="Times New Roman"/>
                <w:sz w:val="24"/>
                <w:szCs w:val="24"/>
              </w:rPr>
              <w:t>Protection B</w:t>
            </w:r>
            <w:r w:rsidRPr="00FA624B">
              <w:rPr>
                <w:rFonts w:ascii="Times New Roman" w:hAnsi="Times New Roman" w:cs="Times New Roman"/>
                <w:sz w:val="24"/>
                <w:szCs w:val="24"/>
              </w:rPr>
              <w:t>ureau [CFPB]</w:t>
            </w:r>
            <w:r w:rsidRPr="00CC0939">
              <w:rPr>
                <w:rFonts w:ascii="Times New Roman" w:eastAsia="Times New Roman" w:hAnsi="Times New Roman" w:cs="Times New Roman"/>
                <w:sz w:val="24"/>
                <w:szCs w:val="24"/>
              </w:rPr>
              <w:t>)</w:t>
            </w:r>
          </w:p>
          <w:p w14:paraId="4F331C36" w14:textId="365E3662" w:rsidR="00EC06BC" w:rsidRPr="00CC0939" w:rsidRDefault="00EC06BC" w:rsidP="003E4B9F">
            <w:pPr>
              <w:numPr>
                <w:ilvl w:val="0"/>
                <w:numId w:val="78"/>
              </w:numPr>
              <w:rPr>
                <w:rFonts w:ascii="Times New Roman" w:eastAsia="Times New Roman" w:hAnsi="Times New Roman" w:cs="Times New Roman"/>
                <w:sz w:val="24"/>
                <w:szCs w:val="24"/>
              </w:rPr>
            </w:pPr>
            <w:r w:rsidRPr="00CC0939">
              <w:rPr>
                <w:rFonts w:ascii="Times New Roman" w:eastAsia="Times New Roman" w:hAnsi="Times New Roman" w:cs="Times New Roman"/>
                <w:sz w:val="24"/>
                <w:szCs w:val="24"/>
              </w:rPr>
              <w:t xml:space="preserve">consumer-oriented publications (e.g., news articles, </w:t>
            </w:r>
            <w:r w:rsidRPr="00FA624B">
              <w:rPr>
                <w:rFonts w:ascii="Times New Roman" w:eastAsia="Times New Roman" w:hAnsi="Times New Roman" w:cs="Times New Roman"/>
                <w:sz w:val="24"/>
                <w:szCs w:val="24"/>
                <w:u w:val="single"/>
              </w:rPr>
              <w:t>Consumer Reports</w:t>
            </w:r>
            <w:r w:rsidRPr="00CC0939">
              <w:rPr>
                <w:rFonts w:ascii="Times New Roman" w:eastAsia="Times New Roman" w:hAnsi="Times New Roman" w:cs="Times New Roman"/>
                <w:sz w:val="24"/>
                <w:szCs w:val="24"/>
              </w:rPr>
              <w:t>, peer review journals, trade publications)</w:t>
            </w:r>
          </w:p>
          <w:p w14:paraId="76CE1D27" w14:textId="41F909B4" w:rsidR="00EC06BC" w:rsidRPr="0010046F" w:rsidRDefault="00EC06BC" w:rsidP="003E4B9F">
            <w:pPr>
              <w:numPr>
                <w:ilvl w:val="0"/>
                <w:numId w:val="78"/>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lastRenderedPageBreak/>
              <w:t xml:space="preserve">advice from others (e.g., family, friends, experts, sales </w:t>
            </w:r>
            <w:r>
              <w:rPr>
                <w:rFonts w:ascii="Times New Roman" w:eastAsia="Times New Roman" w:hAnsi="Times New Roman" w:cs="Times New Roman"/>
                <w:sz w:val="24"/>
                <w:szCs w:val="24"/>
              </w:rPr>
              <w:t>representatives</w:t>
            </w:r>
            <w:r w:rsidRPr="0010046F">
              <w:rPr>
                <w:rFonts w:ascii="Times New Roman" w:eastAsia="Times New Roman" w:hAnsi="Times New Roman" w:cs="Times New Roman"/>
                <w:sz w:val="24"/>
                <w:szCs w:val="24"/>
              </w:rPr>
              <w:t>, online reviews)</w:t>
            </w:r>
          </w:p>
          <w:p w14:paraId="5C4163B1" w14:textId="77777777" w:rsidR="00EC06BC" w:rsidRPr="0010046F" w:rsidRDefault="00EC06BC" w:rsidP="003E4B9F">
            <w:pPr>
              <w:numPr>
                <w:ilvl w:val="0"/>
                <w:numId w:val="78"/>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point-of-purchase sources (e.g., labels, packages, displays)</w:t>
            </w:r>
          </w:p>
          <w:p w14:paraId="539A6753" w14:textId="3CD10022" w:rsidR="00EC06BC" w:rsidRPr="0010046F" w:rsidRDefault="00EC06BC" w:rsidP="003E4B9F">
            <w:pPr>
              <w:numPr>
                <w:ilvl w:val="0"/>
                <w:numId w:val="78"/>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media (e.g., television programs, podcasts, email, websites, social media</w:t>
            </w:r>
            <w:r>
              <w:rPr>
                <w:rFonts w:ascii="Times New Roman" w:eastAsia="Times New Roman" w:hAnsi="Times New Roman" w:cs="Times New Roman"/>
                <w:sz w:val="24"/>
                <w:szCs w:val="24"/>
              </w:rPr>
              <w:t>, AI</w:t>
            </w:r>
            <w:r w:rsidRPr="0010046F">
              <w:rPr>
                <w:rFonts w:ascii="Times New Roman" w:eastAsia="Times New Roman" w:hAnsi="Times New Roman" w:cs="Times New Roman"/>
                <w:sz w:val="24"/>
                <w:szCs w:val="24"/>
              </w:rPr>
              <w:t>)</w:t>
            </w:r>
          </w:p>
          <w:p w14:paraId="657AB5D0" w14:textId="77777777" w:rsidR="00EC06BC" w:rsidRPr="0010046F" w:rsidRDefault="00EC06BC" w:rsidP="003E4B9F">
            <w:pPr>
              <w:numPr>
                <w:ilvl w:val="0"/>
                <w:numId w:val="78"/>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advertising (e.g., print, television, radio, Internet, social media).</w:t>
            </w:r>
          </w:p>
          <w:p w14:paraId="322BFBEE" w14:textId="77777777" w:rsidR="00EC06BC" w:rsidRDefault="00EC06BC" w:rsidP="00EC06BC">
            <w:pPr>
              <w:spacing w:before="40" w:afterLines="40" w:after="96"/>
              <w:rPr>
                <w:rFonts w:ascii="Times New Roman" w:eastAsia="Times New Roman" w:hAnsi="Times New Roman" w:cs="Times New Roman"/>
                <w:sz w:val="24"/>
                <w:szCs w:val="24"/>
              </w:rPr>
            </w:pPr>
          </w:p>
          <w:p w14:paraId="2F9DE486" w14:textId="0F9A6BF3"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Evaluation should also include answering the following questions for each source identified:</w:t>
            </w:r>
          </w:p>
          <w:p w14:paraId="5754BB1A" w14:textId="5852D938" w:rsidR="00EC06BC" w:rsidRPr="0010046F" w:rsidRDefault="00EC06BC" w:rsidP="003E4B9F">
            <w:pPr>
              <w:numPr>
                <w:ilvl w:val="0"/>
                <w:numId w:val="7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w:t>
            </w:r>
            <w:r>
              <w:rPr>
                <w:rFonts w:ascii="Times New Roman" w:eastAsia="Times New Roman" w:hAnsi="Times New Roman" w:cs="Times New Roman"/>
                <w:sz w:val="24"/>
                <w:szCs w:val="24"/>
              </w:rPr>
              <w:t xml:space="preserve">at factors make this </w:t>
            </w:r>
            <w:r w:rsidRPr="0010046F">
              <w:rPr>
                <w:rFonts w:ascii="Times New Roman" w:eastAsia="Times New Roman" w:hAnsi="Times New Roman" w:cs="Times New Roman"/>
                <w:sz w:val="24"/>
                <w:szCs w:val="24"/>
              </w:rPr>
              <w:t xml:space="preserve">author or source of information </w:t>
            </w:r>
            <w:r>
              <w:rPr>
                <w:rFonts w:ascii="Times New Roman" w:eastAsia="Times New Roman" w:hAnsi="Times New Roman" w:cs="Times New Roman"/>
                <w:sz w:val="24"/>
                <w:szCs w:val="24"/>
              </w:rPr>
              <w:t>b</w:t>
            </w:r>
            <w:r w:rsidRPr="0010046F">
              <w:rPr>
                <w:rFonts w:ascii="Times New Roman" w:eastAsia="Times New Roman" w:hAnsi="Times New Roman" w:cs="Times New Roman"/>
                <w:sz w:val="24"/>
                <w:szCs w:val="24"/>
              </w:rPr>
              <w:t>elievable? If not</w:t>
            </w:r>
            <w:r>
              <w:rPr>
                <w:rFonts w:ascii="Times New Roman" w:eastAsia="Times New Roman" w:hAnsi="Times New Roman" w:cs="Times New Roman"/>
                <w:sz w:val="24"/>
                <w:szCs w:val="24"/>
              </w:rPr>
              <w:t xml:space="preserve"> believable</w:t>
            </w:r>
            <w:r w:rsidRPr="0010046F">
              <w:rPr>
                <w:rFonts w:ascii="Times New Roman" w:eastAsia="Times New Roman" w:hAnsi="Times New Roman" w:cs="Times New Roman"/>
                <w:sz w:val="24"/>
                <w:szCs w:val="24"/>
              </w:rPr>
              <w:t>, why not?</w:t>
            </w:r>
          </w:p>
          <w:p w14:paraId="689AA6CA" w14:textId="77777777" w:rsidR="00EC06BC" w:rsidRPr="0010046F" w:rsidRDefault="00EC06BC" w:rsidP="003E4B9F">
            <w:pPr>
              <w:numPr>
                <w:ilvl w:val="0"/>
                <w:numId w:val="7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What are the credentials of the author or source of information?</w:t>
            </w:r>
          </w:p>
          <w:p w14:paraId="0FFD8521" w14:textId="77777777" w:rsidR="00EC06BC" w:rsidRPr="0010046F" w:rsidRDefault="00EC06BC" w:rsidP="003E4B9F">
            <w:pPr>
              <w:numPr>
                <w:ilvl w:val="0"/>
                <w:numId w:val="7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Where and when was the information published?</w:t>
            </w:r>
          </w:p>
          <w:p w14:paraId="0BE8EC21" w14:textId="77777777" w:rsidR="00EC06BC" w:rsidRPr="0010046F" w:rsidRDefault="00EC06BC" w:rsidP="003E4B9F">
            <w:pPr>
              <w:numPr>
                <w:ilvl w:val="0"/>
                <w:numId w:val="7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What does the source have to gain by promoting the information?</w:t>
            </w:r>
          </w:p>
          <w:p w14:paraId="01B756C1" w14:textId="77777777" w:rsidR="00EC06BC" w:rsidRPr="0010046F" w:rsidRDefault="00EC06BC" w:rsidP="003E4B9F">
            <w:pPr>
              <w:numPr>
                <w:ilvl w:val="0"/>
                <w:numId w:val="7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How is the information presented? Is it presented in a logical way and supported by valid research?</w:t>
            </w:r>
          </w:p>
          <w:p w14:paraId="7187D665" w14:textId="77777777" w:rsidR="00EC06BC" w:rsidRDefault="00EC06BC" w:rsidP="003E4B9F">
            <w:pPr>
              <w:numPr>
                <w:ilvl w:val="0"/>
                <w:numId w:val="7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How many valid sources support the same information?</w:t>
            </w:r>
          </w:p>
          <w:p w14:paraId="3C04F967" w14:textId="307ABED1" w:rsidR="00EC06BC" w:rsidRPr="0010046F" w:rsidRDefault="00EC06BC" w:rsidP="003E4B9F">
            <w:pPr>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do other sources say about this information? </w:t>
            </w:r>
          </w:p>
          <w:p w14:paraId="40D491B0" w14:textId="726639D9" w:rsidR="00EC06BC" w:rsidRPr="007B4DF8" w:rsidRDefault="00EC06BC" w:rsidP="00EC06BC">
            <w:pPr>
              <w:spacing w:before="40" w:afterLines="40" w:after="96"/>
              <w:rPr>
                <w:rFonts w:ascii="Times New Roman" w:eastAsia="Times New Roman" w:hAnsi="Times New Roman" w:cs="Times New Roman"/>
                <w:sz w:val="24"/>
                <w:szCs w:val="24"/>
              </w:rPr>
            </w:pPr>
          </w:p>
        </w:tc>
        <w:tc>
          <w:tcPr>
            <w:tcW w:w="4053" w:type="dxa"/>
          </w:tcPr>
          <w:p w14:paraId="47023801"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b/>
                <w:bCs/>
                <w:sz w:val="24"/>
                <w:szCs w:val="24"/>
              </w:rPr>
              <w:lastRenderedPageBreak/>
              <w:t>Process/Skill Questions:</w:t>
            </w:r>
          </w:p>
          <w:p w14:paraId="3B2B5162"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Thinking</w:t>
            </w:r>
          </w:p>
          <w:p w14:paraId="07DE0056" w14:textId="2D2B50F8" w:rsidR="00EC06BC" w:rsidRDefault="00EC06BC" w:rsidP="003E4B9F">
            <w:pPr>
              <w:numPr>
                <w:ilvl w:val="0"/>
                <w:numId w:val="8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does one</w:t>
            </w:r>
            <w:r w:rsidRPr="0010046F">
              <w:rPr>
                <w:rFonts w:ascii="Times New Roman" w:eastAsia="Times New Roman" w:hAnsi="Times New Roman" w:cs="Times New Roman"/>
                <w:sz w:val="24"/>
                <w:szCs w:val="24"/>
              </w:rPr>
              <w:t xml:space="preserve"> spot a scam on the Internet</w:t>
            </w:r>
            <w:r>
              <w:rPr>
                <w:rFonts w:ascii="Times New Roman" w:eastAsia="Times New Roman" w:hAnsi="Times New Roman" w:cs="Times New Roman"/>
                <w:sz w:val="24"/>
                <w:szCs w:val="24"/>
              </w:rPr>
              <w:t xml:space="preserve"> and in other vulnerable formats (e.g., email, text messages)</w:t>
            </w:r>
            <w:r w:rsidRPr="0010046F">
              <w:rPr>
                <w:rFonts w:ascii="Times New Roman" w:eastAsia="Times New Roman" w:hAnsi="Times New Roman" w:cs="Times New Roman"/>
                <w:sz w:val="24"/>
                <w:szCs w:val="24"/>
              </w:rPr>
              <w:t>?</w:t>
            </w:r>
          </w:p>
          <w:p w14:paraId="1025D45E" w14:textId="1C6FEDFB" w:rsidR="00EC06BC" w:rsidRPr="0010046F" w:rsidRDefault="00EC06BC" w:rsidP="003E4B9F">
            <w:pPr>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Why is it important to verify unknown information before </w:t>
            </w:r>
            <w:proofErr w:type="gramStart"/>
            <w:r>
              <w:rPr>
                <w:rFonts w:ascii="Times New Roman" w:eastAsia="Times New Roman" w:hAnsi="Times New Roman" w:cs="Times New Roman"/>
                <w:sz w:val="24"/>
                <w:szCs w:val="24"/>
              </w:rPr>
              <w:t>taking action</w:t>
            </w:r>
            <w:proofErr w:type="gramEnd"/>
            <w:r>
              <w:rPr>
                <w:rFonts w:ascii="Times New Roman" w:eastAsia="Times New Roman" w:hAnsi="Times New Roman" w:cs="Times New Roman"/>
                <w:sz w:val="24"/>
                <w:szCs w:val="24"/>
              </w:rPr>
              <w:t xml:space="preserve">? </w:t>
            </w:r>
          </w:p>
          <w:p w14:paraId="6ABF8DA6"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Communication</w:t>
            </w:r>
          </w:p>
          <w:p w14:paraId="51AA122A" w14:textId="4BFFE122" w:rsidR="00EC06BC" w:rsidRPr="0010046F" w:rsidRDefault="00EC06BC" w:rsidP="003E4B9F">
            <w:pPr>
              <w:numPr>
                <w:ilvl w:val="0"/>
                <w:numId w:val="81"/>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What sources of information do</w:t>
            </w:r>
            <w:r>
              <w:rPr>
                <w:rFonts w:ascii="Times New Roman" w:eastAsia="Times New Roman" w:hAnsi="Times New Roman" w:cs="Times New Roman"/>
                <w:sz w:val="24"/>
                <w:szCs w:val="24"/>
              </w:rPr>
              <w:t>es one</w:t>
            </w:r>
            <w:r w:rsidRPr="0010046F">
              <w:rPr>
                <w:rFonts w:ascii="Times New Roman" w:eastAsia="Times New Roman" w:hAnsi="Times New Roman" w:cs="Times New Roman"/>
                <w:sz w:val="24"/>
                <w:szCs w:val="24"/>
              </w:rPr>
              <w:t xml:space="preserve"> use to help </w:t>
            </w:r>
            <w:r>
              <w:rPr>
                <w:rFonts w:ascii="Times New Roman" w:eastAsia="Times New Roman" w:hAnsi="Times New Roman" w:cs="Times New Roman"/>
                <w:sz w:val="24"/>
                <w:szCs w:val="24"/>
              </w:rPr>
              <w:t>one</w:t>
            </w:r>
            <w:r w:rsidRPr="0010046F">
              <w:rPr>
                <w:rFonts w:ascii="Times New Roman" w:eastAsia="Times New Roman" w:hAnsi="Times New Roman" w:cs="Times New Roman"/>
                <w:sz w:val="24"/>
                <w:szCs w:val="24"/>
              </w:rPr>
              <w:t xml:space="preserve"> decide what to purchase?</w:t>
            </w:r>
          </w:p>
          <w:p w14:paraId="0487AE94"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Leadership</w:t>
            </w:r>
          </w:p>
          <w:p w14:paraId="644104A8" w14:textId="77777777" w:rsidR="00EC06BC" w:rsidRPr="0010046F" w:rsidRDefault="00EC06BC" w:rsidP="003E4B9F">
            <w:pPr>
              <w:numPr>
                <w:ilvl w:val="0"/>
                <w:numId w:val="82"/>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Why are some evaluation tools better than others for determining the credibility of an online source?</w:t>
            </w:r>
          </w:p>
          <w:p w14:paraId="2D5C9745"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Management</w:t>
            </w:r>
          </w:p>
          <w:p w14:paraId="5423FDAB" w14:textId="77777777" w:rsidR="00EC06BC" w:rsidRDefault="00EC06BC" w:rsidP="003E4B9F">
            <w:pPr>
              <w:numPr>
                <w:ilvl w:val="0"/>
                <w:numId w:val="83"/>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What steps should one take to ensure a source is reliable?</w:t>
            </w:r>
          </w:p>
          <w:p w14:paraId="2F6FD8FD" w14:textId="1EF5608D" w:rsidR="00EC06BC" w:rsidRPr="0010046F" w:rsidRDefault="00EC06BC" w:rsidP="003E4B9F">
            <w:pPr>
              <w:numPr>
                <w:ilvl w:val="0"/>
                <w:numId w:val="8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one evaluate the sources of consumer fraud?</w:t>
            </w:r>
          </w:p>
          <w:p w14:paraId="7E1B09FC" w14:textId="77777777" w:rsidR="00EC06BC" w:rsidRPr="007B4DF8" w:rsidRDefault="00EC06BC" w:rsidP="00EC06BC">
            <w:pPr>
              <w:spacing w:before="40" w:afterLines="40" w:after="96"/>
              <w:rPr>
                <w:rFonts w:ascii="Times New Roman" w:eastAsia="Times New Roman" w:hAnsi="Times New Roman" w:cs="Times New Roman"/>
                <w:sz w:val="24"/>
                <w:szCs w:val="24"/>
              </w:rPr>
            </w:pPr>
          </w:p>
        </w:tc>
        <w:tc>
          <w:tcPr>
            <w:tcW w:w="2741" w:type="dxa"/>
          </w:tcPr>
          <w:p w14:paraId="18905E8A" w14:textId="77777777" w:rsidR="00EC06BC" w:rsidRDefault="00EC06BC" w:rsidP="00EC06BC">
            <w:pPr>
              <w:spacing w:before="40" w:afterLines="40" w:after="96"/>
              <w:rPr>
                <w:rFonts w:ascii="Times New Roman" w:eastAsia="Times New Roman" w:hAnsi="Times New Roman" w:cs="Times New Roman"/>
                <w:sz w:val="24"/>
                <w:szCs w:val="24"/>
                <w:lang w:val="fr-FR"/>
              </w:rPr>
            </w:pPr>
            <w:r w:rsidRPr="006E707D">
              <w:rPr>
                <w:rFonts w:ascii="Times New Roman" w:eastAsia="Times New Roman" w:hAnsi="Times New Roman" w:cs="Times New Roman"/>
                <w:sz w:val="24"/>
                <w:szCs w:val="24"/>
                <w:lang w:val="fr-FR"/>
              </w:rPr>
              <w:lastRenderedPageBreak/>
              <w:t>English: 9.RI, 9.C, 9.LU, 10.RI, 10.C, 10.LU, 11.DSR, 11.RI, 11.C, 11.LU, 12.RI, 12.C, 12.LU</w:t>
            </w:r>
          </w:p>
          <w:p w14:paraId="7587A294" w14:textId="77777777" w:rsidR="00EC06BC" w:rsidRDefault="00EC06BC" w:rsidP="00EC06BC">
            <w:pPr>
              <w:spacing w:before="40" w:afterLines="40" w:after="96"/>
              <w:rPr>
                <w:rFonts w:ascii="Times New Roman" w:eastAsia="Times New Roman" w:hAnsi="Times New Roman" w:cs="Times New Roman"/>
                <w:sz w:val="24"/>
                <w:szCs w:val="24"/>
                <w:lang w:val="fr-FR"/>
              </w:rPr>
            </w:pPr>
          </w:p>
          <w:p w14:paraId="295B513C" w14:textId="44359D18" w:rsidR="00EC06BC" w:rsidRPr="00337C03" w:rsidRDefault="00EC06BC" w:rsidP="00EC06BC">
            <w:pPr>
              <w:rPr>
                <w:rFonts w:ascii="Times New Roman" w:hAnsi="Times New Roman" w:cs="Times New Roman"/>
                <w:b/>
                <w:sz w:val="24"/>
                <w:szCs w:val="24"/>
                <w:u w:val="single"/>
              </w:rPr>
            </w:pPr>
            <w:r w:rsidRPr="009B56FB">
              <w:rPr>
                <w:rFonts w:ascii="Times New Roman" w:eastAsia="Times New Roman" w:hAnsi="Times New Roman" w:cs="Times New Roman"/>
                <w:sz w:val="24"/>
                <w:szCs w:val="24"/>
              </w:rPr>
              <w:t>History and Social Sciences:</w:t>
            </w:r>
            <w:r>
              <w:rPr>
                <w:rFonts w:ascii="Times New Roman" w:eastAsia="Times New Roman" w:hAnsi="Times New Roman" w:cs="Times New Roman"/>
                <w:sz w:val="24"/>
                <w:szCs w:val="24"/>
              </w:rPr>
              <w:t xml:space="preserve"> </w:t>
            </w:r>
            <w:r w:rsidRPr="009B56FB">
              <w:rPr>
                <w:rFonts w:ascii="Times New Roman" w:eastAsia="Times New Roman" w:hAnsi="Times New Roman" w:cs="Times New Roman"/>
                <w:sz w:val="24"/>
                <w:szCs w:val="24"/>
              </w:rPr>
              <w:t>WG 17</w:t>
            </w:r>
            <w:r>
              <w:rPr>
                <w:rFonts w:ascii="Times New Roman" w:eastAsia="Times New Roman" w:hAnsi="Times New Roman" w:cs="Times New Roman"/>
                <w:sz w:val="24"/>
                <w:szCs w:val="24"/>
              </w:rPr>
              <w:t xml:space="preserve">; </w:t>
            </w:r>
            <w:r w:rsidRPr="009B56FB">
              <w:rPr>
                <w:rFonts w:ascii="Times New Roman" w:eastAsia="Times New Roman" w:hAnsi="Times New Roman" w:cs="Times New Roman"/>
                <w:sz w:val="24"/>
                <w:szCs w:val="24"/>
              </w:rPr>
              <w:t xml:space="preserve">WHII </w:t>
            </w:r>
            <w:r w:rsidRPr="009B56FB">
              <w:rPr>
                <w:rFonts w:ascii="Times New Roman" w:eastAsia="Times New Roman" w:hAnsi="Times New Roman" w:cs="Times New Roman"/>
                <w:sz w:val="24"/>
                <w:szCs w:val="24"/>
              </w:rPr>
              <w:lastRenderedPageBreak/>
              <w:t>8, 14;</w:t>
            </w:r>
            <w:r>
              <w:rPr>
                <w:rFonts w:ascii="Times New Roman" w:eastAsia="Times New Roman" w:hAnsi="Times New Roman" w:cs="Times New Roman"/>
                <w:sz w:val="24"/>
                <w:szCs w:val="24"/>
              </w:rPr>
              <w:t xml:space="preserve"> </w:t>
            </w:r>
            <w:r w:rsidRPr="009B56FB">
              <w:rPr>
                <w:rFonts w:ascii="Times New Roman" w:eastAsia="Times New Roman" w:hAnsi="Times New Roman" w:cs="Times New Roman"/>
                <w:sz w:val="24"/>
                <w:szCs w:val="24"/>
              </w:rPr>
              <w:t>VUS 8, 14</w:t>
            </w:r>
            <w:r>
              <w:rPr>
                <w:rFonts w:ascii="Times New Roman" w:eastAsia="Times New Roman" w:hAnsi="Times New Roman" w:cs="Times New Roman"/>
                <w:sz w:val="24"/>
                <w:szCs w:val="24"/>
              </w:rPr>
              <w:t xml:space="preserve">; </w:t>
            </w:r>
            <w:r w:rsidRPr="009B56FB">
              <w:rPr>
                <w:rFonts w:ascii="Times New Roman" w:eastAsia="Times New Roman" w:hAnsi="Times New Roman" w:cs="Times New Roman"/>
                <w:sz w:val="24"/>
                <w:szCs w:val="24"/>
              </w:rPr>
              <w:t>Govt 7, 8, 9, 14, 15</w:t>
            </w:r>
          </w:p>
        </w:tc>
        <w:tc>
          <w:tcPr>
            <w:tcW w:w="2863" w:type="dxa"/>
          </w:tcPr>
          <w:p w14:paraId="2A1678C9" w14:textId="3F047723"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Power of One</w:t>
            </w:r>
          </w:p>
          <w:p w14:paraId="3B2474E9"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00A5E9D6" w14:textId="77777777" w:rsidR="00EC06BC" w:rsidRPr="00337C03" w:rsidRDefault="00EC06BC" w:rsidP="00EC06BC">
            <w:pPr>
              <w:rPr>
                <w:rFonts w:ascii="Times New Roman" w:hAnsi="Times New Roman" w:cs="Times New Roman"/>
                <w:sz w:val="24"/>
                <w:szCs w:val="24"/>
              </w:rPr>
            </w:pPr>
          </w:p>
          <w:p w14:paraId="78086C6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76331443"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209D554A"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4EDDB09A"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02136298" w14:textId="77777777" w:rsidR="00EC06BC" w:rsidRPr="00337C03" w:rsidRDefault="00EC06BC" w:rsidP="00EC06BC">
            <w:pPr>
              <w:rPr>
                <w:rFonts w:ascii="Times New Roman" w:hAnsi="Times New Roman" w:cs="Times New Roman"/>
                <w:b/>
                <w:sz w:val="24"/>
                <w:szCs w:val="24"/>
                <w:u w:val="single"/>
              </w:rPr>
            </w:pPr>
          </w:p>
          <w:p w14:paraId="3CBA1CA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Competitive Event--STAR Events</w:t>
            </w:r>
          </w:p>
          <w:p w14:paraId="4AE974A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792C260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DBC60D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2EDCFBA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EAE97F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0634148"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61EA78BF" w14:textId="3ACC3516" w:rsidTr="002643FE">
        <w:tblPrEx>
          <w:tblCellMar>
            <w:left w:w="115" w:type="dxa"/>
            <w:right w:w="115" w:type="dxa"/>
          </w:tblCellMar>
        </w:tblPrEx>
        <w:tc>
          <w:tcPr>
            <w:tcW w:w="737" w:type="dxa"/>
          </w:tcPr>
          <w:p w14:paraId="7238E4FD" w14:textId="1876D91F"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56</w:t>
            </w:r>
          </w:p>
        </w:tc>
        <w:tc>
          <w:tcPr>
            <w:tcW w:w="3668" w:type="dxa"/>
            <w:hideMark/>
          </w:tcPr>
          <w:p w14:paraId="17575687" w14:textId="6384A19D"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strategies for a planned buying process. </w:t>
            </w:r>
          </w:p>
        </w:tc>
        <w:tc>
          <w:tcPr>
            <w:tcW w:w="4648" w:type="dxa"/>
          </w:tcPr>
          <w:p w14:paraId="4C9D1E7E"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Identification should include</w:t>
            </w:r>
          </w:p>
          <w:p w14:paraId="42A7AF79" w14:textId="71A276EC" w:rsidR="00EC06BC" w:rsidRPr="0010046F" w:rsidRDefault="00EC06BC" w:rsidP="003E4B9F">
            <w:pPr>
              <w:numPr>
                <w:ilvl w:val="0"/>
                <w:numId w:val="8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lastRenderedPageBreak/>
              <w:t>explaining the research, evaluate, shop, purchase, assert your rights</w:t>
            </w:r>
            <w:r>
              <w:rPr>
                <w:rFonts w:ascii="Times New Roman" w:eastAsia="Times New Roman" w:hAnsi="Times New Roman" w:cs="Times New Roman"/>
                <w:sz w:val="24"/>
                <w:szCs w:val="24"/>
              </w:rPr>
              <w:t xml:space="preserve"> (</w:t>
            </w:r>
            <w:r w:rsidRPr="0010046F">
              <w:rPr>
                <w:rFonts w:ascii="Times New Roman" w:eastAsia="Times New Roman" w:hAnsi="Times New Roman" w:cs="Times New Roman"/>
                <w:sz w:val="24"/>
                <w:szCs w:val="24"/>
              </w:rPr>
              <w:t>RESPA) after purchase system</w:t>
            </w:r>
          </w:p>
          <w:p w14:paraId="36039DC8" w14:textId="77777777" w:rsidR="00EC06BC" w:rsidRPr="0010046F" w:rsidRDefault="00EC06BC" w:rsidP="003E4B9F">
            <w:pPr>
              <w:numPr>
                <w:ilvl w:val="0"/>
                <w:numId w:val="8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explaining comparison-shopping strategies</w:t>
            </w:r>
          </w:p>
          <w:p w14:paraId="43C8DFEB" w14:textId="21FD2A96" w:rsidR="00EC06BC" w:rsidRPr="0010046F" w:rsidRDefault="00EC06BC" w:rsidP="003E4B9F">
            <w:pPr>
              <w:numPr>
                <w:ilvl w:val="0"/>
                <w:numId w:val="8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explaining how </w:t>
            </w:r>
            <w:r>
              <w:rPr>
                <w:rFonts w:ascii="Times New Roman" w:eastAsia="Times New Roman" w:hAnsi="Times New Roman" w:cs="Times New Roman"/>
                <w:sz w:val="24"/>
                <w:szCs w:val="24"/>
              </w:rPr>
              <w:t xml:space="preserve">a </w:t>
            </w:r>
            <w:r w:rsidRPr="0010046F">
              <w:rPr>
                <w:rFonts w:ascii="Times New Roman" w:eastAsia="Times New Roman" w:hAnsi="Times New Roman" w:cs="Times New Roman"/>
                <w:sz w:val="24"/>
                <w:szCs w:val="24"/>
              </w:rPr>
              <w:t>sales</w:t>
            </w:r>
            <w:r>
              <w:rPr>
                <w:rFonts w:ascii="Times New Roman" w:eastAsia="Times New Roman" w:hAnsi="Times New Roman" w:cs="Times New Roman"/>
                <w:sz w:val="24"/>
                <w:szCs w:val="24"/>
              </w:rPr>
              <w:t xml:space="preserve"> r</w:t>
            </w:r>
            <w:r w:rsidRPr="0010046F">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presentative or personal research </w:t>
            </w:r>
            <w:r w:rsidRPr="0010046F">
              <w:rPr>
                <w:rFonts w:ascii="Times New Roman" w:eastAsia="Times New Roman" w:hAnsi="Times New Roman" w:cs="Times New Roman"/>
                <w:sz w:val="24"/>
                <w:szCs w:val="24"/>
              </w:rPr>
              <w:t>can help</w:t>
            </w:r>
          </w:p>
          <w:p w14:paraId="0C43012F" w14:textId="672C040B" w:rsidR="00EC06BC" w:rsidRPr="0010046F" w:rsidRDefault="00EC06BC" w:rsidP="003E4B9F">
            <w:pPr>
              <w:numPr>
                <w:ilvl w:val="1"/>
                <w:numId w:val="8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evaluate the pros and cons of sales incentives (e.g., discounts, coupons, rebates, </w:t>
            </w:r>
            <w:r>
              <w:rPr>
                <w:rFonts w:ascii="Times New Roman" w:eastAsia="Times New Roman" w:hAnsi="Times New Roman" w:cs="Times New Roman"/>
                <w:sz w:val="24"/>
                <w:szCs w:val="24"/>
              </w:rPr>
              <w:t>rewards programs</w:t>
            </w:r>
            <w:r w:rsidRPr="0010046F">
              <w:rPr>
                <w:rFonts w:ascii="Times New Roman" w:eastAsia="Times New Roman" w:hAnsi="Times New Roman" w:cs="Times New Roman"/>
                <w:sz w:val="24"/>
                <w:szCs w:val="24"/>
              </w:rPr>
              <w:t>, special offers)</w:t>
            </w:r>
          </w:p>
          <w:p w14:paraId="01910E24" w14:textId="77777777" w:rsidR="00EC06BC" w:rsidRPr="0010046F" w:rsidRDefault="00EC06BC" w:rsidP="003E4B9F">
            <w:pPr>
              <w:numPr>
                <w:ilvl w:val="1"/>
                <w:numId w:val="8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evaluate advantages and disadvantages of purchasing, leasing, and renting</w:t>
            </w:r>
          </w:p>
          <w:p w14:paraId="34D8390B" w14:textId="77777777" w:rsidR="00EC06BC" w:rsidRPr="0010046F" w:rsidRDefault="00EC06BC" w:rsidP="003E4B9F">
            <w:pPr>
              <w:numPr>
                <w:ilvl w:val="1"/>
                <w:numId w:val="8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negotiate prices or terms</w:t>
            </w:r>
          </w:p>
          <w:p w14:paraId="66113D27" w14:textId="77777777" w:rsidR="00EC06BC" w:rsidRPr="0010046F" w:rsidRDefault="00EC06BC" w:rsidP="003E4B9F">
            <w:pPr>
              <w:numPr>
                <w:ilvl w:val="1"/>
                <w:numId w:val="8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address incorrect billing, receipts, or invoices.</w:t>
            </w:r>
          </w:p>
          <w:p w14:paraId="1E94173C" w14:textId="0C4BACDA" w:rsidR="00EC06BC" w:rsidRPr="007B4DF8" w:rsidRDefault="00EC06BC" w:rsidP="00EC06BC">
            <w:pPr>
              <w:spacing w:before="40" w:afterLines="40" w:after="96"/>
              <w:rPr>
                <w:rFonts w:ascii="Times New Roman" w:eastAsia="Times New Roman" w:hAnsi="Times New Roman" w:cs="Times New Roman"/>
                <w:sz w:val="24"/>
                <w:szCs w:val="24"/>
              </w:rPr>
            </w:pPr>
          </w:p>
        </w:tc>
        <w:tc>
          <w:tcPr>
            <w:tcW w:w="4053" w:type="dxa"/>
          </w:tcPr>
          <w:p w14:paraId="0C3F0933"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b/>
                <w:bCs/>
                <w:sz w:val="24"/>
                <w:szCs w:val="24"/>
              </w:rPr>
              <w:lastRenderedPageBreak/>
              <w:t>Process/Skill Questions:</w:t>
            </w:r>
          </w:p>
          <w:p w14:paraId="69508FE3"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Thinking</w:t>
            </w:r>
          </w:p>
          <w:p w14:paraId="52ACF7AB" w14:textId="77777777" w:rsidR="00EC06BC" w:rsidRPr="0010046F" w:rsidRDefault="00EC06BC" w:rsidP="003E4B9F">
            <w:pPr>
              <w:numPr>
                <w:ilvl w:val="0"/>
                <w:numId w:val="85"/>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lastRenderedPageBreak/>
              <w:t>What are the advantages of prices?</w:t>
            </w:r>
          </w:p>
          <w:p w14:paraId="50A62CCB" w14:textId="77777777" w:rsidR="00EC06BC" w:rsidRPr="0010046F" w:rsidRDefault="00EC06BC" w:rsidP="003E4B9F">
            <w:pPr>
              <w:numPr>
                <w:ilvl w:val="0"/>
                <w:numId w:val="85"/>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Why are prices an efficient way to allocate goods and services?</w:t>
            </w:r>
          </w:p>
          <w:p w14:paraId="12114124"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Communication</w:t>
            </w:r>
          </w:p>
          <w:p w14:paraId="3AFCA9F1" w14:textId="00B92C95" w:rsidR="00EC06BC" w:rsidRPr="0010046F" w:rsidRDefault="00EC06BC" w:rsidP="003E4B9F">
            <w:pPr>
              <w:numPr>
                <w:ilvl w:val="0"/>
                <w:numId w:val="86"/>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What do merchants usually do to sell items that are overstocked? What does this </w:t>
            </w:r>
            <w:r>
              <w:rPr>
                <w:rFonts w:ascii="Times New Roman" w:eastAsia="Times New Roman" w:hAnsi="Times New Roman" w:cs="Times New Roman"/>
                <w:sz w:val="24"/>
                <w:szCs w:val="24"/>
              </w:rPr>
              <w:t>reveal</w:t>
            </w:r>
            <w:r w:rsidRPr="0010046F">
              <w:rPr>
                <w:rFonts w:ascii="Times New Roman" w:eastAsia="Times New Roman" w:hAnsi="Times New Roman" w:cs="Times New Roman"/>
                <w:sz w:val="24"/>
                <w:szCs w:val="24"/>
              </w:rPr>
              <w:t xml:space="preserve"> about the equilibrium price for the product?</w:t>
            </w:r>
          </w:p>
          <w:p w14:paraId="0A104E4F"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Leadership</w:t>
            </w:r>
          </w:p>
          <w:p w14:paraId="2E98D251" w14:textId="77777777" w:rsidR="00EC06BC" w:rsidRPr="0010046F" w:rsidRDefault="00EC06BC" w:rsidP="003E4B9F">
            <w:pPr>
              <w:numPr>
                <w:ilvl w:val="0"/>
                <w:numId w:val="87"/>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Why might one choose to purchase, lease, or rent a product?</w:t>
            </w:r>
          </w:p>
          <w:p w14:paraId="37C927F2"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Management</w:t>
            </w:r>
          </w:p>
          <w:p w14:paraId="5AC05E20" w14:textId="2523247B" w:rsidR="00EC06BC" w:rsidRPr="00CC0939" w:rsidRDefault="00EC06BC" w:rsidP="003E4B9F">
            <w:pPr>
              <w:numPr>
                <w:ilvl w:val="0"/>
                <w:numId w:val="88"/>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How might </w:t>
            </w:r>
            <w:r w:rsidR="00AB532F" w:rsidRPr="0010046F">
              <w:rPr>
                <w:rFonts w:ascii="Times New Roman" w:eastAsia="Times New Roman" w:hAnsi="Times New Roman" w:cs="Times New Roman"/>
                <w:sz w:val="24"/>
                <w:szCs w:val="24"/>
              </w:rPr>
              <w:t>everyday</w:t>
            </w:r>
            <w:r w:rsidRPr="0010046F">
              <w:rPr>
                <w:rFonts w:ascii="Times New Roman" w:eastAsia="Times New Roman" w:hAnsi="Times New Roman" w:cs="Times New Roman"/>
                <w:sz w:val="24"/>
                <w:szCs w:val="24"/>
              </w:rPr>
              <w:t xml:space="preserve"> prices help buyers make decisions </w:t>
            </w:r>
            <w:r w:rsidR="003E4B9F" w:rsidRPr="0010046F">
              <w:rPr>
                <w:rFonts w:ascii="Times New Roman" w:eastAsia="Times New Roman" w:hAnsi="Times New Roman" w:cs="Times New Roman"/>
                <w:sz w:val="24"/>
                <w:szCs w:val="24"/>
              </w:rPr>
              <w:t>about the goods</w:t>
            </w:r>
            <w:r w:rsidRPr="0010046F">
              <w:rPr>
                <w:rFonts w:ascii="Times New Roman" w:eastAsia="Times New Roman" w:hAnsi="Times New Roman" w:cs="Times New Roman"/>
                <w:sz w:val="24"/>
                <w:szCs w:val="24"/>
              </w:rPr>
              <w:t xml:space="preserve"> and services they buy?</w:t>
            </w:r>
          </w:p>
        </w:tc>
        <w:tc>
          <w:tcPr>
            <w:tcW w:w="2741" w:type="dxa"/>
          </w:tcPr>
          <w:p w14:paraId="4736F22C" w14:textId="77777777" w:rsidR="00EC06BC" w:rsidRDefault="00EC06BC" w:rsidP="00EC06BC">
            <w:pPr>
              <w:spacing w:before="40" w:afterLines="40" w:after="96"/>
              <w:rPr>
                <w:rFonts w:ascii="Times New Roman" w:eastAsia="Times New Roman" w:hAnsi="Times New Roman" w:cs="Times New Roman"/>
                <w:sz w:val="24"/>
                <w:szCs w:val="24"/>
              </w:rPr>
            </w:pPr>
            <w:r w:rsidRPr="006E707D">
              <w:rPr>
                <w:rFonts w:ascii="Times New Roman" w:eastAsia="Times New Roman" w:hAnsi="Times New Roman" w:cs="Times New Roman"/>
                <w:sz w:val="24"/>
                <w:szCs w:val="24"/>
              </w:rPr>
              <w:lastRenderedPageBreak/>
              <w:t xml:space="preserve">English: 9.RV, 9.RI, 9.C, 10.RV, 10.RI, 10.C, </w:t>
            </w:r>
            <w:r w:rsidRPr="006E707D">
              <w:rPr>
                <w:rFonts w:ascii="Times New Roman" w:eastAsia="Times New Roman" w:hAnsi="Times New Roman" w:cs="Times New Roman"/>
                <w:sz w:val="24"/>
                <w:szCs w:val="24"/>
              </w:rPr>
              <w:lastRenderedPageBreak/>
              <w:t>11.RV, 11.RI, 11.C, 12.RV, 12.RI, 12.C</w:t>
            </w:r>
          </w:p>
          <w:p w14:paraId="21F56D35" w14:textId="77777777" w:rsidR="00EC06BC" w:rsidRDefault="00EC06BC" w:rsidP="00EC06BC">
            <w:pPr>
              <w:spacing w:before="40" w:afterLines="40" w:after="96"/>
              <w:rPr>
                <w:rFonts w:ascii="Times New Roman" w:eastAsia="Times New Roman" w:hAnsi="Times New Roman" w:cs="Times New Roman"/>
                <w:sz w:val="24"/>
                <w:szCs w:val="24"/>
              </w:rPr>
            </w:pPr>
          </w:p>
          <w:p w14:paraId="7DA42AC1" w14:textId="503B3BA1" w:rsidR="00EC06BC" w:rsidRPr="00337C03" w:rsidRDefault="00EC06BC" w:rsidP="00EC06BC">
            <w:pPr>
              <w:rPr>
                <w:rFonts w:ascii="Times New Roman" w:hAnsi="Times New Roman" w:cs="Times New Roman"/>
                <w:b/>
                <w:sz w:val="24"/>
                <w:szCs w:val="24"/>
                <w:u w:val="single"/>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72122475" w14:textId="2F482445"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Families First</w:t>
            </w:r>
          </w:p>
          <w:p w14:paraId="3D0DA1A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EFF54F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Balance</w:t>
            </w:r>
          </w:p>
          <w:p w14:paraId="346B64A5"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1700CA69"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1461E80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0B0F0BC5" w14:textId="77777777" w:rsidR="00EC06BC" w:rsidRPr="00337C03" w:rsidRDefault="00EC06BC" w:rsidP="00EC06BC">
            <w:pPr>
              <w:rPr>
                <w:rFonts w:ascii="Times New Roman" w:hAnsi="Times New Roman" w:cs="Times New Roman"/>
                <w:sz w:val="24"/>
                <w:szCs w:val="24"/>
              </w:rPr>
            </w:pPr>
          </w:p>
          <w:p w14:paraId="5B433305"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3C093855"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48C2F5D6"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7A5DEE3A"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00891EF6"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3824F4F6"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7CD66312"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47A3A459"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6BE4B914" w14:textId="77777777" w:rsidR="00EC06BC" w:rsidRPr="00337C03" w:rsidRDefault="00EC06BC" w:rsidP="00EC06BC">
            <w:pPr>
              <w:rPr>
                <w:rFonts w:ascii="Times New Roman" w:hAnsi="Times New Roman" w:cs="Times New Roman"/>
                <w:sz w:val="24"/>
                <w:szCs w:val="24"/>
              </w:rPr>
            </w:pPr>
          </w:p>
          <w:p w14:paraId="409D30C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6965D7C0"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0312D232"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04167BCB"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6D97D3FE" w14:textId="77777777" w:rsidR="00EC06BC" w:rsidRPr="00337C03" w:rsidRDefault="00EC06BC" w:rsidP="00EC06BC">
            <w:pPr>
              <w:rPr>
                <w:rFonts w:ascii="Times New Roman" w:hAnsi="Times New Roman" w:cs="Times New Roman"/>
                <w:sz w:val="24"/>
                <w:szCs w:val="24"/>
              </w:rPr>
            </w:pPr>
          </w:p>
          <w:p w14:paraId="74AC9F69" w14:textId="77777777" w:rsidR="00EC06BC" w:rsidRPr="00337C03" w:rsidRDefault="00EC06BC" w:rsidP="00EC06BC">
            <w:pPr>
              <w:rPr>
                <w:rFonts w:ascii="Times New Roman" w:hAnsi="Times New Roman" w:cs="Times New Roman"/>
                <w:b/>
                <w:sz w:val="24"/>
                <w:szCs w:val="24"/>
                <w:u w:val="single"/>
              </w:rPr>
            </w:pPr>
          </w:p>
          <w:p w14:paraId="1D6C82A5"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66DCC56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Event Management</w:t>
            </w:r>
          </w:p>
          <w:p w14:paraId="3E8D51D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4E88732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63B669C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68058DA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381811A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Check the national </w:t>
            </w:r>
            <w:r w:rsidRPr="00337C03">
              <w:rPr>
                <w:rFonts w:ascii="Times New Roman" w:hAnsi="Times New Roman" w:cs="Times New Roman"/>
                <w:sz w:val="24"/>
                <w:szCs w:val="24"/>
              </w:rPr>
              <w:lastRenderedPageBreak/>
              <w:t>website for on line events</w:t>
            </w:r>
          </w:p>
          <w:p w14:paraId="0E698F7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71D53E0"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1836902B" w14:textId="4B278BC5" w:rsidTr="002643FE">
        <w:tblPrEx>
          <w:tblCellMar>
            <w:left w:w="115" w:type="dxa"/>
            <w:right w:w="115" w:type="dxa"/>
          </w:tblCellMar>
        </w:tblPrEx>
        <w:tc>
          <w:tcPr>
            <w:tcW w:w="737" w:type="dxa"/>
          </w:tcPr>
          <w:p w14:paraId="568A6D70" w14:textId="5AA46CBD"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57</w:t>
            </w:r>
          </w:p>
        </w:tc>
        <w:tc>
          <w:tcPr>
            <w:tcW w:w="3668" w:type="dxa"/>
            <w:hideMark/>
          </w:tcPr>
          <w:p w14:paraId="7B271A5D" w14:textId="0BB5BFC4"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Describe consumer rights and responsibilities. </w:t>
            </w:r>
          </w:p>
        </w:tc>
        <w:tc>
          <w:tcPr>
            <w:tcW w:w="4648" w:type="dxa"/>
          </w:tcPr>
          <w:p w14:paraId="3562A658" w14:textId="77777777" w:rsidR="00EC06BC"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Description should include</w:t>
            </w:r>
          </w:p>
          <w:p w14:paraId="194E1E39" w14:textId="4237C078" w:rsidR="00EC06BC" w:rsidRDefault="00EC06BC" w:rsidP="003E4B9F">
            <w:pPr>
              <w:numPr>
                <w:ilvl w:val="0"/>
                <w:numId w:val="89"/>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consumer rights, such as</w:t>
            </w:r>
          </w:p>
          <w:p w14:paraId="1C150563" w14:textId="77777777" w:rsidR="00EC06BC"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to be informed</w:t>
            </w:r>
          </w:p>
          <w:p w14:paraId="6023240B" w14:textId="6FDF8CF7" w:rsidR="00EC06BC"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to choose</w:t>
            </w:r>
          </w:p>
          <w:p w14:paraId="6271B5B6" w14:textId="39701675" w:rsidR="00EC06BC" w:rsidRDefault="00EC06BC" w:rsidP="003E4B9F">
            <w:pPr>
              <w:numPr>
                <w:ilvl w:val="1"/>
                <w:numId w:val="89"/>
              </w:numPr>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10046F">
              <w:rPr>
                <w:rFonts w:ascii="Times New Roman" w:eastAsia="Times New Roman" w:hAnsi="Times New Roman" w:cs="Times New Roman"/>
                <w:sz w:val="24"/>
                <w:szCs w:val="24"/>
              </w:rPr>
              <w:t>o safety and legal protection</w:t>
            </w:r>
          </w:p>
          <w:p w14:paraId="24946020" w14:textId="1C1A57CE"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to express dissatisfaction and be heard</w:t>
            </w:r>
          </w:p>
          <w:p w14:paraId="6B388383" w14:textId="77777777" w:rsidR="00EC06BC" w:rsidRPr="0010046F" w:rsidRDefault="00EC06BC" w:rsidP="003E4B9F">
            <w:pPr>
              <w:numPr>
                <w:ilvl w:val="0"/>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the responsibilities that go along with each right, including record-keeping and retention of records</w:t>
            </w:r>
          </w:p>
          <w:p w14:paraId="721A3B43" w14:textId="77777777" w:rsidR="00EC06BC" w:rsidRPr="0010046F" w:rsidRDefault="00EC06BC" w:rsidP="003E4B9F">
            <w:pPr>
              <w:numPr>
                <w:ilvl w:val="0"/>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the steps for effective consumer action</w:t>
            </w:r>
          </w:p>
          <w:p w14:paraId="73607126" w14:textId="418590B2" w:rsidR="00EC06BC" w:rsidRPr="0010046F" w:rsidRDefault="00EC06BC" w:rsidP="003E4B9F">
            <w:pPr>
              <w:numPr>
                <w:ilvl w:val="0"/>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the components of consumer protection</w:t>
            </w:r>
            <w:r>
              <w:rPr>
                <w:rFonts w:ascii="Times New Roman" w:eastAsia="Times New Roman" w:hAnsi="Times New Roman" w:cs="Times New Roman"/>
                <w:sz w:val="24"/>
                <w:szCs w:val="24"/>
              </w:rPr>
              <w:t>, such as</w:t>
            </w:r>
          </w:p>
          <w:p w14:paraId="55E1A9BA"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paper and electronic receipts</w:t>
            </w:r>
          </w:p>
          <w:p w14:paraId="4D392634"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guarantees</w:t>
            </w:r>
          </w:p>
          <w:p w14:paraId="247B665E"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warranties</w:t>
            </w:r>
          </w:p>
          <w:p w14:paraId="2D12F6F2"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purchase agreements</w:t>
            </w:r>
          </w:p>
          <w:p w14:paraId="4B9870BD"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laws (e.g., safeguarding credit, privacy, health care)</w:t>
            </w:r>
          </w:p>
          <w:p w14:paraId="3229DFCC"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product labeling</w:t>
            </w:r>
          </w:p>
          <w:p w14:paraId="0B7B667C"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product recalls</w:t>
            </w:r>
          </w:p>
          <w:p w14:paraId="18176091" w14:textId="77777777" w:rsidR="00EC06BC" w:rsidRPr="0010046F" w:rsidRDefault="00EC06BC" w:rsidP="003E4B9F">
            <w:pPr>
              <w:numPr>
                <w:ilvl w:val="0"/>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consumer vigilance regarding</w:t>
            </w:r>
          </w:p>
          <w:p w14:paraId="53E05305"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fraud, including early fraud detection, identity theft, and credit reporting</w:t>
            </w:r>
          </w:p>
          <w:p w14:paraId="5FDDD76F"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e-commerce</w:t>
            </w:r>
          </w:p>
          <w:p w14:paraId="5C9E9763"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advertisements</w:t>
            </w:r>
          </w:p>
          <w:p w14:paraId="4B22978B" w14:textId="7F7D6D0E" w:rsidR="00EC06BC" w:rsidRPr="0010046F" w:rsidRDefault="00EC06BC" w:rsidP="003E4B9F">
            <w:pPr>
              <w:numPr>
                <w:ilvl w:val="0"/>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lastRenderedPageBreak/>
              <w:t>accepting consumer responsibilities</w:t>
            </w:r>
            <w:r>
              <w:rPr>
                <w:rFonts w:ascii="Times New Roman" w:eastAsia="Times New Roman" w:hAnsi="Times New Roman" w:cs="Times New Roman"/>
                <w:sz w:val="24"/>
                <w:szCs w:val="24"/>
              </w:rPr>
              <w:t>, such as</w:t>
            </w:r>
          </w:p>
          <w:p w14:paraId="091C7C87" w14:textId="45B9D71D" w:rsidR="00EC06BC" w:rsidRPr="0010046F" w:rsidRDefault="00EC06BC" w:rsidP="003E4B9F">
            <w:pPr>
              <w:numPr>
                <w:ilvl w:val="1"/>
                <w:numId w:val="8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using </w:t>
            </w:r>
            <w:r w:rsidRPr="0010046F">
              <w:rPr>
                <w:rFonts w:ascii="Times New Roman" w:eastAsia="Times New Roman" w:hAnsi="Times New Roman" w:cs="Times New Roman"/>
                <w:sz w:val="24"/>
                <w:szCs w:val="24"/>
              </w:rPr>
              <w:t>energy-saving products or measures</w:t>
            </w:r>
          </w:p>
          <w:p w14:paraId="24E1F008" w14:textId="650B0E8B" w:rsidR="00EC06BC" w:rsidRPr="0010046F" w:rsidRDefault="00EC06BC" w:rsidP="003E4B9F">
            <w:pPr>
              <w:numPr>
                <w:ilvl w:val="1"/>
                <w:numId w:val="8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making </w:t>
            </w:r>
            <w:r w:rsidRPr="0010046F">
              <w:rPr>
                <w:rFonts w:ascii="Times New Roman" w:eastAsia="Times New Roman" w:hAnsi="Times New Roman" w:cs="Times New Roman"/>
                <w:sz w:val="24"/>
                <w:szCs w:val="24"/>
              </w:rPr>
              <w:t>environmentally sustainable choices (e.g., recycling, conservation, land use). </w:t>
            </w:r>
          </w:p>
          <w:p w14:paraId="7ECF72C3" w14:textId="77777777" w:rsidR="00EC06BC" w:rsidRDefault="00EC06BC" w:rsidP="00EC06BC">
            <w:pPr>
              <w:spacing w:before="40" w:afterLines="40" w:after="96"/>
              <w:rPr>
                <w:rFonts w:ascii="Times New Roman" w:eastAsia="Times New Roman" w:hAnsi="Times New Roman" w:cs="Times New Roman"/>
                <w:sz w:val="24"/>
                <w:szCs w:val="24"/>
              </w:rPr>
            </w:pPr>
          </w:p>
          <w:p w14:paraId="1502A686" w14:textId="77777777" w:rsidR="00EC06BC" w:rsidRDefault="00EC06BC" w:rsidP="00EC06BC">
            <w:pPr>
              <w:spacing w:before="40" w:afterLines="40" w:after="96"/>
              <w:rPr>
                <w:rFonts w:ascii="Times New Roman" w:eastAsia="Times New Roman" w:hAnsi="Times New Roman" w:cs="Times New Roman"/>
                <w:b/>
                <w:bCs/>
                <w:sz w:val="24"/>
                <w:szCs w:val="24"/>
              </w:rPr>
            </w:pPr>
            <w:r w:rsidRPr="00777870">
              <w:rPr>
                <w:rFonts w:ascii="Times New Roman" w:eastAsia="Times New Roman" w:hAnsi="Times New Roman" w:cs="Times New Roman"/>
                <w:b/>
                <w:bCs/>
                <w:sz w:val="24"/>
                <w:szCs w:val="24"/>
              </w:rPr>
              <w:t>Teacher Resource:</w:t>
            </w:r>
          </w:p>
          <w:p w14:paraId="43A869C1" w14:textId="1259D3AF" w:rsidR="00EC06BC" w:rsidRPr="00DD1955" w:rsidRDefault="00EC06BC" w:rsidP="00DD1955">
            <w:pPr>
              <w:spacing w:before="40" w:afterLines="40" w:after="96"/>
              <w:ind w:left="230"/>
              <w:rPr>
                <w:rFonts w:ascii="Times New Roman" w:eastAsia="Times New Roman" w:hAnsi="Times New Roman" w:cs="Times New Roman"/>
                <w:b/>
                <w:bCs/>
                <w:sz w:val="24"/>
                <w:szCs w:val="24"/>
              </w:rPr>
            </w:pPr>
            <w:hyperlink r:id="rId31" w:history="1">
              <w:r w:rsidRPr="00DD1955">
                <w:rPr>
                  <w:rStyle w:val="Hyperlink"/>
                  <w:rFonts w:ascii="Times New Roman" w:hAnsi="Times New Roman" w:cs="Times New Roman"/>
                  <w:sz w:val="24"/>
                  <w:szCs w:val="24"/>
                </w:rPr>
                <w:t>Consumer Financial Protection Bureau (CFPB)</w:t>
              </w:r>
            </w:hyperlink>
            <w:r w:rsidRPr="00DD1955">
              <w:rPr>
                <w:rFonts w:ascii="Times New Roman" w:eastAsia="Times New Roman" w:hAnsi="Times New Roman" w:cs="Times New Roman"/>
                <w:b/>
                <w:bCs/>
                <w:sz w:val="24"/>
                <w:szCs w:val="24"/>
              </w:rPr>
              <w:t xml:space="preserve"> </w:t>
            </w:r>
          </w:p>
        </w:tc>
        <w:tc>
          <w:tcPr>
            <w:tcW w:w="4053" w:type="dxa"/>
          </w:tcPr>
          <w:p w14:paraId="50853554"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b/>
                <w:bCs/>
                <w:sz w:val="24"/>
                <w:szCs w:val="24"/>
              </w:rPr>
              <w:lastRenderedPageBreak/>
              <w:t>Process/Skill Questions:</w:t>
            </w:r>
          </w:p>
          <w:p w14:paraId="215BB567"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Thinking</w:t>
            </w:r>
          </w:p>
          <w:p w14:paraId="564AFABF" w14:textId="77777777" w:rsidR="00EC06BC" w:rsidRPr="0010046F" w:rsidRDefault="00EC06BC" w:rsidP="003E4B9F">
            <w:pPr>
              <w:numPr>
                <w:ilvl w:val="0"/>
                <w:numId w:val="9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How do consumer protections differ in various countries?</w:t>
            </w:r>
          </w:p>
          <w:p w14:paraId="1582526C"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Communication</w:t>
            </w:r>
          </w:p>
          <w:p w14:paraId="43A0B554" w14:textId="77777777" w:rsidR="00EC06BC" w:rsidRPr="0010046F" w:rsidRDefault="00EC06BC" w:rsidP="003E4B9F">
            <w:pPr>
              <w:numPr>
                <w:ilvl w:val="0"/>
                <w:numId w:val="91"/>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How might one learn of a product recall?</w:t>
            </w:r>
          </w:p>
          <w:p w14:paraId="075924EC"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Leadership</w:t>
            </w:r>
          </w:p>
          <w:p w14:paraId="01EA1734" w14:textId="77777777" w:rsidR="00EC06BC" w:rsidRPr="0010046F" w:rsidRDefault="00EC06BC" w:rsidP="003E4B9F">
            <w:pPr>
              <w:numPr>
                <w:ilvl w:val="0"/>
                <w:numId w:val="92"/>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What does it mean to be a responsible consumer?</w:t>
            </w:r>
          </w:p>
          <w:p w14:paraId="0C88D27A"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Management</w:t>
            </w:r>
          </w:p>
          <w:p w14:paraId="77FF48B8" w14:textId="77777777" w:rsidR="00EC06BC" w:rsidRPr="0010046F" w:rsidRDefault="00EC06BC" w:rsidP="003E4B9F">
            <w:pPr>
              <w:numPr>
                <w:ilvl w:val="0"/>
                <w:numId w:val="93"/>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What basic consumer rights are protected by law? </w:t>
            </w:r>
          </w:p>
          <w:p w14:paraId="1AEAA2AA" w14:textId="77777777" w:rsidR="00EC06BC" w:rsidRPr="007B4DF8" w:rsidRDefault="00EC06BC" w:rsidP="00EC06BC">
            <w:pPr>
              <w:spacing w:before="40" w:afterLines="40" w:after="96"/>
              <w:rPr>
                <w:rFonts w:ascii="Times New Roman" w:eastAsia="Times New Roman" w:hAnsi="Times New Roman" w:cs="Times New Roman"/>
                <w:sz w:val="24"/>
                <w:szCs w:val="24"/>
              </w:rPr>
            </w:pPr>
          </w:p>
        </w:tc>
        <w:tc>
          <w:tcPr>
            <w:tcW w:w="2741" w:type="dxa"/>
          </w:tcPr>
          <w:p w14:paraId="267F7012" w14:textId="77777777" w:rsidR="00EC06BC" w:rsidRDefault="00EC06BC" w:rsidP="00EC06BC">
            <w:pPr>
              <w:spacing w:before="40" w:afterLines="40" w:after="96"/>
              <w:rPr>
                <w:rFonts w:ascii="Times New Roman" w:eastAsia="Times New Roman" w:hAnsi="Times New Roman" w:cs="Times New Roman"/>
                <w:sz w:val="24"/>
                <w:szCs w:val="24"/>
              </w:rPr>
            </w:pPr>
            <w:r w:rsidRPr="006E707D">
              <w:rPr>
                <w:rFonts w:ascii="Times New Roman" w:eastAsia="Times New Roman" w:hAnsi="Times New Roman" w:cs="Times New Roman"/>
                <w:sz w:val="24"/>
                <w:szCs w:val="24"/>
              </w:rPr>
              <w:t>English: 9.RV, 9.RI, 9.C, 9.LU, 10.RV, 10.RI, 10.C, 10.LU, 11.RV, 11.RI, 11.C, 11.LU, 12.RV, 12.RI, 12.C, 12.LU</w:t>
            </w:r>
          </w:p>
          <w:p w14:paraId="01FB3231" w14:textId="77777777" w:rsidR="00EC06BC" w:rsidRDefault="00EC06BC" w:rsidP="00EC06BC">
            <w:pPr>
              <w:spacing w:before="40" w:afterLines="40" w:after="96"/>
              <w:rPr>
                <w:rFonts w:ascii="Times New Roman" w:eastAsia="Times New Roman" w:hAnsi="Times New Roman" w:cs="Times New Roman"/>
                <w:sz w:val="24"/>
                <w:szCs w:val="24"/>
              </w:rPr>
            </w:pPr>
          </w:p>
          <w:p w14:paraId="5DC79343" w14:textId="0B6B6B21" w:rsidR="00EC06BC" w:rsidRPr="00337C03" w:rsidRDefault="00EC06BC" w:rsidP="00EC06BC">
            <w:pPr>
              <w:rPr>
                <w:rFonts w:ascii="Times New Roman" w:hAnsi="Times New Roman" w:cs="Times New Roman"/>
                <w:b/>
                <w:sz w:val="24"/>
                <w:szCs w:val="24"/>
                <w:u w:val="single"/>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319D85DF" w14:textId="1E09171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3257B55"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FF90BA6"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2040B9BF"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6E22A814"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42970359"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36683F61" w14:textId="77777777" w:rsidR="00EC06BC" w:rsidRPr="00337C03" w:rsidRDefault="00EC06BC" w:rsidP="00EC06BC">
            <w:pPr>
              <w:pStyle w:val="ListParagraph"/>
              <w:widowControl w:val="0"/>
              <w:autoSpaceDE w:val="0"/>
              <w:autoSpaceDN w:val="0"/>
              <w:adjustRightInd w:val="0"/>
              <w:rPr>
                <w:rFonts w:ascii="Times New Roman" w:hAnsi="Times New Roman" w:cs="Times New Roman"/>
                <w:sz w:val="24"/>
                <w:szCs w:val="24"/>
              </w:rPr>
            </w:pPr>
          </w:p>
          <w:p w14:paraId="5854421B"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3378E5CB"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40146A5F"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6A419F3E"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7286FA77"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4E3E2BFE"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22A8D9C"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5876772"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66986F15" w14:textId="77777777" w:rsidR="00EC06BC" w:rsidRPr="00337C03" w:rsidRDefault="00EC06BC" w:rsidP="00EC06BC">
            <w:pPr>
              <w:rPr>
                <w:rFonts w:ascii="Times New Roman" w:hAnsi="Times New Roman" w:cs="Times New Roman"/>
                <w:sz w:val="24"/>
                <w:szCs w:val="24"/>
              </w:rPr>
            </w:pPr>
          </w:p>
          <w:p w14:paraId="00EA5D69"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3A0E4462"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50624921"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659C6103"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3B428AC1" w14:textId="77777777" w:rsidR="00EC06BC" w:rsidRPr="00337C03" w:rsidRDefault="00EC06BC" w:rsidP="00EC06BC">
            <w:pPr>
              <w:rPr>
                <w:rFonts w:ascii="Times New Roman" w:hAnsi="Times New Roman" w:cs="Times New Roman"/>
                <w:sz w:val="24"/>
                <w:szCs w:val="24"/>
              </w:rPr>
            </w:pPr>
          </w:p>
          <w:p w14:paraId="02D1DFB7" w14:textId="77777777" w:rsidR="00EC06BC" w:rsidRPr="00337C03" w:rsidRDefault="00EC06BC" w:rsidP="00EC06BC">
            <w:pPr>
              <w:rPr>
                <w:rFonts w:ascii="Times New Roman" w:hAnsi="Times New Roman" w:cs="Times New Roman"/>
                <w:b/>
                <w:sz w:val="24"/>
                <w:szCs w:val="24"/>
                <w:u w:val="single"/>
              </w:rPr>
            </w:pPr>
          </w:p>
          <w:p w14:paraId="48801B8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75AD4F7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Event Management</w:t>
            </w:r>
          </w:p>
          <w:p w14:paraId="14CF041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4DBC6A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5E61FE7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National Programs in Action</w:t>
            </w:r>
          </w:p>
          <w:p w14:paraId="706CF63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1F2EC95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60EFDAE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Public Policy Advocate</w:t>
            </w:r>
          </w:p>
          <w:p w14:paraId="6CAE0C9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C25BE9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729E4C6"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063C5424" w14:textId="085C7596" w:rsidTr="002643FE">
        <w:tblPrEx>
          <w:tblCellMar>
            <w:left w:w="115" w:type="dxa"/>
            <w:right w:w="115" w:type="dxa"/>
          </w:tblCellMar>
        </w:tblPrEx>
        <w:tc>
          <w:tcPr>
            <w:tcW w:w="737" w:type="dxa"/>
            <w:shd w:val="clear" w:color="auto" w:fill="AEAAAA" w:themeFill="background2" w:themeFillShade="BF"/>
          </w:tcPr>
          <w:p w14:paraId="51FCE884"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51D44A1A" w14:textId="55D22D2B" w:rsidR="00EC06BC" w:rsidRPr="007B4DF8" w:rsidRDefault="00EC06BC" w:rsidP="00EC06BC">
            <w:pPr>
              <w:spacing w:before="40" w:afterLines="40" w:after="96"/>
              <w:rPr>
                <w:rFonts w:ascii="Times New Roman" w:eastAsia="Times New Roman" w:hAnsi="Times New Roman" w:cs="Times New Roman"/>
                <w:b/>
                <w:bCs/>
                <w:sz w:val="24"/>
                <w:szCs w:val="24"/>
              </w:rPr>
            </w:pPr>
            <w:r w:rsidRPr="004C77F3">
              <w:rPr>
                <w:rFonts w:ascii="Times New Roman" w:eastAsia="Times New Roman" w:hAnsi="Times New Roman" w:cs="Times New Roman"/>
                <w:b/>
                <w:bCs/>
                <w:sz w:val="24"/>
                <w:szCs w:val="24"/>
              </w:rPr>
              <w:t>Managing Personal and Family Finances</w:t>
            </w:r>
          </w:p>
        </w:tc>
        <w:tc>
          <w:tcPr>
            <w:tcW w:w="4648" w:type="dxa"/>
            <w:shd w:val="clear" w:color="auto" w:fill="AEAAAA" w:themeFill="background2" w:themeFillShade="BF"/>
          </w:tcPr>
          <w:p w14:paraId="582B9B37"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1BEE69AB"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012AB638" w14:textId="77777777" w:rsidR="00EC06BC" w:rsidRPr="00337C03" w:rsidRDefault="00EC06BC" w:rsidP="00EC06BC">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00458642" w14:textId="4C695D3C" w:rsidR="00EC06BC" w:rsidRPr="00337C03" w:rsidRDefault="00EC06BC" w:rsidP="00EC06BC">
            <w:pPr>
              <w:spacing w:before="40" w:afterLines="40" w:after="96"/>
              <w:rPr>
                <w:rFonts w:ascii="Times New Roman" w:eastAsia="Times New Roman" w:hAnsi="Times New Roman" w:cs="Times New Roman"/>
                <w:b/>
                <w:bCs/>
                <w:sz w:val="24"/>
                <w:szCs w:val="24"/>
              </w:rPr>
            </w:pPr>
          </w:p>
        </w:tc>
      </w:tr>
      <w:tr w:rsidR="00EC06BC" w:rsidRPr="007B4DF8" w14:paraId="64E6858C" w14:textId="49A60DE1" w:rsidTr="002643FE">
        <w:tblPrEx>
          <w:tblCellMar>
            <w:left w:w="115" w:type="dxa"/>
            <w:right w:w="115" w:type="dxa"/>
          </w:tblCellMar>
        </w:tblPrEx>
        <w:tc>
          <w:tcPr>
            <w:tcW w:w="737" w:type="dxa"/>
          </w:tcPr>
          <w:p w14:paraId="005AD92B" w14:textId="39FB9674"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3668" w:type="dxa"/>
            <w:hideMark/>
          </w:tcPr>
          <w:p w14:paraId="5374AB77" w14:textId="6E7101B1"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Describe the importance of the fundamental principles of economics on personal finances. </w:t>
            </w:r>
          </w:p>
        </w:tc>
        <w:tc>
          <w:tcPr>
            <w:tcW w:w="4648" w:type="dxa"/>
          </w:tcPr>
          <w:p w14:paraId="3E1921B5" w14:textId="77777777" w:rsidR="00EC06BC"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Description should include</w:t>
            </w:r>
          </w:p>
          <w:p w14:paraId="3E9C7C88" w14:textId="77777777" w:rsidR="00ED0AD5" w:rsidRPr="0010046F" w:rsidRDefault="00ED0AD5" w:rsidP="00ED0AD5">
            <w:pPr>
              <w:rPr>
                <w:rFonts w:ascii="Times New Roman" w:eastAsia="Times New Roman" w:hAnsi="Times New Roman" w:cs="Times New Roman"/>
                <w:sz w:val="24"/>
                <w:szCs w:val="24"/>
              </w:rPr>
            </w:pPr>
          </w:p>
          <w:p w14:paraId="399355C9" w14:textId="77777777" w:rsidR="00EC06BC" w:rsidRDefault="00EC06BC" w:rsidP="003E4B9F">
            <w:pPr>
              <w:numPr>
                <w:ilvl w:val="0"/>
                <w:numId w:val="9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examining fundamental principles of personal and family economics, including </w:t>
            </w:r>
          </w:p>
          <w:p w14:paraId="67F99F4C" w14:textId="6D5FB3F1" w:rsidR="00EC06BC" w:rsidRDefault="00EC06BC" w:rsidP="003E4B9F">
            <w:pPr>
              <w:numPr>
                <w:ilvl w:val="1"/>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determining </w:t>
            </w:r>
            <w:r w:rsidRPr="0010046F">
              <w:rPr>
                <w:rFonts w:ascii="Times New Roman" w:eastAsia="Times New Roman" w:hAnsi="Times New Roman" w:cs="Times New Roman"/>
                <w:sz w:val="24"/>
                <w:szCs w:val="24"/>
              </w:rPr>
              <w:t>wants vs. needs</w:t>
            </w:r>
          </w:p>
          <w:p w14:paraId="3F7A50EE" w14:textId="64F1EBA3" w:rsidR="00EC06BC" w:rsidRDefault="00EC06BC" w:rsidP="003E4B9F">
            <w:pPr>
              <w:numPr>
                <w:ilvl w:val="1"/>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considering </w:t>
            </w:r>
            <w:r w:rsidRPr="0010046F">
              <w:rPr>
                <w:rFonts w:ascii="Times New Roman" w:eastAsia="Times New Roman" w:hAnsi="Times New Roman" w:cs="Times New Roman"/>
                <w:sz w:val="24"/>
                <w:szCs w:val="24"/>
              </w:rPr>
              <w:t>scarcity (e.g., of time, space, money)</w:t>
            </w:r>
          </w:p>
          <w:p w14:paraId="43655D6B" w14:textId="0E822635" w:rsidR="00EC06BC" w:rsidRDefault="00EC06BC" w:rsidP="003E4B9F">
            <w:pPr>
              <w:numPr>
                <w:ilvl w:val="1"/>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acknowledging </w:t>
            </w:r>
            <w:r w:rsidRPr="0010046F">
              <w:rPr>
                <w:rFonts w:ascii="Times New Roman" w:eastAsia="Times New Roman" w:hAnsi="Times New Roman" w:cs="Times New Roman"/>
                <w:sz w:val="24"/>
                <w:szCs w:val="24"/>
              </w:rPr>
              <w:t>opportunity costs</w:t>
            </w:r>
            <w:r>
              <w:rPr>
                <w:rFonts w:ascii="Times New Roman" w:eastAsia="Times New Roman" w:hAnsi="Times New Roman" w:cs="Times New Roman"/>
                <w:sz w:val="24"/>
                <w:szCs w:val="24"/>
              </w:rPr>
              <w:t xml:space="preserve"> and </w:t>
            </w:r>
            <w:r w:rsidRPr="0010046F">
              <w:rPr>
                <w:rFonts w:ascii="Times New Roman" w:eastAsia="Times New Roman" w:hAnsi="Times New Roman" w:cs="Times New Roman"/>
                <w:sz w:val="24"/>
                <w:szCs w:val="24"/>
              </w:rPr>
              <w:t>trade-offs</w:t>
            </w:r>
          </w:p>
          <w:p w14:paraId="652EE38F" w14:textId="3200767A" w:rsidR="00EC06BC" w:rsidRPr="0010046F" w:rsidRDefault="00EC06BC" w:rsidP="003E4B9F">
            <w:pPr>
              <w:numPr>
                <w:ilvl w:val="1"/>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considering </w:t>
            </w:r>
            <w:r w:rsidRPr="0010046F">
              <w:rPr>
                <w:rFonts w:ascii="Times New Roman" w:eastAsia="Times New Roman" w:hAnsi="Times New Roman" w:cs="Times New Roman"/>
                <w:sz w:val="24"/>
                <w:szCs w:val="24"/>
              </w:rPr>
              <w:t>supply and demand</w:t>
            </w:r>
          </w:p>
          <w:p w14:paraId="52DCD7BD" w14:textId="77777777" w:rsidR="00EC06BC" w:rsidRPr="0010046F" w:rsidRDefault="00EC06BC" w:rsidP="003E4B9F">
            <w:pPr>
              <w:numPr>
                <w:ilvl w:val="0"/>
                <w:numId w:val="94"/>
              </w:num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applying economic principles to personal and family finances, including</w:t>
            </w:r>
          </w:p>
          <w:p w14:paraId="7D4D51FC" w14:textId="42B7FC71" w:rsidR="00EC06BC" w:rsidRPr="0010046F" w:rsidRDefault="00EC06BC" w:rsidP="003E4B9F">
            <w:pPr>
              <w:numPr>
                <w:ilvl w:val="1"/>
                <w:numId w:val="9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lastRenderedPageBreak/>
              <w:t>distinguishing between gross and net pay and recognizing the effect</w:t>
            </w:r>
            <w:r>
              <w:rPr>
                <w:rFonts w:ascii="Times New Roman" w:eastAsia="Times New Roman" w:hAnsi="Times New Roman" w:cs="Times New Roman"/>
                <w:sz w:val="24"/>
                <w:szCs w:val="24"/>
              </w:rPr>
              <w:t>s</w:t>
            </w:r>
            <w:r w:rsidRPr="0010046F">
              <w:rPr>
                <w:rFonts w:ascii="Times New Roman" w:eastAsia="Times New Roman" w:hAnsi="Times New Roman" w:cs="Times New Roman"/>
                <w:sz w:val="24"/>
                <w:szCs w:val="24"/>
              </w:rPr>
              <w:t xml:space="preserve"> of taxes</w:t>
            </w:r>
          </w:p>
          <w:p w14:paraId="6C4D1937" w14:textId="77777777" w:rsidR="00EC06BC" w:rsidRPr="0010046F" w:rsidRDefault="00EC06BC" w:rsidP="003E4B9F">
            <w:pPr>
              <w:numPr>
                <w:ilvl w:val="1"/>
                <w:numId w:val="9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interpreting the opportunity costs of financial decisions</w:t>
            </w:r>
          </w:p>
          <w:p w14:paraId="64CD3D3A" w14:textId="77777777" w:rsidR="00EC06BC" w:rsidRDefault="00EC06BC" w:rsidP="003E4B9F">
            <w:pPr>
              <w:numPr>
                <w:ilvl w:val="1"/>
                <w:numId w:val="9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applying a decision-making process to personal financial choices</w:t>
            </w:r>
          </w:p>
          <w:p w14:paraId="26F02175" w14:textId="1F1B87A7" w:rsidR="00EC06BC" w:rsidRPr="0010046F" w:rsidRDefault="00EC06BC" w:rsidP="003E4B9F">
            <w:pPr>
              <w:numPr>
                <w:ilvl w:val="1"/>
                <w:numId w:val="94"/>
              </w:num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making a plan</w:t>
            </w:r>
            <w:proofErr w:type="gramEnd"/>
            <w:r>
              <w:rPr>
                <w:rFonts w:ascii="Times New Roman" w:eastAsia="Times New Roman" w:hAnsi="Times New Roman" w:cs="Times New Roman"/>
                <w:sz w:val="24"/>
                <w:szCs w:val="24"/>
              </w:rPr>
              <w:t xml:space="preserve"> to align income with budget</w:t>
            </w:r>
          </w:p>
          <w:p w14:paraId="30B2C9CA" w14:textId="5B338E7C" w:rsidR="00EC06BC" w:rsidRPr="0010046F" w:rsidRDefault="00EC06BC" w:rsidP="003E4B9F">
            <w:pPr>
              <w:numPr>
                <w:ilvl w:val="0"/>
                <w:numId w:val="94"/>
              </w:num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analyzing how economic conditions affect the attainment of personal goals.</w:t>
            </w:r>
          </w:p>
          <w:p w14:paraId="79ACB32A" w14:textId="77777777" w:rsidR="00EC06BC" w:rsidRDefault="00EC06BC" w:rsidP="00EC06BC">
            <w:pPr>
              <w:spacing w:before="40" w:afterLines="40" w:after="96"/>
              <w:rPr>
                <w:rFonts w:ascii="Times New Roman" w:eastAsia="Times New Roman" w:hAnsi="Times New Roman" w:cs="Times New Roman"/>
                <w:sz w:val="24"/>
                <w:szCs w:val="24"/>
              </w:rPr>
            </w:pPr>
          </w:p>
          <w:p w14:paraId="5820A501"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b/>
                <w:bCs/>
                <w:sz w:val="24"/>
                <w:szCs w:val="24"/>
              </w:rPr>
              <w:t>Teacher Resources:</w:t>
            </w:r>
          </w:p>
          <w:p w14:paraId="72706BD2" w14:textId="0225B2BB" w:rsidR="00EC06BC" w:rsidRPr="00777870" w:rsidRDefault="00EC06BC" w:rsidP="003E4B9F">
            <w:pPr>
              <w:numPr>
                <w:ilvl w:val="0"/>
                <w:numId w:val="95"/>
              </w:numPr>
              <w:rPr>
                <w:rFonts w:ascii="Times New Roman" w:eastAsia="Times New Roman" w:hAnsi="Times New Roman" w:cs="Times New Roman"/>
                <w:sz w:val="24"/>
                <w:szCs w:val="24"/>
              </w:rPr>
            </w:pPr>
            <w:hyperlink r:id="rId32" w:tgtFrame="_blank" w:history="1">
              <w:r>
                <w:rPr>
                  <w:rStyle w:val="Hyperlink"/>
                  <w:rFonts w:ascii="Times New Roman" w:eastAsia="Times New Roman" w:hAnsi="Times New Roman" w:cs="Times New Roman"/>
                  <w:sz w:val="24"/>
                  <w:szCs w:val="24"/>
                </w:rPr>
                <w:t>Empowering Futures, One Dollar at a Time</w:t>
              </w:r>
            </w:hyperlink>
            <w:r>
              <w:t xml:space="preserve">, </w:t>
            </w:r>
            <w:r w:rsidRPr="009E2A0F">
              <w:rPr>
                <w:rFonts w:ascii="Times New Roman" w:hAnsi="Times New Roman" w:cs="Times New Roman"/>
                <w:sz w:val="24"/>
                <w:szCs w:val="24"/>
              </w:rPr>
              <w:t>Virginia Council on Economic Education</w:t>
            </w:r>
          </w:p>
          <w:p w14:paraId="6DC0588B" w14:textId="22DA3B65" w:rsidR="00EC06BC" w:rsidRDefault="00EC06BC" w:rsidP="003E4B9F">
            <w:pPr>
              <w:numPr>
                <w:ilvl w:val="0"/>
                <w:numId w:val="95"/>
              </w:numPr>
              <w:rPr>
                <w:rFonts w:ascii="Times New Roman" w:eastAsia="Times New Roman" w:hAnsi="Times New Roman" w:cs="Times New Roman"/>
                <w:sz w:val="24"/>
                <w:szCs w:val="24"/>
              </w:rPr>
            </w:pPr>
            <w:hyperlink r:id="rId33" w:history="1">
              <w:r w:rsidRPr="00DA323F">
                <w:rPr>
                  <w:rStyle w:val="Hyperlink"/>
                  <w:rFonts w:ascii="Times New Roman" w:hAnsi="Times New Roman" w:cs="Times New Roman"/>
                  <w:sz w:val="24"/>
                  <w:szCs w:val="24"/>
                </w:rPr>
                <w:t>Financial Fitness</w:t>
              </w:r>
            </w:hyperlink>
            <w:r>
              <w:t>,</w:t>
            </w:r>
            <w:r>
              <w:rPr>
                <w:rFonts w:ascii="Times New Roman" w:hAnsi="Times New Roman" w:cs="Times New Roman"/>
                <w:sz w:val="24"/>
                <w:szCs w:val="24"/>
              </w:rPr>
              <w:t xml:space="preserve"> FCCLA</w:t>
            </w:r>
          </w:p>
          <w:p w14:paraId="744F3ECF" w14:textId="677D77AD" w:rsidR="00EC06BC" w:rsidRPr="009E2A0F" w:rsidRDefault="00EC06BC" w:rsidP="003E4B9F">
            <w:pPr>
              <w:numPr>
                <w:ilvl w:val="0"/>
                <w:numId w:val="95"/>
              </w:numPr>
              <w:rPr>
                <w:rFonts w:ascii="Times New Roman" w:eastAsia="Times New Roman" w:hAnsi="Times New Roman" w:cs="Times New Roman"/>
                <w:sz w:val="24"/>
                <w:szCs w:val="24"/>
              </w:rPr>
            </w:pPr>
            <w:hyperlink r:id="rId34"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Virginia Events Jump$tart</w:t>
            </w:r>
            <w:r>
              <w:rPr>
                <w:rFonts w:ascii="Times New Roman" w:hAnsi="Times New Roman" w:cs="Times New Roman"/>
                <w:sz w:val="24"/>
                <w:szCs w:val="24"/>
              </w:rPr>
              <w:t>!</w:t>
            </w:r>
            <w:r w:rsidRPr="009E2A0F">
              <w:rPr>
                <w:rFonts w:ascii="Times New Roman" w:hAnsi="Times New Roman" w:cs="Times New Roman"/>
                <w:sz w:val="24"/>
                <w:szCs w:val="24"/>
              </w:rPr>
              <w:t xml:space="preserve"> Financial Smarts for Students</w:t>
            </w:r>
          </w:p>
          <w:p w14:paraId="1EB3C8F1" w14:textId="0157BA9B" w:rsidR="00EC06BC" w:rsidRDefault="00EC06BC" w:rsidP="003E4B9F">
            <w:pPr>
              <w:numPr>
                <w:ilvl w:val="0"/>
                <w:numId w:val="95"/>
              </w:numPr>
              <w:rPr>
                <w:rFonts w:ascii="Times New Roman" w:eastAsia="Times New Roman" w:hAnsi="Times New Roman" w:cs="Times New Roman"/>
                <w:sz w:val="24"/>
                <w:szCs w:val="24"/>
              </w:rPr>
            </w:pPr>
            <w:hyperlink r:id="rId35" w:history="1">
              <w:r w:rsidRPr="009E2A0F">
                <w:rPr>
                  <w:rStyle w:val="Hyperlink"/>
                  <w:rFonts w:ascii="Times New Roman" w:eastAsia="Times New Roman" w:hAnsi="Times New Roman" w:cs="Times New Roman"/>
                  <w:sz w:val="24"/>
                  <w:szCs w:val="24"/>
                </w:rPr>
                <w:t>Invest in What's Next: Your Career and Education Pathways</w:t>
              </w:r>
            </w:hyperlink>
            <w:r>
              <w:rPr>
                <w:rFonts w:ascii="Times New Roman" w:eastAsia="Times New Roman" w:hAnsi="Times New Roman" w:cs="Times New Roman"/>
                <w:sz w:val="24"/>
                <w:szCs w:val="24"/>
              </w:rPr>
              <w:t>, Federal Reserve Education</w:t>
            </w:r>
          </w:p>
          <w:p w14:paraId="31FB07F3" w14:textId="292546D1" w:rsidR="00EC06BC" w:rsidRDefault="00EC06BC" w:rsidP="003E4B9F">
            <w:pPr>
              <w:numPr>
                <w:ilvl w:val="0"/>
                <w:numId w:val="95"/>
              </w:numPr>
              <w:rPr>
                <w:rFonts w:ascii="Times New Roman" w:eastAsia="Times New Roman" w:hAnsi="Times New Roman" w:cs="Times New Roman"/>
                <w:sz w:val="24"/>
                <w:szCs w:val="24"/>
              </w:rPr>
            </w:pPr>
            <w:hyperlink r:id="rId36"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1B9D1519" w14:textId="1BC3F74F" w:rsidR="00EC06BC" w:rsidRPr="0010046F" w:rsidRDefault="00EC06BC" w:rsidP="00EC06BC">
            <w:pPr>
              <w:ind w:left="360"/>
              <w:rPr>
                <w:rFonts w:ascii="Times New Roman" w:eastAsia="Times New Roman" w:hAnsi="Times New Roman" w:cs="Times New Roman"/>
                <w:sz w:val="24"/>
                <w:szCs w:val="24"/>
              </w:rPr>
            </w:pPr>
          </w:p>
          <w:p w14:paraId="5E595082" w14:textId="2BB3DFC6" w:rsidR="00EC06BC" w:rsidRPr="007B4DF8" w:rsidRDefault="00EC06BC" w:rsidP="00EC06BC">
            <w:pPr>
              <w:spacing w:before="40" w:afterLines="40" w:after="96"/>
              <w:rPr>
                <w:rFonts w:ascii="Times New Roman" w:eastAsia="Times New Roman" w:hAnsi="Times New Roman" w:cs="Times New Roman"/>
                <w:sz w:val="24"/>
                <w:szCs w:val="24"/>
              </w:rPr>
            </w:pPr>
          </w:p>
        </w:tc>
        <w:tc>
          <w:tcPr>
            <w:tcW w:w="4053" w:type="dxa"/>
          </w:tcPr>
          <w:p w14:paraId="353D8009"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b/>
                <w:bCs/>
                <w:sz w:val="24"/>
                <w:szCs w:val="24"/>
              </w:rPr>
              <w:lastRenderedPageBreak/>
              <w:t>Process/Skill Questions:</w:t>
            </w:r>
          </w:p>
          <w:p w14:paraId="1365B3DC"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Thinking</w:t>
            </w:r>
          </w:p>
          <w:p w14:paraId="3FB1C98D" w14:textId="77777777" w:rsidR="00EC06BC" w:rsidRPr="0010046F" w:rsidRDefault="00EC06BC" w:rsidP="003E4B9F">
            <w:pPr>
              <w:numPr>
                <w:ilvl w:val="0"/>
                <w:numId w:val="96"/>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What is the relationship between trade-offs and opportunity costs?</w:t>
            </w:r>
          </w:p>
          <w:p w14:paraId="228DFCC4"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Communication</w:t>
            </w:r>
          </w:p>
          <w:p w14:paraId="3C26BD2D" w14:textId="144AB43C" w:rsidR="00EC06BC" w:rsidRPr="0010046F" w:rsidRDefault="00EC06BC" w:rsidP="003E4B9F">
            <w:pPr>
              <w:numPr>
                <w:ilvl w:val="0"/>
                <w:numId w:val="97"/>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can</w:t>
            </w:r>
            <w:r w:rsidRPr="0010046F">
              <w:rPr>
                <w:rFonts w:ascii="Times New Roman" w:eastAsia="Times New Roman" w:hAnsi="Times New Roman" w:cs="Times New Roman"/>
                <w:sz w:val="24"/>
                <w:szCs w:val="24"/>
              </w:rPr>
              <w:t xml:space="preserve"> scarcity affect </w:t>
            </w:r>
            <w:r>
              <w:rPr>
                <w:rFonts w:ascii="Times New Roman" w:eastAsia="Times New Roman" w:hAnsi="Times New Roman" w:cs="Times New Roman"/>
                <w:sz w:val="24"/>
                <w:szCs w:val="24"/>
              </w:rPr>
              <w:t>one’s</w:t>
            </w:r>
            <w:r w:rsidRPr="0010046F">
              <w:rPr>
                <w:rFonts w:ascii="Times New Roman" w:eastAsia="Times New Roman" w:hAnsi="Times New Roman" w:cs="Times New Roman"/>
                <w:sz w:val="24"/>
                <w:szCs w:val="24"/>
              </w:rPr>
              <w:t xml:space="preserve"> life?</w:t>
            </w:r>
          </w:p>
          <w:p w14:paraId="35343640"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Leadership</w:t>
            </w:r>
          </w:p>
          <w:p w14:paraId="2F11F2FE" w14:textId="77777777" w:rsidR="00EC06BC" w:rsidRPr="0010046F" w:rsidRDefault="00EC06BC" w:rsidP="003E4B9F">
            <w:pPr>
              <w:numPr>
                <w:ilvl w:val="0"/>
                <w:numId w:val="98"/>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What is the difference between a </w:t>
            </w:r>
            <w:r w:rsidRPr="00FA624B">
              <w:rPr>
                <w:rFonts w:ascii="Times New Roman" w:eastAsia="Times New Roman" w:hAnsi="Times New Roman" w:cs="Times New Roman"/>
                <w:i/>
                <w:iCs/>
                <w:sz w:val="24"/>
                <w:szCs w:val="24"/>
              </w:rPr>
              <w:t>durable good</w:t>
            </w:r>
            <w:r w:rsidRPr="0010046F">
              <w:rPr>
                <w:rFonts w:ascii="Times New Roman" w:eastAsia="Times New Roman" w:hAnsi="Times New Roman" w:cs="Times New Roman"/>
                <w:sz w:val="24"/>
                <w:szCs w:val="24"/>
              </w:rPr>
              <w:t xml:space="preserve"> and a </w:t>
            </w:r>
            <w:r w:rsidRPr="00FA624B">
              <w:rPr>
                <w:rFonts w:ascii="Times New Roman" w:eastAsia="Times New Roman" w:hAnsi="Times New Roman" w:cs="Times New Roman"/>
                <w:i/>
                <w:iCs/>
                <w:sz w:val="24"/>
                <w:szCs w:val="24"/>
              </w:rPr>
              <w:t>non-durable good</w:t>
            </w:r>
            <w:r w:rsidRPr="0010046F">
              <w:rPr>
                <w:rFonts w:ascii="Times New Roman" w:eastAsia="Times New Roman" w:hAnsi="Times New Roman" w:cs="Times New Roman"/>
                <w:sz w:val="24"/>
                <w:szCs w:val="24"/>
              </w:rPr>
              <w:t>?</w:t>
            </w:r>
          </w:p>
          <w:p w14:paraId="5EA3C786"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Management</w:t>
            </w:r>
          </w:p>
          <w:p w14:paraId="4C2A43EF" w14:textId="77777777" w:rsidR="00EC06BC" w:rsidRPr="0010046F" w:rsidRDefault="00EC06BC" w:rsidP="003E4B9F">
            <w:pPr>
              <w:numPr>
                <w:ilvl w:val="0"/>
                <w:numId w:val="9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Why must a society face the choices about what, how, and for whom to produce?</w:t>
            </w:r>
          </w:p>
          <w:p w14:paraId="69EE0E4E" w14:textId="77777777" w:rsidR="00EC06BC" w:rsidRPr="007B4DF8" w:rsidRDefault="00EC06BC" w:rsidP="00EC06BC">
            <w:pPr>
              <w:spacing w:before="40" w:afterLines="40" w:after="96"/>
              <w:rPr>
                <w:rFonts w:ascii="Times New Roman" w:eastAsia="Times New Roman" w:hAnsi="Times New Roman" w:cs="Times New Roman"/>
                <w:sz w:val="24"/>
                <w:szCs w:val="24"/>
              </w:rPr>
            </w:pPr>
          </w:p>
        </w:tc>
        <w:tc>
          <w:tcPr>
            <w:tcW w:w="2741" w:type="dxa"/>
          </w:tcPr>
          <w:p w14:paraId="6B40E03E" w14:textId="77777777" w:rsidR="00EC06BC" w:rsidRDefault="00EC06BC" w:rsidP="00EC06BC">
            <w:pPr>
              <w:spacing w:before="40" w:afterLines="40" w:after="96"/>
              <w:rPr>
                <w:rFonts w:ascii="Times New Roman" w:eastAsia="Times New Roman" w:hAnsi="Times New Roman" w:cs="Times New Roman"/>
                <w:sz w:val="24"/>
                <w:szCs w:val="24"/>
              </w:rPr>
            </w:pPr>
            <w:r w:rsidRPr="006E707D">
              <w:rPr>
                <w:rFonts w:ascii="Times New Roman" w:eastAsia="Times New Roman" w:hAnsi="Times New Roman" w:cs="Times New Roman"/>
                <w:sz w:val="24"/>
                <w:szCs w:val="24"/>
              </w:rPr>
              <w:lastRenderedPageBreak/>
              <w:t>English: 9.RV, 9.RI, 9.C, 9.LU, 10.RV, 10.RI, 10.C, 10.LU, 11.RV, 11.RI, 11.C, 11.LU, 12.RV, 12.RI, 12.C, 12.LU</w:t>
            </w:r>
          </w:p>
          <w:p w14:paraId="32E79047" w14:textId="77777777" w:rsidR="00EC06BC" w:rsidRDefault="00EC06BC" w:rsidP="00EC06BC">
            <w:pPr>
              <w:spacing w:before="40" w:afterLines="40" w:after="96"/>
              <w:rPr>
                <w:rFonts w:ascii="Times New Roman" w:eastAsia="Times New Roman" w:hAnsi="Times New Roman" w:cs="Times New Roman"/>
                <w:sz w:val="24"/>
                <w:szCs w:val="24"/>
              </w:rPr>
            </w:pPr>
          </w:p>
          <w:p w14:paraId="50B9245E" w14:textId="32F98A16" w:rsidR="00EC06BC" w:rsidRPr="00337C03" w:rsidRDefault="00EC06BC" w:rsidP="00EC06BC">
            <w:pPr>
              <w:rPr>
                <w:rFonts w:ascii="Times New Roman" w:hAnsi="Times New Roman" w:cs="Times New Roman"/>
                <w:sz w:val="24"/>
                <w:szCs w:val="24"/>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4536E70B"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664A5B9F"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DA9DFAB"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08F67519"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71F6E89E"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2846D981"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4112F71D" w14:textId="77777777" w:rsidR="00EC06BC" w:rsidRPr="00337C03" w:rsidRDefault="00EC06BC" w:rsidP="00EC06BC">
            <w:pPr>
              <w:rPr>
                <w:rFonts w:ascii="Times New Roman" w:hAnsi="Times New Roman" w:cs="Times New Roman"/>
                <w:sz w:val="24"/>
                <w:szCs w:val="24"/>
              </w:rPr>
            </w:pPr>
          </w:p>
          <w:p w14:paraId="0F9EF7CB"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6094DB92"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49B84C0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3E4A6AA9"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47EAAA5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7A5A8C16" w14:textId="77777777" w:rsidR="00EC06BC" w:rsidRPr="00337C03" w:rsidRDefault="00EC06BC" w:rsidP="00EC06BC">
            <w:pPr>
              <w:pStyle w:val="ListParagraph"/>
              <w:rPr>
                <w:rFonts w:ascii="Times New Roman" w:hAnsi="Times New Roman" w:cs="Times New Roman"/>
                <w:sz w:val="24"/>
                <w:szCs w:val="24"/>
              </w:rPr>
            </w:pPr>
          </w:p>
          <w:p w14:paraId="7EBD2A97"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3A17D3C6"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3F242294"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Family Ties</w:t>
            </w:r>
          </w:p>
          <w:p w14:paraId="684F64D3"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48DBE36B" w14:textId="77777777" w:rsidR="00EC06BC" w:rsidRPr="00337C03" w:rsidRDefault="00EC06BC" w:rsidP="00EC06BC">
            <w:pPr>
              <w:rPr>
                <w:rFonts w:ascii="Times New Roman" w:hAnsi="Times New Roman" w:cs="Times New Roman"/>
                <w:sz w:val="24"/>
                <w:szCs w:val="24"/>
              </w:rPr>
            </w:pPr>
          </w:p>
          <w:p w14:paraId="36B067D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288DB459"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5F4C881B"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160E627B"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40E4C706" w14:textId="77777777" w:rsidR="00EC06BC" w:rsidRDefault="00EC06BC" w:rsidP="00EC06BC">
            <w:pPr>
              <w:rPr>
                <w:rFonts w:ascii="Times New Roman" w:hAnsi="Times New Roman" w:cs="Times New Roman"/>
                <w:b/>
                <w:sz w:val="24"/>
                <w:szCs w:val="24"/>
                <w:u w:val="single"/>
              </w:rPr>
            </w:pPr>
          </w:p>
          <w:p w14:paraId="19F0B72E" w14:textId="77777777" w:rsidR="003458E4" w:rsidRPr="00337C03" w:rsidRDefault="003458E4" w:rsidP="00EC06BC">
            <w:pPr>
              <w:rPr>
                <w:rFonts w:ascii="Times New Roman" w:hAnsi="Times New Roman" w:cs="Times New Roman"/>
                <w:b/>
                <w:sz w:val="24"/>
                <w:szCs w:val="24"/>
                <w:u w:val="single"/>
              </w:rPr>
            </w:pPr>
          </w:p>
          <w:p w14:paraId="23B40FD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4DCF883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Event Management</w:t>
            </w:r>
          </w:p>
          <w:p w14:paraId="2DA95DC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558067A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3A16286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7F188EA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6C25359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A86DAF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026F5B84" w14:textId="1D9E8D33"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17B6BE41" w14:textId="05168437" w:rsidTr="002643FE">
        <w:tblPrEx>
          <w:tblCellMar>
            <w:left w:w="115" w:type="dxa"/>
            <w:right w:w="115" w:type="dxa"/>
          </w:tblCellMar>
        </w:tblPrEx>
        <w:tc>
          <w:tcPr>
            <w:tcW w:w="737" w:type="dxa"/>
          </w:tcPr>
          <w:p w14:paraId="2437751D" w14:textId="2EF93F69" w:rsidR="00EC06BC"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59</w:t>
            </w:r>
            <w:r w:rsidR="00D4278C">
              <w:rPr>
                <w:rFonts w:ascii="Times New Roman" w:eastAsia="Times New Roman" w:hAnsi="Times New Roman" w:cs="Times New Roman"/>
                <w:sz w:val="24"/>
                <w:szCs w:val="24"/>
              </w:rPr>
              <w:t xml:space="preserve"> (O)</w:t>
            </w:r>
          </w:p>
          <w:p w14:paraId="07743520" w14:textId="35C23072" w:rsidR="00EC06BC" w:rsidRPr="007B4DF8" w:rsidRDefault="00EC06BC" w:rsidP="00EC06BC">
            <w:pPr>
              <w:spacing w:before="40" w:afterLines="40" w:after="96"/>
              <w:rPr>
                <w:rFonts w:ascii="Times New Roman" w:eastAsia="Times New Roman" w:hAnsi="Times New Roman" w:cs="Times New Roman"/>
                <w:sz w:val="24"/>
                <w:szCs w:val="24"/>
              </w:rPr>
            </w:pPr>
          </w:p>
        </w:tc>
        <w:tc>
          <w:tcPr>
            <w:tcW w:w="3668" w:type="dxa"/>
            <w:hideMark/>
          </w:tcPr>
          <w:p w14:paraId="7A9E3594" w14:textId="3849EF75"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Evaluate personal banking services. </w:t>
            </w:r>
          </w:p>
        </w:tc>
        <w:tc>
          <w:tcPr>
            <w:tcW w:w="4648" w:type="dxa"/>
          </w:tcPr>
          <w:p w14:paraId="0D083EA7"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Evaluation should include</w:t>
            </w:r>
          </w:p>
          <w:p w14:paraId="105849D0" w14:textId="77777777" w:rsidR="00EC06BC" w:rsidRPr="0010046F" w:rsidRDefault="00EC06BC" w:rsidP="003E4B9F">
            <w:pPr>
              <w:numPr>
                <w:ilvl w:val="0"/>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assessing personal banking needs</w:t>
            </w:r>
          </w:p>
          <w:p w14:paraId="26146C6F" w14:textId="77777777" w:rsidR="00EC06BC" w:rsidRPr="0010046F" w:rsidRDefault="00EC06BC" w:rsidP="003E4B9F">
            <w:pPr>
              <w:numPr>
                <w:ilvl w:val="0"/>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identifying the products and services offered (e.g., saving, borrowing)</w:t>
            </w:r>
          </w:p>
          <w:p w14:paraId="789096D1" w14:textId="1B1A9254" w:rsidR="00EC06BC" w:rsidRPr="0010046F" w:rsidRDefault="00EC06BC" w:rsidP="003E4B9F">
            <w:pPr>
              <w:numPr>
                <w:ilvl w:val="0"/>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lastRenderedPageBreak/>
              <w:t xml:space="preserve">comparing </w:t>
            </w:r>
            <w:r>
              <w:rPr>
                <w:rFonts w:ascii="Times New Roman" w:eastAsia="Times New Roman" w:hAnsi="Times New Roman" w:cs="Times New Roman"/>
                <w:sz w:val="24"/>
                <w:szCs w:val="24"/>
              </w:rPr>
              <w:t xml:space="preserve">traditional </w:t>
            </w:r>
            <w:r w:rsidRPr="0010046F">
              <w:rPr>
                <w:rFonts w:ascii="Times New Roman" w:eastAsia="Times New Roman" w:hAnsi="Times New Roman" w:cs="Times New Roman"/>
                <w:sz w:val="24"/>
                <w:szCs w:val="24"/>
              </w:rPr>
              <w:t>financial institutions</w:t>
            </w:r>
            <w:r>
              <w:rPr>
                <w:rFonts w:ascii="Times New Roman" w:eastAsia="Times New Roman" w:hAnsi="Times New Roman" w:cs="Times New Roman"/>
                <w:sz w:val="24"/>
                <w:szCs w:val="24"/>
              </w:rPr>
              <w:t xml:space="preserve"> to online-only banking </w:t>
            </w:r>
            <w:r w:rsidRPr="0010046F">
              <w:rPr>
                <w:rFonts w:ascii="Times New Roman" w:eastAsia="Times New Roman" w:hAnsi="Times New Roman" w:cs="Times New Roman"/>
                <w:sz w:val="24"/>
                <w:szCs w:val="24"/>
              </w:rPr>
              <w:t>in terms of personal banking needs, including</w:t>
            </w:r>
          </w:p>
          <w:p w14:paraId="5DF6CE7A" w14:textId="77777777" w:rsidR="00EC06BC" w:rsidRPr="0010046F" w:rsidRDefault="00EC06BC" w:rsidP="003E4B9F">
            <w:pPr>
              <w:numPr>
                <w:ilvl w:val="1"/>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procedures for opening and managing the account</w:t>
            </w:r>
          </w:p>
          <w:p w14:paraId="605C1694" w14:textId="77777777" w:rsidR="00EC06BC" w:rsidRPr="0010046F" w:rsidRDefault="00EC06BC" w:rsidP="003E4B9F">
            <w:pPr>
              <w:numPr>
                <w:ilvl w:val="1"/>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interest rates</w:t>
            </w:r>
          </w:p>
          <w:p w14:paraId="47DB1A0F" w14:textId="656C6B5E" w:rsidR="00EC06BC" w:rsidRPr="0010046F" w:rsidRDefault="00EC06BC" w:rsidP="003E4B9F">
            <w:pPr>
              <w:numPr>
                <w:ilvl w:val="1"/>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fees, requirements, and account restrictions (e.g., minimum balance requirements</w:t>
            </w:r>
            <w:r>
              <w:rPr>
                <w:rFonts w:ascii="Times New Roman" w:eastAsia="Times New Roman" w:hAnsi="Times New Roman" w:cs="Times New Roman"/>
                <w:sz w:val="24"/>
                <w:szCs w:val="24"/>
              </w:rPr>
              <w:t xml:space="preserve">, </w:t>
            </w:r>
            <w:r w:rsidRPr="0010046F">
              <w:rPr>
                <w:rFonts w:ascii="Times New Roman" w:eastAsia="Times New Roman" w:hAnsi="Times New Roman" w:cs="Times New Roman"/>
                <w:sz w:val="24"/>
                <w:szCs w:val="24"/>
              </w:rPr>
              <w:t>limits to the number of withdrawals per month)</w:t>
            </w:r>
          </w:p>
          <w:p w14:paraId="3B8399AD" w14:textId="10F111E7" w:rsidR="00EC06BC" w:rsidRPr="0010046F" w:rsidRDefault="00EC06BC" w:rsidP="003E4B9F">
            <w:pPr>
              <w:numPr>
                <w:ilvl w:val="1"/>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recor</w:t>
            </w:r>
            <w:r>
              <w:rPr>
                <w:rFonts w:ascii="Times New Roman" w:eastAsia="Times New Roman" w:hAnsi="Times New Roman" w:cs="Times New Roman"/>
                <w:sz w:val="24"/>
                <w:szCs w:val="24"/>
              </w:rPr>
              <w:t>d</w:t>
            </w:r>
            <w:r w:rsidRPr="0010046F">
              <w:rPr>
                <w:rFonts w:ascii="Times New Roman" w:eastAsia="Times New Roman" w:hAnsi="Times New Roman" w:cs="Times New Roman"/>
                <w:sz w:val="24"/>
                <w:szCs w:val="24"/>
              </w:rPr>
              <w:t xml:space="preserve">keeping </w:t>
            </w:r>
          </w:p>
          <w:p w14:paraId="42AB4EB9" w14:textId="77777777" w:rsidR="00EC06BC" w:rsidRPr="0010046F" w:rsidRDefault="00EC06BC" w:rsidP="003E4B9F">
            <w:pPr>
              <w:numPr>
                <w:ilvl w:val="1"/>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customer relations and cybersecurity practices and policies</w:t>
            </w:r>
          </w:p>
          <w:p w14:paraId="40F7F6FC" w14:textId="77777777" w:rsidR="00EC06BC" w:rsidRPr="0010046F" w:rsidRDefault="00EC06BC" w:rsidP="003E4B9F">
            <w:pPr>
              <w:numPr>
                <w:ilvl w:val="0"/>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describing the borrowing process (e.g., types of loans, interest rates, credit score considerations)</w:t>
            </w:r>
          </w:p>
          <w:p w14:paraId="2DAB4BF8" w14:textId="77777777" w:rsidR="00EC06BC" w:rsidRDefault="00EC06BC" w:rsidP="003E4B9F">
            <w:pPr>
              <w:numPr>
                <w:ilvl w:val="0"/>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evaluating credit cards and describing the benefits and disadvantages of credit and credit card debt</w:t>
            </w:r>
          </w:p>
          <w:p w14:paraId="26804D6C" w14:textId="0B4895ED" w:rsidR="00EC06BC" w:rsidRDefault="00EC06BC" w:rsidP="003E4B9F">
            <w:pPr>
              <w:numPr>
                <w:ilvl w:val="0"/>
                <w:numId w:val="100"/>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comparing different payment methods (i.e., payment apps)</w:t>
            </w:r>
          </w:p>
          <w:p w14:paraId="03CAEAFB" w14:textId="7AAC51C0" w:rsidR="00EC06BC" w:rsidRDefault="00EC06BC" w:rsidP="003E4B9F">
            <w:pPr>
              <w:numPr>
                <w:ilvl w:val="0"/>
                <w:numId w:val="100"/>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comparing different methods for banking and investing</w:t>
            </w:r>
            <w:r w:rsidRPr="0010046F">
              <w:rPr>
                <w:rFonts w:ascii="Times New Roman" w:eastAsia="Times New Roman" w:hAnsi="Times New Roman" w:cs="Times New Roman"/>
                <w:sz w:val="24"/>
                <w:szCs w:val="24"/>
              </w:rPr>
              <w:t>.</w:t>
            </w:r>
          </w:p>
          <w:p w14:paraId="3F18909F" w14:textId="77777777" w:rsidR="00EC06BC" w:rsidRPr="0010046F" w:rsidRDefault="00EC06BC" w:rsidP="00EC06BC">
            <w:pPr>
              <w:ind w:left="720"/>
              <w:rPr>
                <w:rFonts w:ascii="Times New Roman" w:eastAsia="Times New Roman" w:hAnsi="Times New Roman" w:cs="Times New Roman"/>
                <w:sz w:val="24"/>
                <w:szCs w:val="24"/>
              </w:rPr>
            </w:pPr>
          </w:p>
          <w:p w14:paraId="07C33758"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b/>
                <w:bCs/>
                <w:sz w:val="24"/>
                <w:szCs w:val="24"/>
              </w:rPr>
              <w:t>Teacher Resources:</w:t>
            </w:r>
          </w:p>
          <w:p w14:paraId="672ED11B" w14:textId="77777777" w:rsidR="00EC06BC" w:rsidRDefault="00EC06BC" w:rsidP="003E4B9F">
            <w:pPr>
              <w:numPr>
                <w:ilvl w:val="0"/>
                <w:numId w:val="95"/>
              </w:numPr>
              <w:rPr>
                <w:rFonts w:ascii="Times New Roman" w:eastAsia="Times New Roman" w:hAnsi="Times New Roman" w:cs="Times New Roman"/>
                <w:sz w:val="24"/>
                <w:szCs w:val="24"/>
              </w:rPr>
            </w:pPr>
            <w:hyperlink r:id="rId37" w:tgtFrame="_blank" w:history="1">
              <w:r>
                <w:rPr>
                  <w:rStyle w:val="Hyperlink"/>
                  <w:rFonts w:ascii="Times New Roman" w:eastAsia="Times New Roman" w:hAnsi="Times New Roman" w:cs="Times New Roman"/>
                  <w:sz w:val="24"/>
                  <w:szCs w:val="24"/>
                </w:rPr>
                <w:t>Empowering Futures, One Dollar at a Time</w:t>
              </w:r>
            </w:hyperlink>
            <w:r>
              <w:t xml:space="preserve">, </w:t>
            </w:r>
            <w:r w:rsidRPr="009E2A0F">
              <w:rPr>
                <w:rFonts w:ascii="Times New Roman" w:hAnsi="Times New Roman" w:cs="Times New Roman"/>
                <w:sz w:val="24"/>
                <w:szCs w:val="24"/>
              </w:rPr>
              <w:t>Virginia Council on Economic Education</w:t>
            </w:r>
          </w:p>
          <w:p w14:paraId="0A18E41C" w14:textId="617F7238" w:rsidR="00EC06BC" w:rsidRPr="009E2A0F" w:rsidRDefault="00EC06BC" w:rsidP="003E4B9F">
            <w:pPr>
              <w:numPr>
                <w:ilvl w:val="0"/>
                <w:numId w:val="95"/>
              </w:numPr>
              <w:rPr>
                <w:rFonts w:ascii="Times New Roman" w:eastAsia="Times New Roman" w:hAnsi="Times New Roman" w:cs="Times New Roman"/>
                <w:sz w:val="24"/>
                <w:szCs w:val="24"/>
              </w:rPr>
            </w:pPr>
            <w:hyperlink r:id="rId38"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Virginia Events Jump$tart</w:t>
            </w:r>
            <w:r>
              <w:rPr>
                <w:rFonts w:ascii="Times New Roman" w:hAnsi="Times New Roman" w:cs="Times New Roman"/>
                <w:sz w:val="24"/>
                <w:szCs w:val="24"/>
              </w:rPr>
              <w:t>!</w:t>
            </w:r>
            <w:r w:rsidRPr="009E2A0F">
              <w:rPr>
                <w:rFonts w:ascii="Times New Roman" w:hAnsi="Times New Roman" w:cs="Times New Roman"/>
                <w:sz w:val="24"/>
                <w:szCs w:val="24"/>
              </w:rPr>
              <w:t xml:space="preserve"> Financial Smarts for Students</w:t>
            </w:r>
          </w:p>
          <w:p w14:paraId="77F3BDD7" w14:textId="77777777" w:rsidR="00EC06BC" w:rsidRPr="0010046F" w:rsidRDefault="00EC06BC" w:rsidP="003E4B9F">
            <w:pPr>
              <w:numPr>
                <w:ilvl w:val="0"/>
                <w:numId w:val="95"/>
              </w:numPr>
              <w:rPr>
                <w:rFonts w:ascii="Times New Roman" w:eastAsia="Times New Roman" w:hAnsi="Times New Roman" w:cs="Times New Roman"/>
                <w:sz w:val="24"/>
                <w:szCs w:val="24"/>
              </w:rPr>
            </w:pPr>
            <w:hyperlink r:id="rId39" w:history="1">
              <w:r w:rsidRPr="009E2A0F">
                <w:rPr>
                  <w:rStyle w:val="Hyperlink"/>
                  <w:rFonts w:ascii="Times New Roman" w:eastAsia="Times New Roman" w:hAnsi="Times New Roman" w:cs="Times New Roman"/>
                  <w:sz w:val="24"/>
                  <w:szCs w:val="24"/>
                </w:rPr>
                <w:t>Invest in What's Next: Your Career and Education Pathways</w:t>
              </w:r>
            </w:hyperlink>
            <w:r>
              <w:rPr>
                <w:rFonts w:ascii="Times New Roman" w:eastAsia="Times New Roman" w:hAnsi="Times New Roman" w:cs="Times New Roman"/>
                <w:sz w:val="24"/>
                <w:szCs w:val="24"/>
              </w:rPr>
              <w:t>, Federal Reserve Education</w:t>
            </w:r>
          </w:p>
          <w:p w14:paraId="3335A9C2" w14:textId="3FC93CD8" w:rsidR="00EC06BC" w:rsidRDefault="00EC06BC" w:rsidP="003E4B9F">
            <w:pPr>
              <w:numPr>
                <w:ilvl w:val="0"/>
                <w:numId w:val="95"/>
              </w:numPr>
              <w:rPr>
                <w:rFonts w:ascii="Times New Roman" w:eastAsia="Times New Roman" w:hAnsi="Times New Roman" w:cs="Times New Roman"/>
                <w:sz w:val="24"/>
                <w:szCs w:val="24"/>
              </w:rPr>
            </w:pPr>
            <w:hyperlink r:id="rId40"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5858D614" w14:textId="2E9C7FA1" w:rsidR="00EC06BC" w:rsidRPr="007B4DF8" w:rsidRDefault="00EC06BC" w:rsidP="00EC06BC">
            <w:pPr>
              <w:spacing w:before="40" w:afterLines="40" w:after="96"/>
              <w:rPr>
                <w:rFonts w:ascii="Times New Roman" w:eastAsia="Times New Roman" w:hAnsi="Times New Roman" w:cs="Times New Roman"/>
                <w:sz w:val="24"/>
                <w:szCs w:val="24"/>
              </w:rPr>
            </w:pPr>
          </w:p>
        </w:tc>
        <w:tc>
          <w:tcPr>
            <w:tcW w:w="4053" w:type="dxa"/>
          </w:tcPr>
          <w:p w14:paraId="5BFD16DB"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b/>
                <w:bCs/>
                <w:sz w:val="24"/>
                <w:szCs w:val="24"/>
              </w:rPr>
              <w:lastRenderedPageBreak/>
              <w:t>Process/Skill Questions:</w:t>
            </w:r>
          </w:p>
          <w:p w14:paraId="1762ADAC"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Thinking</w:t>
            </w:r>
          </w:p>
          <w:p w14:paraId="3FAD585B" w14:textId="77777777" w:rsidR="00EC06BC" w:rsidRPr="0010046F" w:rsidRDefault="00EC06BC" w:rsidP="003E4B9F">
            <w:pPr>
              <w:numPr>
                <w:ilvl w:val="0"/>
                <w:numId w:val="101"/>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Why is saving important?</w:t>
            </w:r>
          </w:p>
          <w:p w14:paraId="78236FB9" w14:textId="77777777" w:rsidR="00EC06BC" w:rsidRDefault="00EC06BC" w:rsidP="003E4B9F">
            <w:pPr>
              <w:numPr>
                <w:ilvl w:val="0"/>
                <w:numId w:val="101"/>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How does one avoid debt?</w:t>
            </w:r>
          </w:p>
          <w:p w14:paraId="5A40C5E2" w14:textId="5A9D1517" w:rsidR="00EC06BC" w:rsidRPr="00CC6042" w:rsidRDefault="00EC06BC" w:rsidP="003E4B9F">
            <w:pPr>
              <w:numPr>
                <w:ilvl w:val="0"/>
                <w:numId w:val="101"/>
              </w:numPr>
              <w:rPr>
                <w:rFonts w:ascii="Times New Roman" w:eastAsia="Times New Roman" w:hAnsi="Times New Roman" w:cs="Times New Roman"/>
                <w:sz w:val="24"/>
                <w:szCs w:val="24"/>
              </w:rPr>
            </w:pPr>
            <w:r w:rsidRPr="00CC6042">
              <w:rPr>
                <w:rFonts w:ascii="Times New Roman" w:eastAsia="Times New Roman" w:hAnsi="Times New Roman" w:cs="Times New Roman"/>
                <w:sz w:val="24"/>
                <w:szCs w:val="24"/>
              </w:rPr>
              <w:lastRenderedPageBreak/>
              <w:t xml:space="preserve">How can one start saving and investing? </w:t>
            </w:r>
          </w:p>
          <w:p w14:paraId="02821627"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Communication</w:t>
            </w:r>
          </w:p>
          <w:p w14:paraId="53989914" w14:textId="77777777" w:rsidR="00EC06BC" w:rsidRDefault="00EC06BC" w:rsidP="003E4B9F">
            <w:pPr>
              <w:numPr>
                <w:ilvl w:val="0"/>
                <w:numId w:val="101"/>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What are some best practices related to banking security online?</w:t>
            </w:r>
          </w:p>
          <w:p w14:paraId="790B0AAF" w14:textId="5D82F87D" w:rsidR="00EC06BC" w:rsidRPr="0010046F" w:rsidRDefault="00EC06BC" w:rsidP="003E4B9F">
            <w:pPr>
              <w:numPr>
                <w:ilvl w:val="0"/>
                <w:numId w:val="10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does one decide which payment method should be used in different situations? </w:t>
            </w:r>
          </w:p>
          <w:p w14:paraId="203575FA"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Leadership</w:t>
            </w:r>
          </w:p>
          <w:p w14:paraId="3DFBBCE8" w14:textId="77777777" w:rsidR="00EC06BC" w:rsidRPr="0010046F" w:rsidRDefault="00EC06BC" w:rsidP="003E4B9F">
            <w:pPr>
              <w:numPr>
                <w:ilvl w:val="0"/>
                <w:numId w:val="101"/>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Why is an analysis of wants and needs important to evaluating spending plans?</w:t>
            </w:r>
          </w:p>
          <w:p w14:paraId="7D8AD5E3"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Management</w:t>
            </w:r>
          </w:p>
          <w:p w14:paraId="523C5BDA" w14:textId="77777777" w:rsidR="00EC06BC" w:rsidRDefault="00EC06BC" w:rsidP="003E4B9F">
            <w:pPr>
              <w:numPr>
                <w:ilvl w:val="0"/>
                <w:numId w:val="101"/>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Why is it important to check online banking balances often?</w:t>
            </w:r>
          </w:p>
          <w:p w14:paraId="5F328E83" w14:textId="23700726" w:rsidR="00EC06BC" w:rsidRDefault="00EC06BC" w:rsidP="003E4B9F">
            <w:pPr>
              <w:numPr>
                <w:ilvl w:val="0"/>
                <w:numId w:val="10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does one identify account fees? </w:t>
            </w:r>
          </w:p>
          <w:p w14:paraId="1126047B" w14:textId="65134891" w:rsidR="00EC06BC" w:rsidRDefault="00EC06BC" w:rsidP="003E4B9F">
            <w:pPr>
              <w:numPr>
                <w:ilvl w:val="0"/>
                <w:numId w:val="10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are the associated fees with using online banking? </w:t>
            </w:r>
          </w:p>
          <w:p w14:paraId="7E57EB36" w14:textId="77777777" w:rsidR="00EC06BC" w:rsidRPr="007B4DF8" w:rsidRDefault="00EC06BC" w:rsidP="00EC06BC">
            <w:pPr>
              <w:ind w:left="720"/>
              <w:rPr>
                <w:rFonts w:ascii="Times New Roman" w:eastAsia="Times New Roman" w:hAnsi="Times New Roman" w:cs="Times New Roman"/>
                <w:sz w:val="24"/>
                <w:szCs w:val="24"/>
              </w:rPr>
            </w:pPr>
          </w:p>
        </w:tc>
        <w:tc>
          <w:tcPr>
            <w:tcW w:w="2741" w:type="dxa"/>
          </w:tcPr>
          <w:p w14:paraId="46409D59" w14:textId="77777777" w:rsidR="00EC06BC" w:rsidRDefault="00EC06BC" w:rsidP="00EC06BC">
            <w:pPr>
              <w:spacing w:before="40" w:afterLines="40" w:after="96"/>
              <w:rPr>
                <w:rFonts w:ascii="Times New Roman" w:eastAsia="Times New Roman" w:hAnsi="Times New Roman" w:cs="Times New Roman"/>
                <w:sz w:val="24"/>
                <w:szCs w:val="24"/>
                <w:lang w:val="fr-FR"/>
              </w:rPr>
            </w:pPr>
            <w:r w:rsidRPr="006E707D">
              <w:rPr>
                <w:rFonts w:ascii="Times New Roman" w:eastAsia="Times New Roman" w:hAnsi="Times New Roman" w:cs="Times New Roman"/>
                <w:sz w:val="24"/>
                <w:szCs w:val="24"/>
                <w:lang w:val="fr-FR"/>
              </w:rPr>
              <w:lastRenderedPageBreak/>
              <w:t>English: 9.RI, 9.C, 9.LU, 10.RI, 10.C, 10.LU, 11.RI, 11.C, 11.LU, 12.RI, 12.C, 12.LU</w:t>
            </w:r>
          </w:p>
          <w:p w14:paraId="37E13799" w14:textId="77777777" w:rsidR="00EC06BC" w:rsidRDefault="00EC06BC" w:rsidP="00EC06BC">
            <w:pPr>
              <w:spacing w:before="40" w:afterLines="40" w:after="96"/>
              <w:rPr>
                <w:rFonts w:ascii="Times New Roman" w:eastAsia="Times New Roman" w:hAnsi="Times New Roman" w:cs="Times New Roman"/>
                <w:sz w:val="24"/>
                <w:szCs w:val="24"/>
                <w:lang w:val="fr-FR"/>
              </w:rPr>
            </w:pPr>
          </w:p>
          <w:p w14:paraId="5F4D1F41" w14:textId="2A333134" w:rsidR="00EC06BC" w:rsidRPr="00337C03" w:rsidRDefault="00EC06BC" w:rsidP="00EC06BC">
            <w:pPr>
              <w:rPr>
                <w:rFonts w:ascii="Times New Roman" w:hAnsi="Times New Roman" w:cs="Times New Roman"/>
                <w:b/>
                <w:sz w:val="24"/>
                <w:szCs w:val="24"/>
                <w:u w:val="single"/>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15FF862B" w14:textId="69B4FCA4"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Financial Fitness</w:t>
            </w:r>
          </w:p>
          <w:p w14:paraId="06CAD400"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2E33B634"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10E1B732"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3E3DA586"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5E03CD89" w14:textId="77777777" w:rsidR="00EC06BC" w:rsidRPr="00337C03" w:rsidRDefault="00EC06BC" w:rsidP="00EC06BC">
            <w:pPr>
              <w:pStyle w:val="ListParagraph"/>
              <w:rPr>
                <w:rFonts w:ascii="Times New Roman" w:hAnsi="Times New Roman" w:cs="Times New Roman"/>
                <w:sz w:val="24"/>
                <w:szCs w:val="24"/>
              </w:rPr>
            </w:pPr>
          </w:p>
          <w:p w14:paraId="52F0E207"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7E1BF789"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11F45089"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64C264B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109ED597" w14:textId="77777777" w:rsidR="00EC06BC" w:rsidRPr="00337C03" w:rsidRDefault="00EC06BC" w:rsidP="00EC06BC">
            <w:pPr>
              <w:rPr>
                <w:rFonts w:ascii="Times New Roman" w:hAnsi="Times New Roman" w:cs="Times New Roman"/>
                <w:sz w:val="24"/>
                <w:szCs w:val="24"/>
              </w:rPr>
            </w:pPr>
          </w:p>
          <w:p w14:paraId="3874C72A" w14:textId="77777777" w:rsidR="00EC06BC" w:rsidRPr="00337C03" w:rsidRDefault="00EC06BC" w:rsidP="00EC06BC">
            <w:pPr>
              <w:rPr>
                <w:rFonts w:ascii="Times New Roman" w:hAnsi="Times New Roman" w:cs="Times New Roman"/>
                <w:b/>
                <w:sz w:val="24"/>
                <w:szCs w:val="24"/>
                <w:u w:val="single"/>
              </w:rPr>
            </w:pPr>
          </w:p>
          <w:p w14:paraId="730970C5"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4C381F9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020BE9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233CA5C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68B0DE5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44DC28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BDADA5E" w14:textId="70BFEF42"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2FF7796D" w14:textId="25F83550" w:rsidTr="002643FE">
        <w:tblPrEx>
          <w:tblCellMar>
            <w:left w:w="115" w:type="dxa"/>
            <w:right w:w="115" w:type="dxa"/>
          </w:tblCellMar>
        </w:tblPrEx>
        <w:tc>
          <w:tcPr>
            <w:tcW w:w="737" w:type="dxa"/>
          </w:tcPr>
          <w:p w14:paraId="37711077" w14:textId="4DFCD1E4"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3668" w:type="dxa"/>
            <w:hideMark/>
          </w:tcPr>
          <w:p w14:paraId="58AD86D3" w14:textId="1026B16B"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savings and investment options. </w:t>
            </w:r>
          </w:p>
        </w:tc>
        <w:tc>
          <w:tcPr>
            <w:tcW w:w="4648" w:type="dxa"/>
          </w:tcPr>
          <w:p w14:paraId="638D65BA" w14:textId="77777777" w:rsidR="00EC06BC" w:rsidRPr="00F854D9" w:rsidRDefault="00EC06BC" w:rsidP="00EC06BC">
            <w:pPr>
              <w:spacing w:before="40" w:afterLines="40" w:after="96"/>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Identification should include</w:t>
            </w:r>
          </w:p>
          <w:p w14:paraId="42846DEE" w14:textId="77777777" w:rsidR="00EC06BC" w:rsidRPr="00F854D9" w:rsidRDefault="00EC06BC" w:rsidP="003E4B9F">
            <w:pPr>
              <w:numPr>
                <w:ilvl w:val="0"/>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defining </w:t>
            </w:r>
            <w:r w:rsidRPr="00F854D9">
              <w:rPr>
                <w:rFonts w:ascii="Times New Roman" w:eastAsia="Times New Roman" w:hAnsi="Times New Roman" w:cs="Times New Roman"/>
                <w:i/>
                <w:iCs/>
                <w:sz w:val="24"/>
                <w:szCs w:val="24"/>
              </w:rPr>
              <w:t>saving </w:t>
            </w:r>
            <w:r w:rsidRPr="00F854D9">
              <w:rPr>
                <w:rFonts w:ascii="Times New Roman" w:eastAsia="Times New Roman" w:hAnsi="Times New Roman" w:cs="Times New Roman"/>
                <w:sz w:val="24"/>
                <w:szCs w:val="24"/>
              </w:rPr>
              <w:t>and </w:t>
            </w:r>
            <w:r w:rsidRPr="00F854D9">
              <w:rPr>
                <w:rFonts w:ascii="Times New Roman" w:eastAsia="Times New Roman" w:hAnsi="Times New Roman" w:cs="Times New Roman"/>
                <w:i/>
                <w:iCs/>
                <w:sz w:val="24"/>
                <w:szCs w:val="24"/>
              </w:rPr>
              <w:t>investing</w:t>
            </w:r>
          </w:p>
          <w:p w14:paraId="6D7A29BC" w14:textId="5ED8BB6D" w:rsidR="00EC06BC" w:rsidRPr="00F854D9" w:rsidRDefault="00EC06BC" w:rsidP="003E4B9F">
            <w:pPr>
              <w:numPr>
                <w:ilvl w:val="0"/>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discussing the risk-to-reward relationship, diversification, and </w:t>
            </w:r>
            <w:r w:rsidRPr="00F854D9">
              <w:rPr>
                <w:rFonts w:ascii="Times New Roman" w:eastAsia="Times New Roman" w:hAnsi="Times New Roman" w:cs="Times New Roman"/>
                <w:i/>
                <w:iCs/>
                <w:sz w:val="24"/>
                <w:szCs w:val="24"/>
              </w:rPr>
              <w:t>Rule of 72</w:t>
            </w:r>
          </w:p>
          <w:p w14:paraId="02A00F2E" w14:textId="77777777" w:rsidR="00EC06BC" w:rsidRPr="00F854D9" w:rsidRDefault="00EC06BC" w:rsidP="003E4B9F">
            <w:pPr>
              <w:numPr>
                <w:ilvl w:val="0"/>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investigating and comparing savings and investment options, including</w:t>
            </w:r>
          </w:p>
          <w:p w14:paraId="263BDFB7" w14:textId="262FFB51" w:rsidR="00EC06BC"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after-tax and tax-advantaged personal savings vehicle</w:t>
            </w:r>
            <w:r>
              <w:rPr>
                <w:rFonts w:ascii="Times New Roman" w:eastAsia="Times New Roman" w:hAnsi="Times New Roman" w:cs="Times New Roman"/>
                <w:sz w:val="24"/>
                <w:szCs w:val="24"/>
              </w:rPr>
              <w:t>s, for example</w:t>
            </w:r>
          </w:p>
          <w:p w14:paraId="174F12ED" w14:textId="1D3EA7EB" w:rsidR="00EC06BC" w:rsidRDefault="00EC06BC" w:rsidP="003E4B9F">
            <w:pPr>
              <w:numPr>
                <w:ilvl w:val="2"/>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401</w:t>
            </w:r>
            <w:r>
              <w:rPr>
                <w:rFonts w:ascii="Times New Roman" w:eastAsia="Times New Roman" w:hAnsi="Times New Roman" w:cs="Times New Roman"/>
                <w:sz w:val="24"/>
                <w:szCs w:val="24"/>
              </w:rPr>
              <w:t>(k) plans</w:t>
            </w:r>
          </w:p>
          <w:p w14:paraId="2FE9278D" w14:textId="5CD8468E" w:rsidR="00EC06BC" w:rsidRDefault="00EC06BC" w:rsidP="003E4B9F">
            <w:pPr>
              <w:numPr>
                <w:ilvl w:val="2"/>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403</w:t>
            </w:r>
            <w:r>
              <w:rPr>
                <w:rFonts w:ascii="Times New Roman" w:eastAsia="Times New Roman" w:hAnsi="Times New Roman" w:cs="Times New Roman"/>
                <w:sz w:val="24"/>
                <w:szCs w:val="24"/>
              </w:rPr>
              <w:t>(</w:t>
            </w:r>
            <w:r w:rsidRPr="00F854D9">
              <w:rPr>
                <w:rFonts w:ascii="Times New Roman" w:eastAsia="Times New Roman" w:hAnsi="Times New Roman" w:cs="Times New Roman"/>
                <w:sz w:val="24"/>
                <w:szCs w:val="24"/>
              </w:rPr>
              <w:t>b</w:t>
            </w:r>
            <w:r>
              <w:rPr>
                <w:rFonts w:ascii="Times New Roman" w:eastAsia="Times New Roman" w:hAnsi="Times New Roman" w:cs="Times New Roman"/>
                <w:sz w:val="24"/>
                <w:szCs w:val="24"/>
              </w:rPr>
              <w:t>) or tax-sheltered annuity (TSA) pl</w:t>
            </w:r>
            <w:r w:rsidRPr="00F854D9">
              <w:rPr>
                <w:rFonts w:ascii="Times New Roman" w:eastAsia="Times New Roman" w:hAnsi="Times New Roman" w:cs="Times New Roman"/>
                <w:sz w:val="24"/>
                <w:szCs w:val="24"/>
              </w:rPr>
              <w:t>an</w:t>
            </w:r>
            <w:r>
              <w:rPr>
                <w:rFonts w:ascii="Times New Roman" w:eastAsia="Times New Roman" w:hAnsi="Times New Roman" w:cs="Times New Roman"/>
                <w:sz w:val="24"/>
                <w:szCs w:val="24"/>
              </w:rPr>
              <w:t>s</w:t>
            </w:r>
          </w:p>
          <w:p w14:paraId="5173112E" w14:textId="70179544" w:rsidR="00EC06BC" w:rsidRPr="00F854D9" w:rsidRDefault="00EC06BC" w:rsidP="003E4B9F">
            <w:pPr>
              <w:numPr>
                <w:ilvl w:val="2"/>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 xml:space="preserve">individual retirement account </w:t>
            </w:r>
            <w:r>
              <w:rPr>
                <w:rFonts w:ascii="Times New Roman" w:eastAsia="Times New Roman" w:hAnsi="Times New Roman" w:cs="Times New Roman"/>
                <w:sz w:val="24"/>
                <w:szCs w:val="24"/>
              </w:rPr>
              <w:t>(</w:t>
            </w:r>
            <w:r w:rsidRPr="00F854D9">
              <w:rPr>
                <w:rFonts w:ascii="Times New Roman" w:eastAsia="Times New Roman" w:hAnsi="Times New Roman" w:cs="Times New Roman"/>
                <w:sz w:val="24"/>
                <w:szCs w:val="24"/>
              </w:rPr>
              <w:t>IRA)</w:t>
            </w:r>
          </w:p>
          <w:p w14:paraId="4666F7C4" w14:textId="77777777"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stocks</w:t>
            </w:r>
          </w:p>
          <w:p w14:paraId="773BF3D0" w14:textId="77777777"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bonds</w:t>
            </w:r>
          </w:p>
          <w:p w14:paraId="37750AEA" w14:textId="77777777"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real estate</w:t>
            </w:r>
          </w:p>
          <w:p w14:paraId="20308714" w14:textId="77777777"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mutual funds</w:t>
            </w:r>
          </w:p>
          <w:p w14:paraId="00BADC77" w14:textId="77777777"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retirement accounts</w:t>
            </w:r>
          </w:p>
          <w:p w14:paraId="1BA87EAD" w14:textId="77777777"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savings accounts</w:t>
            </w:r>
          </w:p>
          <w:p w14:paraId="51E1DEF2" w14:textId="27537ECC"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collectibles</w:t>
            </w:r>
            <w:r>
              <w:rPr>
                <w:rFonts w:ascii="Times New Roman" w:eastAsia="Times New Roman" w:hAnsi="Times New Roman" w:cs="Times New Roman"/>
                <w:sz w:val="24"/>
                <w:szCs w:val="24"/>
              </w:rPr>
              <w:t xml:space="preserve"> and/or </w:t>
            </w:r>
            <w:r w:rsidRPr="00F854D9">
              <w:rPr>
                <w:rFonts w:ascii="Times New Roman" w:eastAsia="Times New Roman" w:hAnsi="Times New Roman" w:cs="Times New Roman"/>
                <w:sz w:val="24"/>
                <w:szCs w:val="24"/>
              </w:rPr>
              <w:t>valuables</w:t>
            </w:r>
          </w:p>
          <w:p w14:paraId="6132D240" w14:textId="77777777"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money market accounts</w:t>
            </w:r>
          </w:p>
          <w:p w14:paraId="75B8CBCC" w14:textId="700024E2"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 xml:space="preserve">prepaid </w:t>
            </w:r>
            <w:r>
              <w:rPr>
                <w:rFonts w:ascii="Times New Roman" w:eastAsia="Times New Roman" w:hAnsi="Times New Roman" w:cs="Times New Roman"/>
                <w:sz w:val="24"/>
                <w:szCs w:val="24"/>
              </w:rPr>
              <w:t xml:space="preserve">tuition </w:t>
            </w:r>
            <w:r w:rsidRPr="00F854D9">
              <w:rPr>
                <w:rFonts w:ascii="Times New Roman" w:eastAsia="Times New Roman" w:hAnsi="Times New Roman" w:cs="Times New Roman"/>
                <w:sz w:val="24"/>
                <w:szCs w:val="24"/>
              </w:rPr>
              <w:t>plans</w:t>
            </w:r>
          </w:p>
          <w:p w14:paraId="35A100B8" w14:textId="77777777" w:rsidR="00EC06BC" w:rsidRDefault="00EC06BC" w:rsidP="003E4B9F">
            <w:pPr>
              <w:numPr>
                <w:ilvl w:val="0"/>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investigating the purpose of estate planning</w:t>
            </w:r>
          </w:p>
          <w:p w14:paraId="4D6F3630" w14:textId="100E3A2C" w:rsidR="00EC06BC" w:rsidRDefault="00EC06BC" w:rsidP="003E4B9F">
            <w:pPr>
              <w:numPr>
                <w:ilvl w:val="0"/>
                <w:numId w:val="102"/>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evaluating the use of retail investing apps (e.g., Robin Hood)</w:t>
            </w:r>
            <w:r w:rsidRPr="00F854D9">
              <w:rPr>
                <w:rFonts w:ascii="Times New Roman" w:eastAsia="Times New Roman" w:hAnsi="Times New Roman" w:cs="Times New Roman"/>
                <w:sz w:val="24"/>
                <w:szCs w:val="24"/>
              </w:rPr>
              <w:t>.</w:t>
            </w:r>
          </w:p>
          <w:p w14:paraId="1B82D6F1" w14:textId="77777777" w:rsidR="00EC06BC" w:rsidRPr="00F854D9" w:rsidRDefault="00EC06BC" w:rsidP="00EC06BC">
            <w:pPr>
              <w:ind w:left="720"/>
              <w:rPr>
                <w:rFonts w:ascii="Times New Roman" w:eastAsia="Times New Roman" w:hAnsi="Times New Roman" w:cs="Times New Roman"/>
                <w:sz w:val="24"/>
                <w:szCs w:val="24"/>
              </w:rPr>
            </w:pPr>
          </w:p>
          <w:p w14:paraId="2F12B5A6" w14:textId="77777777" w:rsidR="00EC06BC" w:rsidRPr="00F854D9" w:rsidRDefault="00EC06BC" w:rsidP="00EC06BC">
            <w:pPr>
              <w:spacing w:before="40" w:afterLines="40" w:after="96"/>
              <w:rPr>
                <w:rFonts w:ascii="Times New Roman" w:eastAsia="Times New Roman" w:hAnsi="Times New Roman" w:cs="Times New Roman"/>
                <w:sz w:val="24"/>
                <w:szCs w:val="24"/>
              </w:rPr>
            </w:pPr>
            <w:r w:rsidRPr="00F854D9">
              <w:rPr>
                <w:rFonts w:ascii="Times New Roman" w:eastAsia="Times New Roman" w:hAnsi="Times New Roman" w:cs="Times New Roman"/>
                <w:b/>
                <w:bCs/>
                <w:sz w:val="24"/>
                <w:szCs w:val="24"/>
              </w:rPr>
              <w:t>Teacher Resources:</w:t>
            </w:r>
          </w:p>
          <w:p w14:paraId="11309F34" w14:textId="77777777" w:rsidR="00EC06BC" w:rsidRDefault="00EC06BC" w:rsidP="003E4B9F">
            <w:pPr>
              <w:numPr>
                <w:ilvl w:val="0"/>
                <w:numId w:val="95"/>
              </w:numPr>
              <w:rPr>
                <w:rFonts w:ascii="Times New Roman" w:eastAsia="Times New Roman" w:hAnsi="Times New Roman" w:cs="Times New Roman"/>
                <w:sz w:val="24"/>
                <w:szCs w:val="24"/>
              </w:rPr>
            </w:pPr>
            <w:hyperlink r:id="rId41" w:tgtFrame="_blank" w:history="1">
              <w:r>
                <w:rPr>
                  <w:rStyle w:val="Hyperlink"/>
                  <w:rFonts w:ascii="Times New Roman" w:eastAsia="Times New Roman" w:hAnsi="Times New Roman" w:cs="Times New Roman"/>
                  <w:sz w:val="24"/>
                  <w:szCs w:val="24"/>
                </w:rPr>
                <w:t>Empowering Futures, One Dollar at a Time</w:t>
              </w:r>
            </w:hyperlink>
            <w:r>
              <w:t xml:space="preserve">, </w:t>
            </w:r>
            <w:r w:rsidRPr="009E2A0F">
              <w:rPr>
                <w:rFonts w:ascii="Times New Roman" w:hAnsi="Times New Roman" w:cs="Times New Roman"/>
                <w:sz w:val="24"/>
                <w:szCs w:val="24"/>
              </w:rPr>
              <w:t>Virginia Council on Economic Education</w:t>
            </w:r>
          </w:p>
          <w:p w14:paraId="115845DE" w14:textId="64A2776C" w:rsidR="00EC06BC" w:rsidRPr="009E2A0F" w:rsidRDefault="00EC06BC" w:rsidP="003E4B9F">
            <w:pPr>
              <w:numPr>
                <w:ilvl w:val="0"/>
                <w:numId w:val="95"/>
              </w:numPr>
              <w:rPr>
                <w:rFonts w:ascii="Times New Roman" w:eastAsia="Times New Roman" w:hAnsi="Times New Roman" w:cs="Times New Roman"/>
                <w:sz w:val="24"/>
                <w:szCs w:val="24"/>
              </w:rPr>
            </w:pPr>
            <w:hyperlink r:id="rId42"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Virginia Events Jump$tart</w:t>
            </w:r>
            <w:r>
              <w:rPr>
                <w:rFonts w:ascii="Times New Roman" w:hAnsi="Times New Roman" w:cs="Times New Roman"/>
                <w:sz w:val="24"/>
                <w:szCs w:val="24"/>
              </w:rPr>
              <w:t>!</w:t>
            </w:r>
            <w:r w:rsidRPr="009E2A0F">
              <w:rPr>
                <w:rFonts w:ascii="Times New Roman" w:hAnsi="Times New Roman" w:cs="Times New Roman"/>
                <w:sz w:val="24"/>
                <w:szCs w:val="24"/>
              </w:rPr>
              <w:t xml:space="preserve"> Financial Smarts for Students</w:t>
            </w:r>
          </w:p>
          <w:p w14:paraId="027CFD11" w14:textId="77777777" w:rsidR="00EC06BC" w:rsidRPr="0010046F" w:rsidRDefault="00EC06BC" w:rsidP="003E4B9F">
            <w:pPr>
              <w:numPr>
                <w:ilvl w:val="0"/>
                <w:numId w:val="95"/>
              </w:numPr>
              <w:rPr>
                <w:rFonts w:ascii="Times New Roman" w:eastAsia="Times New Roman" w:hAnsi="Times New Roman" w:cs="Times New Roman"/>
                <w:sz w:val="24"/>
                <w:szCs w:val="24"/>
              </w:rPr>
            </w:pPr>
            <w:hyperlink r:id="rId43" w:history="1">
              <w:r w:rsidRPr="009E2A0F">
                <w:rPr>
                  <w:rStyle w:val="Hyperlink"/>
                  <w:rFonts w:ascii="Times New Roman" w:eastAsia="Times New Roman" w:hAnsi="Times New Roman" w:cs="Times New Roman"/>
                  <w:sz w:val="24"/>
                  <w:szCs w:val="24"/>
                </w:rPr>
                <w:t>Invest in What's Next: Your Career and Education Pathways</w:t>
              </w:r>
            </w:hyperlink>
            <w:r>
              <w:rPr>
                <w:rFonts w:ascii="Times New Roman" w:eastAsia="Times New Roman" w:hAnsi="Times New Roman" w:cs="Times New Roman"/>
                <w:sz w:val="24"/>
                <w:szCs w:val="24"/>
              </w:rPr>
              <w:t>, Federal Reserve Education</w:t>
            </w:r>
          </w:p>
          <w:p w14:paraId="10B9E803" w14:textId="5093D348" w:rsidR="00EC06BC" w:rsidRPr="00D3705F" w:rsidRDefault="00EC06BC" w:rsidP="003E4B9F">
            <w:pPr>
              <w:numPr>
                <w:ilvl w:val="0"/>
                <w:numId w:val="95"/>
              </w:numPr>
              <w:spacing w:before="40" w:afterLines="40" w:after="96"/>
              <w:rPr>
                <w:rStyle w:val="Hyperlink"/>
                <w:rFonts w:ascii="Times New Roman" w:eastAsia="Times New Roman" w:hAnsi="Times New Roman" w:cs="Times New Roman"/>
                <w:sz w:val="24"/>
                <w:szCs w:val="24"/>
              </w:rPr>
            </w:pPr>
            <w:r w:rsidRPr="00D3705F">
              <w:rPr>
                <w:rFonts w:ascii="Times New Roman" w:eastAsia="Times New Roman" w:hAnsi="Times New Roman" w:cs="Times New Roman"/>
                <w:sz w:val="24"/>
                <w:szCs w:val="24"/>
              </w:rPr>
              <w:fldChar w:fldCharType="begin"/>
            </w:r>
            <w:r w:rsidRPr="00D3705F">
              <w:rPr>
                <w:rFonts w:ascii="Times New Roman" w:eastAsia="Times New Roman" w:hAnsi="Times New Roman" w:cs="Times New Roman"/>
                <w:sz w:val="24"/>
                <w:szCs w:val="24"/>
              </w:rPr>
              <w:instrText>HYPERLINK "https://econedlink.org/"</w:instrText>
            </w:r>
            <w:r w:rsidRPr="00D3705F">
              <w:rPr>
                <w:rFonts w:ascii="Times New Roman" w:eastAsia="Times New Roman" w:hAnsi="Times New Roman" w:cs="Times New Roman"/>
                <w:sz w:val="24"/>
                <w:szCs w:val="24"/>
              </w:rPr>
            </w:r>
            <w:r w:rsidRPr="00D3705F">
              <w:rPr>
                <w:rFonts w:ascii="Times New Roman" w:eastAsia="Times New Roman" w:hAnsi="Times New Roman" w:cs="Times New Roman"/>
                <w:sz w:val="24"/>
                <w:szCs w:val="24"/>
              </w:rPr>
              <w:fldChar w:fldCharType="separate"/>
            </w:r>
            <w:r w:rsidRPr="00D3705F">
              <w:rPr>
                <w:rStyle w:val="Hyperlink"/>
                <w:rFonts w:ascii="Times New Roman" w:eastAsia="Times New Roman" w:hAnsi="Times New Roman" w:cs="Times New Roman"/>
                <w:sz w:val="24"/>
                <w:szCs w:val="24"/>
              </w:rPr>
              <w:t>EconEdL</w:t>
            </w:r>
            <w:r w:rsidRPr="00FA624B">
              <w:rPr>
                <w:rStyle w:val="Hyperlink"/>
                <w:rFonts w:ascii="Times New Roman" w:hAnsi="Times New Roman" w:cs="Times New Roman"/>
                <w:sz w:val="24"/>
                <w:szCs w:val="24"/>
              </w:rPr>
              <w:t>ink</w:t>
            </w:r>
          </w:p>
          <w:p w14:paraId="1E7EE1A4" w14:textId="36A9FE51" w:rsidR="00EC06BC" w:rsidRPr="00D3705F" w:rsidRDefault="00EC06BC" w:rsidP="003E4B9F">
            <w:pPr>
              <w:numPr>
                <w:ilvl w:val="0"/>
                <w:numId w:val="95"/>
              </w:numPr>
              <w:spacing w:before="40" w:afterLines="40" w:after="96"/>
              <w:rPr>
                <w:rFonts w:ascii="Times New Roman" w:eastAsia="Times New Roman" w:hAnsi="Times New Roman" w:cs="Times New Roman"/>
                <w:sz w:val="24"/>
                <w:szCs w:val="24"/>
              </w:rPr>
            </w:pPr>
            <w:r w:rsidRPr="00D3705F">
              <w:rPr>
                <w:rFonts w:ascii="Times New Roman" w:eastAsia="Times New Roman" w:hAnsi="Times New Roman" w:cs="Times New Roman"/>
                <w:sz w:val="24"/>
                <w:szCs w:val="24"/>
              </w:rPr>
              <w:fldChar w:fldCharType="end"/>
            </w:r>
            <w:hyperlink r:id="rId44" w:history="1">
              <w:r w:rsidRPr="00D3705F">
                <w:rPr>
                  <w:rStyle w:val="Hyperlink"/>
                  <w:rFonts w:ascii="Times New Roman" w:eastAsia="Times New Roman" w:hAnsi="Times New Roman" w:cs="Times New Roman"/>
                  <w:sz w:val="24"/>
                  <w:szCs w:val="24"/>
                </w:rPr>
                <w:t>Next Gen Personal Finance</w:t>
              </w:r>
            </w:hyperlink>
          </w:p>
          <w:p w14:paraId="46D53187" w14:textId="77777777" w:rsidR="00EC06BC" w:rsidRDefault="00EC06BC" w:rsidP="003E4B9F">
            <w:pPr>
              <w:numPr>
                <w:ilvl w:val="0"/>
                <w:numId w:val="95"/>
              </w:numPr>
              <w:spacing w:before="40" w:afterLines="40" w:after="96"/>
              <w:rPr>
                <w:rFonts w:ascii="Times New Roman" w:eastAsia="Times New Roman" w:hAnsi="Times New Roman" w:cs="Times New Roman"/>
                <w:sz w:val="24"/>
                <w:szCs w:val="24"/>
              </w:rPr>
            </w:pPr>
            <w:hyperlink r:id="rId45" w:history="1">
              <w:r w:rsidRPr="004D21DE">
                <w:rPr>
                  <w:rStyle w:val="Hyperlink"/>
                  <w:rFonts w:ascii="Times New Roman" w:eastAsia="Times New Roman" w:hAnsi="Times New Roman" w:cs="Times New Roman"/>
                  <w:sz w:val="24"/>
                  <w:szCs w:val="24"/>
                </w:rPr>
                <w:t>Financial and budget reports</w:t>
              </w:r>
            </w:hyperlink>
            <w:r>
              <w:rPr>
                <w:rFonts w:ascii="Times New Roman" w:eastAsia="Times New Roman" w:hAnsi="Times New Roman" w:cs="Times New Roman"/>
                <w:sz w:val="24"/>
                <w:szCs w:val="24"/>
              </w:rPr>
              <w:t xml:space="preserve">, IRS </w:t>
            </w:r>
          </w:p>
          <w:p w14:paraId="06DD552F" w14:textId="521D619F" w:rsidR="00EC06BC" w:rsidRDefault="00EC06BC" w:rsidP="003E4B9F">
            <w:pPr>
              <w:numPr>
                <w:ilvl w:val="0"/>
                <w:numId w:val="95"/>
              </w:numPr>
              <w:rPr>
                <w:rFonts w:ascii="Times New Roman" w:eastAsia="Times New Roman" w:hAnsi="Times New Roman" w:cs="Times New Roman"/>
                <w:sz w:val="24"/>
                <w:szCs w:val="24"/>
              </w:rPr>
            </w:pPr>
            <w:hyperlink r:id="rId46"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6F7EF9ED" w14:textId="231A294E" w:rsidR="00EC06BC" w:rsidRPr="007B4DF8" w:rsidRDefault="00EC06BC" w:rsidP="00EC06BC">
            <w:pPr>
              <w:spacing w:before="40" w:afterLines="40" w:after="96"/>
              <w:ind w:left="720"/>
              <w:rPr>
                <w:rFonts w:ascii="Times New Roman" w:eastAsia="Times New Roman" w:hAnsi="Times New Roman" w:cs="Times New Roman"/>
                <w:sz w:val="24"/>
                <w:szCs w:val="24"/>
              </w:rPr>
            </w:pPr>
          </w:p>
        </w:tc>
        <w:tc>
          <w:tcPr>
            <w:tcW w:w="4053" w:type="dxa"/>
          </w:tcPr>
          <w:p w14:paraId="22C7130F" w14:textId="77777777" w:rsidR="00EC06BC" w:rsidRPr="00F854D9" w:rsidRDefault="00EC06BC" w:rsidP="00EC06BC">
            <w:pPr>
              <w:spacing w:before="40" w:afterLines="40" w:after="96"/>
              <w:rPr>
                <w:rFonts w:ascii="Times New Roman" w:eastAsia="Times New Roman" w:hAnsi="Times New Roman" w:cs="Times New Roman"/>
                <w:sz w:val="24"/>
                <w:szCs w:val="24"/>
              </w:rPr>
            </w:pPr>
            <w:r w:rsidRPr="00F854D9">
              <w:rPr>
                <w:rFonts w:ascii="Times New Roman" w:eastAsia="Times New Roman" w:hAnsi="Times New Roman" w:cs="Times New Roman"/>
                <w:b/>
                <w:bCs/>
                <w:sz w:val="24"/>
                <w:szCs w:val="24"/>
              </w:rPr>
              <w:lastRenderedPageBreak/>
              <w:t>Process/Skill Questions:</w:t>
            </w:r>
          </w:p>
          <w:p w14:paraId="4A32F832" w14:textId="77777777" w:rsidR="00EC06BC" w:rsidRPr="00F854D9" w:rsidRDefault="00EC06BC" w:rsidP="00EC06BC">
            <w:pPr>
              <w:rPr>
                <w:rFonts w:ascii="Times New Roman" w:eastAsia="Times New Roman" w:hAnsi="Times New Roman" w:cs="Times New Roman"/>
                <w:b/>
                <w:bCs/>
                <w:sz w:val="24"/>
                <w:szCs w:val="24"/>
              </w:rPr>
            </w:pPr>
            <w:r w:rsidRPr="00F854D9">
              <w:rPr>
                <w:rFonts w:ascii="Times New Roman" w:eastAsia="Times New Roman" w:hAnsi="Times New Roman" w:cs="Times New Roman"/>
                <w:b/>
                <w:bCs/>
                <w:sz w:val="24"/>
                <w:szCs w:val="24"/>
              </w:rPr>
              <w:t>Thinking</w:t>
            </w:r>
          </w:p>
          <w:p w14:paraId="5FB179E4" w14:textId="2C170F79" w:rsidR="00EC06BC" w:rsidRDefault="00EC06BC" w:rsidP="003E4B9F">
            <w:pPr>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the difference between </w:t>
            </w:r>
            <w:r w:rsidRPr="00FA624B">
              <w:rPr>
                <w:rFonts w:ascii="Times New Roman" w:eastAsia="Times New Roman" w:hAnsi="Times New Roman" w:cs="Times New Roman"/>
                <w:i/>
                <w:iCs/>
                <w:sz w:val="24"/>
                <w:szCs w:val="24"/>
              </w:rPr>
              <w:t>saving</w:t>
            </w:r>
            <w:r>
              <w:rPr>
                <w:rFonts w:ascii="Times New Roman" w:eastAsia="Times New Roman" w:hAnsi="Times New Roman" w:cs="Times New Roman"/>
                <w:sz w:val="24"/>
                <w:szCs w:val="24"/>
              </w:rPr>
              <w:t xml:space="preserve"> and </w:t>
            </w:r>
            <w:r w:rsidRPr="00FA624B">
              <w:rPr>
                <w:rFonts w:ascii="Times New Roman" w:eastAsia="Times New Roman" w:hAnsi="Times New Roman" w:cs="Times New Roman"/>
                <w:i/>
                <w:iCs/>
                <w:sz w:val="24"/>
                <w:szCs w:val="24"/>
              </w:rPr>
              <w:t>investing</w:t>
            </w:r>
            <w:r>
              <w:rPr>
                <w:rFonts w:ascii="Times New Roman" w:eastAsia="Times New Roman" w:hAnsi="Times New Roman" w:cs="Times New Roman"/>
                <w:sz w:val="24"/>
                <w:szCs w:val="24"/>
              </w:rPr>
              <w:t xml:space="preserve">? </w:t>
            </w:r>
          </w:p>
          <w:p w14:paraId="1B12F582" w14:textId="1858D38F" w:rsidR="00EC06BC" w:rsidRPr="00F854D9" w:rsidRDefault="00EC06BC" w:rsidP="003E4B9F">
            <w:pPr>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When is the right time to begin saving? Investing? </w:t>
            </w:r>
          </w:p>
          <w:p w14:paraId="72323725" w14:textId="77777777" w:rsidR="00EC06BC" w:rsidRPr="00F854D9" w:rsidRDefault="00EC06BC" w:rsidP="00EC06BC">
            <w:pPr>
              <w:rPr>
                <w:rFonts w:ascii="Times New Roman" w:eastAsia="Times New Roman" w:hAnsi="Times New Roman" w:cs="Times New Roman"/>
                <w:b/>
                <w:bCs/>
                <w:sz w:val="24"/>
                <w:szCs w:val="24"/>
              </w:rPr>
            </w:pPr>
            <w:r w:rsidRPr="00F854D9">
              <w:rPr>
                <w:rFonts w:ascii="Times New Roman" w:eastAsia="Times New Roman" w:hAnsi="Times New Roman" w:cs="Times New Roman"/>
                <w:b/>
                <w:bCs/>
                <w:sz w:val="24"/>
                <w:szCs w:val="24"/>
              </w:rPr>
              <w:t>Communication</w:t>
            </w:r>
          </w:p>
          <w:p w14:paraId="0B7A7544" w14:textId="5CC6DFBC" w:rsidR="00EC06BC" w:rsidRPr="00F854D9" w:rsidRDefault="00EC06BC" w:rsidP="003E4B9F">
            <w:pPr>
              <w:numPr>
                <w:ilvl w:val="0"/>
                <w:numId w:val="10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a better way to increase one’s wealth: to save more or to get a better return on investment? </w:t>
            </w:r>
          </w:p>
          <w:p w14:paraId="73F157B0" w14:textId="77777777" w:rsidR="00EC06BC" w:rsidRPr="00F854D9" w:rsidRDefault="00EC06BC" w:rsidP="00EC06BC">
            <w:pPr>
              <w:rPr>
                <w:rFonts w:ascii="Times New Roman" w:eastAsia="Times New Roman" w:hAnsi="Times New Roman" w:cs="Times New Roman"/>
                <w:b/>
                <w:bCs/>
                <w:sz w:val="24"/>
                <w:szCs w:val="24"/>
              </w:rPr>
            </w:pPr>
            <w:r w:rsidRPr="00F854D9">
              <w:rPr>
                <w:rFonts w:ascii="Times New Roman" w:eastAsia="Times New Roman" w:hAnsi="Times New Roman" w:cs="Times New Roman"/>
                <w:b/>
                <w:bCs/>
                <w:sz w:val="24"/>
                <w:szCs w:val="24"/>
              </w:rPr>
              <w:t>Leadership</w:t>
            </w:r>
          </w:p>
          <w:p w14:paraId="0CBDFEAA" w14:textId="77777777" w:rsidR="00EC06BC" w:rsidRPr="00F854D9" w:rsidRDefault="00EC06BC" w:rsidP="003E4B9F">
            <w:pPr>
              <w:numPr>
                <w:ilvl w:val="0"/>
                <w:numId w:val="105"/>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How much more would a traditional IRA earn than a basic savings plan?</w:t>
            </w:r>
          </w:p>
          <w:p w14:paraId="6FDF7FD2" w14:textId="77777777" w:rsidR="00EC06BC" w:rsidRPr="00F854D9" w:rsidRDefault="00EC06BC" w:rsidP="00EC06BC">
            <w:pPr>
              <w:rPr>
                <w:rFonts w:ascii="Times New Roman" w:eastAsia="Times New Roman" w:hAnsi="Times New Roman" w:cs="Times New Roman"/>
                <w:b/>
                <w:bCs/>
                <w:sz w:val="24"/>
                <w:szCs w:val="24"/>
              </w:rPr>
            </w:pPr>
            <w:r w:rsidRPr="00F854D9">
              <w:rPr>
                <w:rFonts w:ascii="Times New Roman" w:eastAsia="Times New Roman" w:hAnsi="Times New Roman" w:cs="Times New Roman"/>
                <w:b/>
                <w:bCs/>
                <w:sz w:val="24"/>
                <w:szCs w:val="24"/>
              </w:rPr>
              <w:t>Management</w:t>
            </w:r>
          </w:p>
          <w:p w14:paraId="6C3780BD" w14:textId="77777777" w:rsidR="00EC06BC" w:rsidRPr="00F854D9" w:rsidRDefault="00EC06BC" w:rsidP="003E4B9F">
            <w:pPr>
              <w:numPr>
                <w:ilvl w:val="0"/>
                <w:numId w:val="106"/>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What determines the value of a stock?</w:t>
            </w:r>
          </w:p>
          <w:p w14:paraId="2852D0C4" w14:textId="77777777" w:rsidR="00EC06BC" w:rsidRPr="00F854D9" w:rsidRDefault="00EC06BC" w:rsidP="003E4B9F">
            <w:pPr>
              <w:numPr>
                <w:ilvl w:val="0"/>
                <w:numId w:val="106"/>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What options are available to individuals who wish to invest in stocks?</w:t>
            </w:r>
          </w:p>
          <w:p w14:paraId="5B04A1ED" w14:textId="77777777" w:rsidR="00EC06BC" w:rsidRPr="007B4DF8" w:rsidRDefault="00EC06BC" w:rsidP="00EC06BC">
            <w:pPr>
              <w:spacing w:before="40" w:afterLines="40" w:after="96"/>
              <w:rPr>
                <w:rFonts w:ascii="Times New Roman" w:eastAsia="Times New Roman" w:hAnsi="Times New Roman" w:cs="Times New Roman"/>
                <w:sz w:val="24"/>
                <w:szCs w:val="24"/>
              </w:rPr>
            </w:pPr>
          </w:p>
        </w:tc>
        <w:tc>
          <w:tcPr>
            <w:tcW w:w="2741" w:type="dxa"/>
          </w:tcPr>
          <w:p w14:paraId="1041C56F" w14:textId="77777777" w:rsidR="00EC06BC" w:rsidRDefault="00EC06BC" w:rsidP="00EC06BC">
            <w:pPr>
              <w:spacing w:before="40" w:afterLines="40" w:after="96"/>
              <w:rPr>
                <w:rFonts w:ascii="Times New Roman" w:eastAsia="Times New Roman" w:hAnsi="Times New Roman" w:cs="Times New Roman"/>
                <w:sz w:val="24"/>
                <w:szCs w:val="24"/>
              </w:rPr>
            </w:pPr>
            <w:r w:rsidRPr="006E707D">
              <w:rPr>
                <w:rFonts w:ascii="Times New Roman" w:eastAsia="Times New Roman" w:hAnsi="Times New Roman" w:cs="Times New Roman"/>
                <w:sz w:val="24"/>
                <w:szCs w:val="24"/>
              </w:rPr>
              <w:t>English: 9.RV, 9.RI, 9.C, 9.LU, 10.RV, 10.RI, 10.C, 10.LU, 11.RV, 11.RI, 11.C, 11.LU, 12.RV, 12.RI, 12.C, 12.LU</w:t>
            </w:r>
          </w:p>
          <w:p w14:paraId="463FF27D" w14:textId="77777777" w:rsidR="00EC06BC" w:rsidRDefault="00EC06BC" w:rsidP="00EC06BC">
            <w:pPr>
              <w:spacing w:before="40" w:afterLines="40" w:after="96"/>
              <w:rPr>
                <w:rFonts w:ascii="Times New Roman" w:eastAsia="Times New Roman" w:hAnsi="Times New Roman" w:cs="Times New Roman"/>
                <w:sz w:val="24"/>
                <w:szCs w:val="24"/>
              </w:rPr>
            </w:pPr>
          </w:p>
          <w:p w14:paraId="342443AC" w14:textId="08F36F1C" w:rsidR="00EC06BC" w:rsidRPr="00337C03" w:rsidRDefault="00EC06BC" w:rsidP="00EC06BC">
            <w:pPr>
              <w:rPr>
                <w:rFonts w:ascii="Times New Roman" w:hAnsi="Times New Roman" w:cs="Times New Roman"/>
                <w:sz w:val="24"/>
                <w:szCs w:val="24"/>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10D628F8"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02EE75D5"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112B27A6"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3F9CD8C9"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7F355A74"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5F02E860" w14:textId="77777777" w:rsidR="00EC06BC" w:rsidRPr="00337C03" w:rsidRDefault="00EC06BC" w:rsidP="00EC06BC">
            <w:pPr>
              <w:pStyle w:val="ListParagraph"/>
              <w:rPr>
                <w:rFonts w:ascii="Times New Roman" w:hAnsi="Times New Roman" w:cs="Times New Roman"/>
                <w:sz w:val="24"/>
                <w:szCs w:val="24"/>
              </w:rPr>
            </w:pPr>
          </w:p>
          <w:p w14:paraId="0D998325"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5548D4D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61B2BD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3B6E36EB" w14:textId="77777777" w:rsidR="00EC06BC" w:rsidRPr="00337C03" w:rsidRDefault="00EC06BC" w:rsidP="00EC06BC">
            <w:pPr>
              <w:rPr>
                <w:rFonts w:ascii="Times New Roman" w:hAnsi="Times New Roman" w:cs="Times New Roman"/>
                <w:sz w:val="24"/>
                <w:szCs w:val="24"/>
              </w:rPr>
            </w:pPr>
          </w:p>
          <w:p w14:paraId="0E3D9E5B" w14:textId="77777777" w:rsidR="00EC06BC" w:rsidRPr="00337C03" w:rsidRDefault="00EC06BC" w:rsidP="00EC06BC">
            <w:pPr>
              <w:rPr>
                <w:rFonts w:ascii="Times New Roman" w:hAnsi="Times New Roman" w:cs="Times New Roman"/>
                <w:b/>
                <w:sz w:val="24"/>
                <w:szCs w:val="24"/>
                <w:u w:val="single"/>
              </w:rPr>
            </w:pPr>
          </w:p>
          <w:p w14:paraId="6CF0B96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6A04EADF"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59B35A0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5091C9C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03F6040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100621C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3E21FB34"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3DF3D3E9" w14:textId="38AEDC1F" w:rsidTr="002643FE">
        <w:tblPrEx>
          <w:tblCellMar>
            <w:left w:w="115" w:type="dxa"/>
            <w:right w:w="115" w:type="dxa"/>
          </w:tblCellMar>
        </w:tblPrEx>
        <w:tc>
          <w:tcPr>
            <w:tcW w:w="737" w:type="dxa"/>
          </w:tcPr>
          <w:p w14:paraId="7403E45D" w14:textId="1CE69F33"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61</w:t>
            </w:r>
          </w:p>
        </w:tc>
        <w:tc>
          <w:tcPr>
            <w:tcW w:w="3668" w:type="dxa"/>
            <w:hideMark/>
          </w:tcPr>
          <w:p w14:paraId="43FA257C" w14:textId="7E14B9EC"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the </w:t>
            </w:r>
            <w:r>
              <w:rPr>
                <w:rFonts w:ascii="Times New Roman" w:eastAsia="Times New Roman" w:hAnsi="Times New Roman" w:cs="Times New Roman"/>
                <w:sz w:val="24"/>
                <w:szCs w:val="24"/>
              </w:rPr>
              <w:t>significance</w:t>
            </w:r>
            <w:r w:rsidRPr="007B4DF8">
              <w:rPr>
                <w:rFonts w:ascii="Times New Roman" w:eastAsia="Times New Roman" w:hAnsi="Times New Roman" w:cs="Times New Roman"/>
                <w:sz w:val="24"/>
                <w:szCs w:val="24"/>
              </w:rPr>
              <w:t xml:space="preserve"> of a credit report. </w:t>
            </w:r>
          </w:p>
        </w:tc>
        <w:tc>
          <w:tcPr>
            <w:tcW w:w="4648" w:type="dxa"/>
          </w:tcPr>
          <w:p w14:paraId="2F631CED" w14:textId="77777777" w:rsidR="00EC06BC" w:rsidRPr="007141D4" w:rsidRDefault="00EC06BC" w:rsidP="00EC06BC">
            <w:pPr>
              <w:spacing w:before="40" w:afterLines="40" w:after="96"/>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Identification should include</w:t>
            </w:r>
          </w:p>
          <w:p w14:paraId="612A184F" w14:textId="2C14FE31" w:rsidR="00EC06BC" w:rsidRDefault="00EC06BC" w:rsidP="003E4B9F">
            <w:pPr>
              <w:numPr>
                <w:ilvl w:val="0"/>
                <w:numId w:val="10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securing a credit report </w:t>
            </w:r>
          </w:p>
          <w:p w14:paraId="08598572" w14:textId="3E6FC6CA" w:rsidR="00EC06BC" w:rsidRPr="007141D4" w:rsidRDefault="00EC06BC" w:rsidP="003E4B9F">
            <w:pPr>
              <w:numPr>
                <w:ilvl w:val="0"/>
                <w:numId w:val="107"/>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the components of the credit report</w:t>
            </w:r>
          </w:p>
          <w:p w14:paraId="6D61159E" w14:textId="77777777" w:rsidR="00EC06BC" w:rsidRPr="007141D4" w:rsidRDefault="00EC06BC" w:rsidP="003E4B9F">
            <w:pPr>
              <w:numPr>
                <w:ilvl w:val="0"/>
                <w:numId w:val="107"/>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the duration for which the credit report is valid</w:t>
            </w:r>
          </w:p>
          <w:p w14:paraId="408738DF" w14:textId="77777777" w:rsidR="00EC06BC" w:rsidRPr="007141D4" w:rsidRDefault="00EC06BC" w:rsidP="003E4B9F">
            <w:pPr>
              <w:numPr>
                <w:ilvl w:val="0"/>
                <w:numId w:val="107"/>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methods for improving a credit score</w:t>
            </w:r>
          </w:p>
          <w:p w14:paraId="1E9DA133" w14:textId="77777777" w:rsidR="00EC06BC" w:rsidRPr="007141D4" w:rsidRDefault="00EC06BC" w:rsidP="003E4B9F">
            <w:pPr>
              <w:numPr>
                <w:ilvl w:val="0"/>
                <w:numId w:val="107"/>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uses for the credit report</w:t>
            </w:r>
          </w:p>
          <w:p w14:paraId="203DE15E" w14:textId="25FCDD55" w:rsidR="00EC06BC" w:rsidRPr="007141D4" w:rsidRDefault="00EC06BC" w:rsidP="003E4B9F">
            <w:pPr>
              <w:numPr>
                <w:ilvl w:val="0"/>
                <w:numId w:val="107"/>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 xml:space="preserve">privacy </w:t>
            </w:r>
            <w:r>
              <w:rPr>
                <w:rFonts w:ascii="Times New Roman" w:eastAsia="Times New Roman" w:hAnsi="Times New Roman" w:cs="Times New Roman"/>
                <w:sz w:val="24"/>
                <w:szCs w:val="24"/>
              </w:rPr>
              <w:t>concern</w:t>
            </w:r>
            <w:r w:rsidRPr="007141D4">
              <w:rPr>
                <w:rFonts w:ascii="Times New Roman" w:eastAsia="Times New Roman" w:hAnsi="Times New Roman" w:cs="Times New Roman"/>
                <w:sz w:val="24"/>
                <w:szCs w:val="24"/>
              </w:rPr>
              <w:t>s regarding the credit report</w:t>
            </w:r>
          </w:p>
          <w:p w14:paraId="00FBA3B3" w14:textId="77777777" w:rsidR="00EC06BC" w:rsidRPr="007141D4" w:rsidRDefault="00EC06BC" w:rsidP="003E4B9F">
            <w:pPr>
              <w:numPr>
                <w:ilvl w:val="0"/>
                <w:numId w:val="107"/>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situations in which the credit report might be accessed by others</w:t>
            </w:r>
          </w:p>
          <w:p w14:paraId="50C3C79E" w14:textId="77777777" w:rsidR="00EC06BC" w:rsidRPr="007141D4" w:rsidRDefault="00EC06BC" w:rsidP="003E4B9F">
            <w:pPr>
              <w:numPr>
                <w:ilvl w:val="0"/>
                <w:numId w:val="107"/>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those authorized to access the credit report.</w:t>
            </w:r>
          </w:p>
          <w:p w14:paraId="47BC871A" w14:textId="77777777" w:rsidR="00EC06BC" w:rsidRDefault="00EC06BC" w:rsidP="00EC06BC">
            <w:pPr>
              <w:spacing w:before="40" w:afterLines="40" w:after="96"/>
              <w:rPr>
                <w:rFonts w:ascii="Times New Roman" w:eastAsia="Times New Roman" w:hAnsi="Times New Roman" w:cs="Times New Roman"/>
                <w:sz w:val="24"/>
                <w:szCs w:val="24"/>
              </w:rPr>
            </w:pPr>
          </w:p>
          <w:p w14:paraId="2697CEC8" w14:textId="77777777" w:rsidR="00EC06BC" w:rsidRPr="007141D4" w:rsidRDefault="00EC06BC" w:rsidP="00EC06BC">
            <w:pPr>
              <w:spacing w:before="40" w:afterLines="40" w:after="96"/>
              <w:rPr>
                <w:rFonts w:ascii="Times New Roman" w:eastAsia="Times New Roman" w:hAnsi="Times New Roman" w:cs="Times New Roman"/>
                <w:sz w:val="24"/>
                <w:szCs w:val="24"/>
              </w:rPr>
            </w:pPr>
            <w:r w:rsidRPr="007141D4">
              <w:rPr>
                <w:rFonts w:ascii="Times New Roman" w:eastAsia="Times New Roman" w:hAnsi="Times New Roman" w:cs="Times New Roman"/>
                <w:b/>
                <w:bCs/>
                <w:sz w:val="24"/>
                <w:szCs w:val="24"/>
              </w:rPr>
              <w:t>Teacher Resources:</w:t>
            </w:r>
          </w:p>
          <w:p w14:paraId="7FA17AF3" w14:textId="175545B1" w:rsidR="00EC06BC" w:rsidRDefault="00EC06BC" w:rsidP="003E4B9F">
            <w:pPr>
              <w:numPr>
                <w:ilvl w:val="0"/>
                <w:numId w:val="95"/>
              </w:numPr>
              <w:rPr>
                <w:rFonts w:ascii="Times New Roman" w:eastAsia="Times New Roman" w:hAnsi="Times New Roman" w:cs="Times New Roman"/>
                <w:sz w:val="24"/>
                <w:szCs w:val="24"/>
              </w:rPr>
            </w:pPr>
            <w:hyperlink r:id="rId47" w:tgtFrame="_blank" w:history="1">
              <w:r>
                <w:rPr>
                  <w:rStyle w:val="Hyperlink"/>
                  <w:rFonts w:ascii="Times New Roman" w:eastAsia="Times New Roman" w:hAnsi="Times New Roman" w:cs="Times New Roman"/>
                  <w:sz w:val="24"/>
                  <w:szCs w:val="24"/>
                </w:rPr>
                <w:t>Empowering Futures, One Dollar at a Time</w:t>
              </w:r>
            </w:hyperlink>
            <w:r>
              <w:t xml:space="preserve">, </w:t>
            </w:r>
            <w:r w:rsidRPr="009E2A0F">
              <w:rPr>
                <w:rFonts w:ascii="Times New Roman" w:hAnsi="Times New Roman" w:cs="Times New Roman"/>
                <w:sz w:val="24"/>
                <w:szCs w:val="24"/>
              </w:rPr>
              <w:t>Virginia Council on Economic Education</w:t>
            </w:r>
            <w:r>
              <w:rPr>
                <w:rFonts w:ascii="Times New Roman" w:hAnsi="Times New Roman" w:cs="Times New Roman"/>
                <w:sz w:val="24"/>
                <w:szCs w:val="24"/>
              </w:rPr>
              <w:t xml:space="preserve"> (VCEE)</w:t>
            </w:r>
          </w:p>
          <w:p w14:paraId="70F6B37C" w14:textId="40A37D81" w:rsidR="00EC06BC" w:rsidRPr="00777870" w:rsidRDefault="00EC06BC" w:rsidP="003E4B9F">
            <w:pPr>
              <w:numPr>
                <w:ilvl w:val="0"/>
                <w:numId w:val="95"/>
              </w:numPr>
              <w:rPr>
                <w:rFonts w:ascii="Times New Roman" w:eastAsia="Times New Roman" w:hAnsi="Times New Roman" w:cs="Times New Roman"/>
                <w:sz w:val="24"/>
                <w:szCs w:val="24"/>
              </w:rPr>
            </w:pPr>
            <w:hyperlink r:id="rId48"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Virginia Events Jump$tart</w:t>
            </w:r>
            <w:r>
              <w:rPr>
                <w:rFonts w:ascii="Times New Roman" w:hAnsi="Times New Roman" w:cs="Times New Roman"/>
                <w:sz w:val="24"/>
                <w:szCs w:val="24"/>
              </w:rPr>
              <w:t>!</w:t>
            </w:r>
            <w:r w:rsidRPr="009E2A0F">
              <w:rPr>
                <w:rFonts w:ascii="Times New Roman" w:hAnsi="Times New Roman" w:cs="Times New Roman"/>
                <w:sz w:val="24"/>
                <w:szCs w:val="24"/>
              </w:rPr>
              <w:t xml:space="preserve"> Financial Smarts for Students</w:t>
            </w:r>
          </w:p>
          <w:p w14:paraId="6802D555" w14:textId="2237BA68" w:rsidR="00EC06BC" w:rsidRPr="00777870" w:rsidRDefault="00EC06BC" w:rsidP="003E4B9F">
            <w:pPr>
              <w:numPr>
                <w:ilvl w:val="0"/>
                <w:numId w:val="95"/>
              </w:numPr>
              <w:rPr>
                <w:rFonts w:ascii="Times New Roman" w:eastAsia="Times New Roman" w:hAnsi="Times New Roman" w:cs="Times New Roman"/>
                <w:sz w:val="24"/>
                <w:szCs w:val="24"/>
              </w:rPr>
            </w:pPr>
            <w:hyperlink r:id="rId49" w:history="1">
              <w:r w:rsidRPr="00705F1E">
                <w:rPr>
                  <w:rStyle w:val="Hyperlink"/>
                  <w:rFonts w:ascii="Times New Roman" w:hAnsi="Times New Roman" w:cs="Times New Roman"/>
                  <w:sz w:val="24"/>
                  <w:szCs w:val="24"/>
                </w:rPr>
                <w:t>Credit Reports and Scores</w:t>
              </w:r>
            </w:hyperlink>
            <w:r>
              <w:rPr>
                <w:rFonts w:ascii="Times New Roman" w:hAnsi="Times New Roman" w:cs="Times New Roman"/>
                <w:sz w:val="24"/>
                <w:szCs w:val="24"/>
              </w:rPr>
              <w:t>, CFPB</w:t>
            </w:r>
          </w:p>
          <w:p w14:paraId="4501C52D" w14:textId="4C370340" w:rsidR="00EC06BC" w:rsidRDefault="00EC06BC" w:rsidP="003E4B9F">
            <w:pPr>
              <w:numPr>
                <w:ilvl w:val="0"/>
                <w:numId w:val="95"/>
              </w:numPr>
              <w:rPr>
                <w:rFonts w:ascii="Times New Roman" w:eastAsia="Times New Roman" w:hAnsi="Times New Roman" w:cs="Times New Roman"/>
                <w:sz w:val="24"/>
                <w:szCs w:val="24"/>
              </w:rPr>
            </w:pPr>
            <w:hyperlink r:id="rId50"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4064FDFF" w14:textId="77777777" w:rsidR="00EC06BC" w:rsidRPr="009E2A0F" w:rsidRDefault="00EC06BC" w:rsidP="00EC06BC">
            <w:pPr>
              <w:ind w:left="720"/>
              <w:rPr>
                <w:rFonts w:ascii="Times New Roman" w:eastAsia="Times New Roman" w:hAnsi="Times New Roman" w:cs="Times New Roman"/>
                <w:sz w:val="24"/>
                <w:szCs w:val="24"/>
              </w:rPr>
            </w:pPr>
          </w:p>
          <w:p w14:paraId="797A698C" w14:textId="1003DF7D" w:rsidR="00EC06BC" w:rsidRPr="007B4DF8" w:rsidRDefault="00EC06BC" w:rsidP="00EC06BC">
            <w:pPr>
              <w:spacing w:before="40" w:afterLines="40" w:after="96"/>
              <w:ind w:left="720"/>
              <w:rPr>
                <w:rFonts w:ascii="Times New Roman" w:eastAsia="Times New Roman" w:hAnsi="Times New Roman" w:cs="Times New Roman"/>
                <w:sz w:val="24"/>
                <w:szCs w:val="24"/>
              </w:rPr>
            </w:pPr>
          </w:p>
        </w:tc>
        <w:tc>
          <w:tcPr>
            <w:tcW w:w="4053" w:type="dxa"/>
          </w:tcPr>
          <w:p w14:paraId="1E3EB450" w14:textId="77777777" w:rsidR="00EC06BC" w:rsidRPr="007141D4" w:rsidRDefault="00EC06BC" w:rsidP="00EC06BC">
            <w:pPr>
              <w:spacing w:before="40" w:afterLines="40" w:after="96"/>
              <w:rPr>
                <w:rFonts w:ascii="Times New Roman" w:eastAsia="Times New Roman" w:hAnsi="Times New Roman" w:cs="Times New Roman"/>
                <w:sz w:val="24"/>
                <w:szCs w:val="24"/>
              </w:rPr>
            </w:pPr>
            <w:r w:rsidRPr="007141D4">
              <w:rPr>
                <w:rFonts w:ascii="Times New Roman" w:eastAsia="Times New Roman" w:hAnsi="Times New Roman" w:cs="Times New Roman"/>
                <w:b/>
                <w:bCs/>
                <w:sz w:val="24"/>
                <w:szCs w:val="24"/>
              </w:rPr>
              <w:lastRenderedPageBreak/>
              <w:t>Process/Skill Questions:</w:t>
            </w:r>
          </w:p>
          <w:p w14:paraId="669830DC" w14:textId="77777777" w:rsidR="00EC06BC" w:rsidRPr="007141D4" w:rsidRDefault="00EC06BC" w:rsidP="00EC06BC">
            <w:pPr>
              <w:rPr>
                <w:rFonts w:ascii="Times New Roman" w:eastAsia="Times New Roman" w:hAnsi="Times New Roman" w:cs="Times New Roman"/>
                <w:b/>
                <w:bCs/>
                <w:sz w:val="24"/>
                <w:szCs w:val="24"/>
              </w:rPr>
            </w:pPr>
            <w:r w:rsidRPr="007141D4">
              <w:rPr>
                <w:rFonts w:ascii="Times New Roman" w:eastAsia="Times New Roman" w:hAnsi="Times New Roman" w:cs="Times New Roman"/>
                <w:b/>
                <w:bCs/>
                <w:sz w:val="24"/>
                <w:szCs w:val="24"/>
              </w:rPr>
              <w:t>Thinking</w:t>
            </w:r>
          </w:p>
          <w:p w14:paraId="779752EB" w14:textId="77777777" w:rsidR="00EC06BC" w:rsidRPr="007141D4" w:rsidRDefault="00EC06BC" w:rsidP="003E4B9F">
            <w:pPr>
              <w:numPr>
                <w:ilvl w:val="0"/>
                <w:numId w:val="108"/>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 xml:space="preserve">What is a </w:t>
            </w:r>
            <w:r w:rsidRPr="00FA624B">
              <w:rPr>
                <w:rFonts w:ascii="Times New Roman" w:eastAsia="Times New Roman" w:hAnsi="Times New Roman" w:cs="Times New Roman"/>
                <w:i/>
                <w:iCs/>
                <w:sz w:val="24"/>
                <w:szCs w:val="24"/>
              </w:rPr>
              <w:t>credit score</w:t>
            </w:r>
            <w:r w:rsidRPr="007141D4">
              <w:rPr>
                <w:rFonts w:ascii="Times New Roman" w:eastAsia="Times New Roman" w:hAnsi="Times New Roman" w:cs="Times New Roman"/>
                <w:sz w:val="24"/>
                <w:szCs w:val="24"/>
              </w:rPr>
              <w:t>?</w:t>
            </w:r>
          </w:p>
          <w:p w14:paraId="0354E9E6" w14:textId="75849D11" w:rsidR="00EC06BC" w:rsidRDefault="00EC06BC" w:rsidP="003E4B9F">
            <w:pPr>
              <w:numPr>
                <w:ilvl w:val="0"/>
                <w:numId w:val="108"/>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What causes low and high credit scores?</w:t>
            </w:r>
          </w:p>
          <w:p w14:paraId="05F5C68F" w14:textId="43509BF3" w:rsidR="00EC06BC" w:rsidRPr="007141D4" w:rsidRDefault="00EC06BC" w:rsidP="003E4B9F">
            <w:pPr>
              <w:numPr>
                <w:ilvl w:val="0"/>
                <w:numId w:val="1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When does one’s credit report begin?</w:t>
            </w:r>
          </w:p>
          <w:p w14:paraId="6B9DDF04" w14:textId="77777777" w:rsidR="00EC06BC" w:rsidRPr="007141D4" w:rsidRDefault="00EC06BC" w:rsidP="00EC06BC">
            <w:pPr>
              <w:rPr>
                <w:rFonts w:ascii="Times New Roman" w:eastAsia="Times New Roman" w:hAnsi="Times New Roman" w:cs="Times New Roman"/>
                <w:b/>
                <w:bCs/>
                <w:sz w:val="24"/>
                <w:szCs w:val="24"/>
              </w:rPr>
            </w:pPr>
            <w:r w:rsidRPr="007141D4">
              <w:rPr>
                <w:rFonts w:ascii="Times New Roman" w:eastAsia="Times New Roman" w:hAnsi="Times New Roman" w:cs="Times New Roman"/>
                <w:b/>
                <w:bCs/>
                <w:sz w:val="24"/>
                <w:szCs w:val="24"/>
              </w:rPr>
              <w:t>Communication</w:t>
            </w:r>
          </w:p>
          <w:p w14:paraId="22817AB8" w14:textId="77777777" w:rsidR="00EC06BC" w:rsidRPr="007141D4" w:rsidRDefault="00EC06BC" w:rsidP="003E4B9F">
            <w:pPr>
              <w:numPr>
                <w:ilvl w:val="0"/>
                <w:numId w:val="109"/>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How do lenders interpret a credit report?</w:t>
            </w:r>
          </w:p>
          <w:p w14:paraId="5C4D9C5D" w14:textId="77777777" w:rsidR="00EC06BC" w:rsidRPr="007141D4" w:rsidRDefault="00EC06BC" w:rsidP="003E4B9F">
            <w:pPr>
              <w:numPr>
                <w:ilvl w:val="0"/>
                <w:numId w:val="109"/>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What are the five most important factors affecting credit scores?</w:t>
            </w:r>
          </w:p>
          <w:p w14:paraId="28748C7B" w14:textId="77777777" w:rsidR="00EC06BC" w:rsidRPr="007141D4" w:rsidRDefault="00EC06BC" w:rsidP="00EC06BC">
            <w:pPr>
              <w:rPr>
                <w:rFonts w:ascii="Times New Roman" w:eastAsia="Times New Roman" w:hAnsi="Times New Roman" w:cs="Times New Roman"/>
                <w:b/>
                <w:bCs/>
                <w:sz w:val="24"/>
                <w:szCs w:val="24"/>
              </w:rPr>
            </w:pPr>
            <w:r w:rsidRPr="007141D4">
              <w:rPr>
                <w:rFonts w:ascii="Times New Roman" w:eastAsia="Times New Roman" w:hAnsi="Times New Roman" w:cs="Times New Roman"/>
                <w:b/>
                <w:bCs/>
                <w:sz w:val="24"/>
                <w:szCs w:val="24"/>
              </w:rPr>
              <w:t>Leadership</w:t>
            </w:r>
          </w:p>
          <w:p w14:paraId="1A3E055B" w14:textId="77777777" w:rsidR="00EC06BC" w:rsidRDefault="00EC06BC" w:rsidP="003E4B9F">
            <w:pPr>
              <w:numPr>
                <w:ilvl w:val="0"/>
                <w:numId w:val="110"/>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lastRenderedPageBreak/>
              <w:t>How might consumer spending habits affect a credit score?</w:t>
            </w:r>
          </w:p>
          <w:p w14:paraId="084077DA" w14:textId="0A83C4C0" w:rsidR="00EC06BC" w:rsidRPr="007141D4" w:rsidRDefault="00EC06BC" w:rsidP="003E4B9F">
            <w:pPr>
              <w:numPr>
                <w:ilvl w:val="0"/>
                <w:numId w:val="1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does one’s credit score affect one’s life choices? </w:t>
            </w:r>
          </w:p>
          <w:p w14:paraId="58603026" w14:textId="77777777" w:rsidR="00EC06BC" w:rsidRPr="007141D4" w:rsidRDefault="00EC06BC" w:rsidP="00EC06BC">
            <w:pPr>
              <w:rPr>
                <w:rFonts w:ascii="Times New Roman" w:eastAsia="Times New Roman" w:hAnsi="Times New Roman" w:cs="Times New Roman"/>
                <w:b/>
                <w:bCs/>
                <w:sz w:val="24"/>
                <w:szCs w:val="24"/>
              </w:rPr>
            </w:pPr>
            <w:r w:rsidRPr="007141D4">
              <w:rPr>
                <w:rFonts w:ascii="Times New Roman" w:eastAsia="Times New Roman" w:hAnsi="Times New Roman" w:cs="Times New Roman"/>
                <w:b/>
                <w:bCs/>
                <w:sz w:val="24"/>
                <w:szCs w:val="24"/>
              </w:rPr>
              <w:t>Management</w:t>
            </w:r>
          </w:p>
          <w:p w14:paraId="7D241591" w14:textId="7B8A87D0" w:rsidR="00EC06BC" w:rsidRDefault="00EC06BC" w:rsidP="003E4B9F">
            <w:pPr>
              <w:numPr>
                <w:ilvl w:val="0"/>
                <w:numId w:val="111"/>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What decisions are based on a credit report?</w:t>
            </w:r>
          </w:p>
          <w:p w14:paraId="17F5F7BC" w14:textId="762F2B43" w:rsidR="00EC06BC" w:rsidRDefault="00EC06BC" w:rsidP="003E4B9F">
            <w:pPr>
              <w:numPr>
                <w:ilvl w:val="0"/>
                <w:numId w:val="111"/>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When and how does one dispute a credit report?</w:t>
            </w:r>
          </w:p>
          <w:p w14:paraId="7C1C7A1C" w14:textId="0A12898A" w:rsidR="00EC06BC" w:rsidRPr="007162C5" w:rsidRDefault="00EC06BC" w:rsidP="003E4B9F">
            <w:pPr>
              <w:numPr>
                <w:ilvl w:val="0"/>
                <w:numId w:val="11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does one regularly check a credit report? </w:t>
            </w:r>
          </w:p>
        </w:tc>
        <w:tc>
          <w:tcPr>
            <w:tcW w:w="2741" w:type="dxa"/>
          </w:tcPr>
          <w:p w14:paraId="7665909A" w14:textId="77777777" w:rsidR="00EC06BC" w:rsidRDefault="00EC06BC" w:rsidP="00EC06BC">
            <w:pPr>
              <w:spacing w:before="40" w:afterLines="40" w:after="96"/>
              <w:rPr>
                <w:rFonts w:ascii="Times New Roman" w:eastAsia="Times New Roman" w:hAnsi="Times New Roman" w:cs="Times New Roman"/>
                <w:sz w:val="24"/>
                <w:szCs w:val="24"/>
              </w:rPr>
            </w:pPr>
            <w:r w:rsidRPr="006E707D">
              <w:rPr>
                <w:rFonts w:ascii="Times New Roman" w:eastAsia="Times New Roman" w:hAnsi="Times New Roman" w:cs="Times New Roman"/>
                <w:sz w:val="24"/>
                <w:szCs w:val="24"/>
              </w:rPr>
              <w:lastRenderedPageBreak/>
              <w:t>English: 9.RV, 9.RI, 10.RV, 10.RI, 11.RV, 11.RI, 12.RV, 12.RI</w:t>
            </w:r>
          </w:p>
          <w:p w14:paraId="31695430" w14:textId="77777777" w:rsidR="00EC06BC" w:rsidRDefault="00EC06BC" w:rsidP="00EC06BC">
            <w:pPr>
              <w:spacing w:before="40" w:afterLines="40" w:after="96"/>
              <w:rPr>
                <w:rFonts w:ascii="Times New Roman" w:eastAsia="Times New Roman" w:hAnsi="Times New Roman" w:cs="Times New Roman"/>
                <w:sz w:val="24"/>
                <w:szCs w:val="24"/>
              </w:rPr>
            </w:pPr>
          </w:p>
          <w:p w14:paraId="64AED565" w14:textId="7DFA4921" w:rsidR="00EC06BC" w:rsidRPr="00337C03" w:rsidRDefault="00EC06BC" w:rsidP="00EC06BC">
            <w:pPr>
              <w:rPr>
                <w:rFonts w:ascii="Times New Roman" w:hAnsi="Times New Roman" w:cs="Times New Roman"/>
                <w:sz w:val="24"/>
                <w:szCs w:val="24"/>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6864F037"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03606A11"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24D1B9DC"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1CD402CB"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0C7BDF5F"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0734E6C7" w14:textId="77777777" w:rsidR="00EC06BC" w:rsidRPr="00337C03" w:rsidRDefault="00EC06BC" w:rsidP="00EC06BC">
            <w:pPr>
              <w:pStyle w:val="ListParagraph"/>
              <w:rPr>
                <w:rFonts w:ascii="Times New Roman" w:hAnsi="Times New Roman" w:cs="Times New Roman"/>
                <w:sz w:val="24"/>
                <w:szCs w:val="24"/>
              </w:rPr>
            </w:pPr>
          </w:p>
          <w:p w14:paraId="13861AA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1AB9B25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0FB917D"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2E09591B" w14:textId="77777777" w:rsidR="00EC06BC" w:rsidRPr="00337C03" w:rsidRDefault="00EC06BC" w:rsidP="00EC06BC">
            <w:pPr>
              <w:rPr>
                <w:rFonts w:ascii="Times New Roman" w:hAnsi="Times New Roman" w:cs="Times New Roman"/>
                <w:sz w:val="24"/>
                <w:szCs w:val="24"/>
              </w:rPr>
            </w:pPr>
          </w:p>
          <w:p w14:paraId="37AC1B7A" w14:textId="77777777" w:rsidR="00EC06BC" w:rsidRPr="00337C03" w:rsidRDefault="00EC06BC" w:rsidP="00EC06BC">
            <w:pPr>
              <w:rPr>
                <w:rFonts w:ascii="Times New Roman" w:hAnsi="Times New Roman" w:cs="Times New Roman"/>
                <w:b/>
                <w:sz w:val="24"/>
                <w:szCs w:val="24"/>
                <w:u w:val="single"/>
              </w:rPr>
            </w:pPr>
          </w:p>
          <w:p w14:paraId="60A6F9C6"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00C914B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National Programs </w:t>
            </w:r>
            <w:r w:rsidRPr="00337C03">
              <w:rPr>
                <w:rFonts w:ascii="Times New Roman" w:hAnsi="Times New Roman" w:cs="Times New Roman"/>
                <w:sz w:val="24"/>
                <w:szCs w:val="24"/>
              </w:rPr>
              <w:lastRenderedPageBreak/>
              <w:t>in Action</w:t>
            </w:r>
          </w:p>
          <w:p w14:paraId="3D2BBC7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51EB00B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3F877B1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4B892E6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273F701F"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54C8F48C" w14:textId="47BD2D74" w:rsidTr="002643FE">
        <w:tblPrEx>
          <w:tblCellMar>
            <w:left w:w="115" w:type="dxa"/>
            <w:right w:w="115" w:type="dxa"/>
          </w:tblCellMar>
        </w:tblPrEx>
        <w:tc>
          <w:tcPr>
            <w:tcW w:w="737" w:type="dxa"/>
          </w:tcPr>
          <w:p w14:paraId="03AFAB7E" w14:textId="0F04A3DD"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62</w:t>
            </w:r>
          </w:p>
        </w:tc>
        <w:tc>
          <w:tcPr>
            <w:tcW w:w="3668" w:type="dxa"/>
            <w:hideMark/>
          </w:tcPr>
          <w:p w14:paraId="4E155E4C" w14:textId="545CB59A"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Describe identity theft. </w:t>
            </w:r>
          </w:p>
        </w:tc>
        <w:tc>
          <w:tcPr>
            <w:tcW w:w="4648" w:type="dxa"/>
          </w:tcPr>
          <w:p w14:paraId="36CCAD50" w14:textId="77777777" w:rsidR="00EC06BC" w:rsidRDefault="00EC06BC" w:rsidP="00EC06BC">
            <w:p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Description should include</w:t>
            </w:r>
          </w:p>
          <w:p w14:paraId="5B7BDAC6" w14:textId="77777777" w:rsidR="00EC06BC" w:rsidRPr="008C5AA3" w:rsidRDefault="00EC06BC" w:rsidP="00EC06BC">
            <w:pPr>
              <w:rPr>
                <w:rFonts w:ascii="Times New Roman" w:eastAsia="Times New Roman" w:hAnsi="Times New Roman" w:cs="Times New Roman"/>
                <w:sz w:val="24"/>
                <w:szCs w:val="24"/>
              </w:rPr>
            </w:pPr>
          </w:p>
          <w:p w14:paraId="6521A928" w14:textId="77777777" w:rsidR="00EC06BC" w:rsidRPr="008C5AA3" w:rsidRDefault="00EC06BC" w:rsidP="003E4B9F">
            <w:pPr>
              <w:numPr>
                <w:ilvl w:val="0"/>
                <w:numId w:val="11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responsibilities and strategies to prevent identity theft</w:t>
            </w:r>
          </w:p>
          <w:p w14:paraId="57634E3A" w14:textId="3723ED72" w:rsidR="00EC06BC" w:rsidRPr="008C5AA3" w:rsidRDefault="00EC06BC" w:rsidP="003E4B9F">
            <w:pPr>
              <w:numPr>
                <w:ilvl w:val="1"/>
                <w:numId w:val="11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keeping personal documents</w:t>
            </w:r>
            <w:r>
              <w:rPr>
                <w:rFonts w:ascii="Times New Roman" w:eastAsia="Times New Roman" w:hAnsi="Times New Roman" w:cs="Times New Roman"/>
                <w:sz w:val="24"/>
                <w:szCs w:val="24"/>
              </w:rPr>
              <w:t xml:space="preserve"> and </w:t>
            </w:r>
            <w:r w:rsidRPr="008C5AA3">
              <w:rPr>
                <w:rFonts w:ascii="Times New Roman" w:eastAsia="Times New Roman" w:hAnsi="Times New Roman" w:cs="Times New Roman"/>
                <w:sz w:val="24"/>
                <w:szCs w:val="24"/>
              </w:rPr>
              <w:t>information safe</w:t>
            </w:r>
            <w:r>
              <w:rPr>
                <w:rFonts w:ascii="Times New Roman" w:eastAsia="Times New Roman" w:hAnsi="Times New Roman" w:cs="Times New Roman"/>
                <w:sz w:val="24"/>
                <w:szCs w:val="24"/>
              </w:rPr>
              <w:t>,</w:t>
            </w:r>
            <w:r w:rsidRPr="008C5AA3">
              <w:rPr>
                <w:rFonts w:ascii="Times New Roman" w:eastAsia="Times New Roman" w:hAnsi="Times New Roman" w:cs="Times New Roman"/>
                <w:sz w:val="24"/>
                <w:szCs w:val="24"/>
              </w:rPr>
              <w:t xml:space="preserve"> private</w:t>
            </w:r>
            <w:r>
              <w:rPr>
                <w:rFonts w:ascii="Times New Roman" w:eastAsia="Times New Roman" w:hAnsi="Times New Roman" w:cs="Times New Roman"/>
                <w:sz w:val="24"/>
                <w:szCs w:val="24"/>
              </w:rPr>
              <w:t xml:space="preserve">, and </w:t>
            </w:r>
            <w:r w:rsidRPr="008C5AA3">
              <w:rPr>
                <w:rFonts w:ascii="Times New Roman" w:eastAsia="Times New Roman" w:hAnsi="Times New Roman" w:cs="Times New Roman"/>
                <w:sz w:val="24"/>
                <w:szCs w:val="24"/>
              </w:rPr>
              <w:t>secure</w:t>
            </w:r>
          </w:p>
          <w:p w14:paraId="17BCFA17" w14:textId="78590E65" w:rsidR="00EC06BC" w:rsidRPr="008C5AA3" w:rsidRDefault="00EC06BC" w:rsidP="003E4B9F">
            <w:pPr>
              <w:numPr>
                <w:ilvl w:val="1"/>
                <w:numId w:val="11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analyzing risks associated with online shopping</w:t>
            </w:r>
            <w:r>
              <w:rPr>
                <w:rFonts w:ascii="Times New Roman" w:eastAsia="Times New Roman" w:hAnsi="Times New Roman" w:cs="Times New Roman"/>
                <w:sz w:val="24"/>
                <w:szCs w:val="24"/>
              </w:rPr>
              <w:t xml:space="preserve"> and </w:t>
            </w:r>
            <w:r w:rsidRPr="008C5AA3">
              <w:rPr>
                <w:rFonts w:ascii="Times New Roman" w:eastAsia="Times New Roman" w:hAnsi="Times New Roman" w:cs="Times New Roman"/>
                <w:sz w:val="24"/>
                <w:szCs w:val="24"/>
              </w:rPr>
              <w:t>online credit card use</w:t>
            </w:r>
          </w:p>
          <w:p w14:paraId="47D2F0DD" w14:textId="77777777" w:rsidR="00EC06BC" w:rsidRPr="008C5AA3" w:rsidRDefault="00EC06BC" w:rsidP="003E4B9F">
            <w:pPr>
              <w:numPr>
                <w:ilvl w:val="1"/>
                <w:numId w:val="11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using identity-theft services</w:t>
            </w:r>
          </w:p>
          <w:p w14:paraId="026F2415" w14:textId="417A954E" w:rsidR="00EC06BC" w:rsidRPr="008C5AA3" w:rsidRDefault="00EC06BC" w:rsidP="003E4B9F">
            <w:pPr>
              <w:numPr>
                <w:ilvl w:val="0"/>
                <w:numId w:val="1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individuals’</w:t>
            </w:r>
            <w:r w:rsidRPr="008C5AA3">
              <w:rPr>
                <w:rFonts w:ascii="Times New Roman" w:eastAsia="Times New Roman" w:hAnsi="Times New Roman" w:cs="Times New Roman"/>
                <w:sz w:val="24"/>
                <w:szCs w:val="24"/>
              </w:rPr>
              <w:t xml:space="preserve"> rights as victim</w:t>
            </w:r>
            <w:r>
              <w:rPr>
                <w:rFonts w:ascii="Times New Roman" w:eastAsia="Times New Roman" w:hAnsi="Times New Roman" w:cs="Times New Roman"/>
                <w:sz w:val="24"/>
                <w:szCs w:val="24"/>
              </w:rPr>
              <w:t>s</w:t>
            </w:r>
            <w:r w:rsidRPr="008C5AA3">
              <w:rPr>
                <w:rFonts w:ascii="Times New Roman" w:eastAsia="Times New Roman" w:hAnsi="Times New Roman" w:cs="Times New Roman"/>
                <w:sz w:val="24"/>
                <w:szCs w:val="24"/>
              </w:rPr>
              <w:t xml:space="preserve"> of identity theft</w:t>
            </w:r>
          </w:p>
          <w:p w14:paraId="7CC7EC47" w14:textId="77777777" w:rsidR="00EC06BC" w:rsidRPr="008C5AA3" w:rsidRDefault="00EC06BC" w:rsidP="003E4B9F">
            <w:pPr>
              <w:numPr>
                <w:ilvl w:val="0"/>
                <w:numId w:val="11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the costs (i.e., financial, time) associated with identity theft.</w:t>
            </w:r>
          </w:p>
          <w:p w14:paraId="0DB0C174" w14:textId="77777777" w:rsidR="00EC06BC" w:rsidRDefault="00EC06BC" w:rsidP="00EC06BC">
            <w:pPr>
              <w:rPr>
                <w:rFonts w:ascii="Times New Roman" w:eastAsia="Times New Roman" w:hAnsi="Times New Roman" w:cs="Times New Roman"/>
                <w:sz w:val="24"/>
                <w:szCs w:val="24"/>
              </w:rPr>
            </w:pPr>
          </w:p>
          <w:p w14:paraId="50FA4100" w14:textId="77777777" w:rsidR="00EC06BC" w:rsidRPr="008C5AA3" w:rsidRDefault="00EC06BC" w:rsidP="00EC06BC">
            <w:pPr>
              <w:rPr>
                <w:rFonts w:ascii="Times New Roman" w:eastAsia="Times New Roman" w:hAnsi="Times New Roman" w:cs="Times New Roman"/>
                <w:sz w:val="24"/>
                <w:szCs w:val="24"/>
              </w:rPr>
            </w:pPr>
            <w:r w:rsidRPr="008C5AA3">
              <w:rPr>
                <w:rFonts w:ascii="Times New Roman" w:eastAsia="Times New Roman" w:hAnsi="Times New Roman" w:cs="Times New Roman"/>
                <w:b/>
                <w:bCs/>
                <w:sz w:val="24"/>
                <w:szCs w:val="24"/>
              </w:rPr>
              <w:t>Teacher Resources:</w:t>
            </w:r>
          </w:p>
          <w:p w14:paraId="35935A59" w14:textId="4EE0EFF1" w:rsidR="00EC06BC" w:rsidRDefault="00EC06BC" w:rsidP="003E4B9F">
            <w:pPr>
              <w:numPr>
                <w:ilvl w:val="0"/>
                <w:numId w:val="95"/>
              </w:numPr>
              <w:rPr>
                <w:rFonts w:ascii="Times New Roman" w:eastAsia="Times New Roman" w:hAnsi="Times New Roman" w:cs="Times New Roman"/>
                <w:sz w:val="24"/>
                <w:szCs w:val="24"/>
              </w:rPr>
            </w:pPr>
            <w:hyperlink r:id="rId51" w:tgtFrame="_blank" w:history="1">
              <w:r>
                <w:rPr>
                  <w:rStyle w:val="Hyperlink"/>
                  <w:rFonts w:ascii="Times New Roman" w:eastAsia="Times New Roman" w:hAnsi="Times New Roman" w:cs="Times New Roman"/>
                  <w:sz w:val="24"/>
                  <w:szCs w:val="24"/>
                </w:rPr>
                <w:t>Empowering Futures, One Dollar at a Time</w:t>
              </w:r>
            </w:hyperlink>
            <w:r>
              <w:t xml:space="preserve">, </w:t>
            </w:r>
            <w:r>
              <w:rPr>
                <w:rFonts w:ascii="Times New Roman" w:hAnsi="Times New Roman" w:cs="Times New Roman"/>
                <w:sz w:val="24"/>
                <w:szCs w:val="24"/>
              </w:rPr>
              <w:t>VCEE</w:t>
            </w:r>
          </w:p>
          <w:p w14:paraId="70FDD1FC" w14:textId="2661DD80" w:rsidR="00EC06BC" w:rsidRPr="00777870" w:rsidRDefault="00EC06BC" w:rsidP="003E4B9F">
            <w:pPr>
              <w:numPr>
                <w:ilvl w:val="0"/>
                <w:numId w:val="95"/>
              </w:numPr>
              <w:rPr>
                <w:rFonts w:ascii="Times New Roman" w:eastAsia="Times New Roman" w:hAnsi="Times New Roman" w:cs="Times New Roman"/>
                <w:sz w:val="24"/>
                <w:szCs w:val="24"/>
              </w:rPr>
            </w:pPr>
            <w:hyperlink r:id="rId52"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Virginia Events Jump$tart</w:t>
            </w:r>
            <w:r>
              <w:rPr>
                <w:rFonts w:ascii="Times New Roman" w:hAnsi="Times New Roman" w:cs="Times New Roman"/>
                <w:sz w:val="24"/>
                <w:szCs w:val="24"/>
              </w:rPr>
              <w:t xml:space="preserve">! </w:t>
            </w:r>
            <w:r w:rsidRPr="009E2A0F">
              <w:rPr>
                <w:rFonts w:ascii="Times New Roman" w:hAnsi="Times New Roman" w:cs="Times New Roman"/>
                <w:sz w:val="24"/>
                <w:szCs w:val="24"/>
              </w:rPr>
              <w:t>Financial Smarts for Students</w:t>
            </w:r>
          </w:p>
          <w:p w14:paraId="30CEFA30" w14:textId="137B2F06" w:rsidR="00EC06BC" w:rsidRDefault="00EC06BC" w:rsidP="003E4B9F">
            <w:pPr>
              <w:numPr>
                <w:ilvl w:val="0"/>
                <w:numId w:val="95"/>
              </w:numPr>
              <w:rPr>
                <w:rFonts w:ascii="Times New Roman" w:eastAsia="Times New Roman" w:hAnsi="Times New Roman" w:cs="Times New Roman"/>
                <w:sz w:val="24"/>
                <w:szCs w:val="24"/>
              </w:rPr>
            </w:pPr>
            <w:hyperlink r:id="rId53"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54670264" w14:textId="77777777" w:rsidR="00EC06BC" w:rsidRPr="009E2A0F" w:rsidRDefault="00EC06BC" w:rsidP="00EC06BC">
            <w:pPr>
              <w:ind w:left="720"/>
              <w:rPr>
                <w:rFonts w:ascii="Times New Roman" w:eastAsia="Times New Roman" w:hAnsi="Times New Roman" w:cs="Times New Roman"/>
                <w:sz w:val="24"/>
                <w:szCs w:val="24"/>
              </w:rPr>
            </w:pPr>
          </w:p>
          <w:p w14:paraId="3C672C2C" w14:textId="65638287" w:rsidR="00EC06BC" w:rsidRPr="007B4DF8" w:rsidRDefault="00EC06BC" w:rsidP="00EC06BC">
            <w:pPr>
              <w:ind w:left="360"/>
              <w:rPr>
                <w:rFonts w:ascii="Times New Roman" w:eastAsia="Times New Roman" w:hAnsi="Times New Roman" w:cs="Times New Roman"/>
                <w:sz w:val="24"/>
                <w:szCs w:val="24"/>
              </w:rPr>
            </w:pPr>
          </w:p>
        </w:tc>
        <w:tc>
          <w:tcPr>
            <w:tcW w:w="4053" w:type="dxa"/>
          </w:tcPr>
          <w:p w14:paraId="01336575" w14:textId="77777777" w:rsidR="00EC06BC"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lastRenderedPageBreak/>
              <w:t>Process/Skill Questions:</w:t>
            </w:r>
          </w:p>
          <w:p w14:paraId="7E2CC87C" w14:textId="77777777" w:rsidR="00EC06BC" w:rsidRPr="008C5AA3" w:rsidRDefault="00EC06BC" w:rsidP="00EC06BC">
            <w:pPr>
              <w:rPr>
                <w:rFonts w:ascii="Times New Roman" w:eastAsia="Times New Roman" w:hAnsi="Times New Roman" w:cs="Times New Roman"/>
                <w:sz w:val="24"/>
                <w:szCs w:val="24"/>
              </w:rPr>
            </w:pPr>
          </w:p>
          <w:p w14:paraId="2BC7D95A"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Thinking</w:t>
            </w:r>
          </w:p>
          <w:p w14:paraId="2CEA0CBE" w14:textId="6AE9CFA6" w:rsidR="00EC06BC" w:rsidRPr="008C5AA3" w:rsidRDefault="00EC06BC" w:rsidP="003E4B9F">
            <w:pPr>
              <w:numPr>
                <w:ilvl w:val="0"/>
                <w:numId w:val="113"/>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Why should </w:t>
            </w:r>
            <w:r>
              <w:rPr>
                <w:rFonts w:ascii="Times New Roman" w:eastAsia="Times New Roman" w:hAnsi="Times New Roman" w:cs="Times New Roman"/>
                <w:sz w:val="24"/>
                <w:szCs w:val="24"/>
              </w:rPr>
              <w:t>one</w:t>
            </w:r>
            <w:r w:rsidRPr="008C5AA3">
              <w:rPr>
                <w:rFonts w:ascii="Times New Roman" w:eastAsia="Times New Roman" w:hAnsi="Times New Roman" w:cs="Times New Roman"/>
                <w:sz w:val="24"/>
                <w:szCs w:val="24"/>
              </w:rPr>
              <w:t xml:space="preserve"> be aware of </w:t>
            </w:r>
            <w:r>
              <w:rPr>
                <w:rFonts w:ascii="Times New Roman" w:eastAsia="Times New Roman" w:hAnsi="Times New Roman" w:cs="Times New Roman"/>
                <w:sz w:val="24"/>
                <w:szCs w:val="24"/>
              </w:rPr>
              <w:t>one’s</w:t>
            </w:r>
            <w:r w:rsidRPr="008C5AA3">
              <w:rPr>
                <w:rFonts w:ascii="Times New Roman" w:eastAsia="Times New Roman" w:hAnsi="Times New Roman" w:cs="Times New Roman"/>
                <w:sz w:val="24"/>
                <w:szCs w:val="24"/>
              </w:rPr>
              <w:t xml:space="preserve"> rights if </w:t>
            </w:r>
            <w:r>
              <w:rPr>
                <w:rFonts w:ascii="Times New Roman" w:eastAsia="Times New Roman" w:hAnsi="Times New Roman" w:cs="Times New Roman"/>
                <w:sz w:val="24"/>
                <w:szCs w:val="24"/>
              </w:rPr>
              <w:t>one is</w:t>
            </w:r>
            <w:r w:rsidRPr="008C5AA3">
              <w:rPr>
                <w:rFonts w:ascii="Times New Roman" w:eastAsia="Times New Roman" w:hAnsi="Times New Roman" w:cs="Times New Roman"/>
                <w:sz w:val="24"/>
                <w:szCs w:val="24"/>
              </w:rPr>
              <w:t xml:space="preserve"> a victim of identity theft?</w:t>
            </w:r>
          </w:p>
          <w:p w14:paraId="29F79919" w14:textId="77777777" w:rsidR="00EC06BC" w:rsidRPr="008C5AA3" w:rsidRDefault="00EC06BC" w:rsidP="003E4B9F">
            <w:pPr>
              <w:numPr>
                <w:ilvl w:val="0"/>
                <w:numId w:val="113"/>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are the costs of being a victim of identity theft?</w:t>
            </w:r>
          </w:p>
          <w:p w14:paraId="1AB91B87"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Communication</w:t>
            </w:r>
          </w:p>
          <w:p w14:paraId="4A61D828" w14:textId="77777777" w:rsidR="00EC06BC" w:rsidRPr="008C5AA3" w:rsidRDefault="00EC06BC" w:rsidP="003E4B9F">
            <w:pPr>
              <w:numPr>
                <w:ilvl w:val="0"/>
                <w:numId w:val="114"/>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Why is it important to interact responsibly online and when using credit/debit transactions?</w:t>
            </w:r>
          </w:p>
          <w:p w14:paraId="26AE4B04"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Leadership</w:t>
            </w:r>
          </w:p>
          <w:p w14:paraId="07809766" w14:textId="6536F692" w:rsidR="00EC06BC" w:rsidRPr="008C5AA3" w:rsidRDefault="00EC06BC" w:rsidP="003E4B9F">
            <w:pPr>
              <w:numPr>
                <w:ilvl w:val="0"/>
                <w:numId w:val="115"/>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What should </w:t>
            </w:r>
            <w:r>
              <w:rPr>
                <w:rFonts w:ascii="Times New Roman" w:eastAsia="Times New Roman" w:hAnsi="Times New Roman" w:cs="Times New Roman"/>
                <w:sz w:val="24"/>
                <w:szCs w:val="24"/>
              </w:rPr>
              <w:t>one</w:t>
            </w:r>
            <w:r w:rsidRPr="008C5AA3">
              <w:rPr>
                <w:rFonts w:ascii="Times New Roman" w:eastAsia="Times New Roman" w:hAnsi="Times New Roman" w:cs="Times New Roman"/>
                <w:sz w:val="24"/>
                <w:szCs w:val="24"/>
              </w:rPr>
              <w:t xml:space="preserve"> do if </w:t>
            </w:r>
            <w:r>
              <w:rPr>
                <w:rFonts w:ascii="Times New Roman" w:eastAsia="Times New Roman" w:hAnsi="Times New Roman" w:cs="Times New Roman"/>
                <w:sz w:val="24"/>
                <w:szCs w:val="24"/>
              </w:rPr>
              <w:t>one</w:t>
            </w:r>
            <w:r w:rsidRPr="008C5AA3">
              <w:rPr>
                <w:rFonts w:ascii="Times New Roman" w:eastAsia="Times New Roman" w:hAnsi="Times New Roman" w:cs="Times New Roman"/>
                <w:sz w:val="24"/>
                <w:szCs w:val="24"/>
              </w:rPr>
              <w:t xml:space="preserve"> suspect</w:t>
            </w:r>
            <w:r>
              <w:rPr>
                <w:rFonts w:ascii="Times New Roman" w:eastAsia="Times New Roman" w:hAnsi="Times New Roman" w:cs="Times New Roman"/>
                <w:sz w:val="24"/>
                <w:szCs w:val="24"/>
              </w:rPr>
              <w:t>s</w:t>
            </w:r>
            <w:r w:rsidRPr="008C5A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one’s</w:t>
            </w:r>
            <w:r w:rsidRPr="008C5AA3">
              <w:rPr>
                <w:rFonts w:ascii="Times New Roman" w:eastAsia="Times New Roman" w:hAnsi="Times New Roman" w:cs="Times New Roman"/>
                <w:sz w:val="24"/>
                <w:szCs w:val="24"/>
              </w:rPr>
              <w:t xml:space="preserve"> identity has been stolen or </w:t>
            </w:r>
            <w:r>
              <w:rPr>
                <w:rFonts w:ascii="Times New Roman" w:eastAsia="Times New Roman" w:hAnsi="Times New Roman" w:cs="Times New Roman"/>
                <w:sz w:val="24"/>
                <w:szCs w:val="24"/>
              </w:rPr>
              <w:t>one has</w:t>
            </w:r>
            <w:r w:rsidRPr="008C5AA3">
              <w:rPr>
                <w:rFonts w:ascii="Times New Roman" w:eastAsia="Times New Roman" w:hAnsi="Times New Roman" w:cs="Times New Roman"/>
                <w:sz w:val="24"/>
                <w:szCs w:val="24"/>
              </w:rPr>
              <w:t xml:space="preserve"> lost </w:t>
            </w:r>
            <w:r>
              <w:rPr>
                <w:rFonts w:ascii="Times New Roman" w:eastAsia="Times New Roman" w:hAnsi="Times New Roman" w:cs="Times New Roman"/>
                <w:sz w:val="24"/>
                <w:szCs w:val="24"/>
              </w:rPr>
              <w:t>one’s</w:t>
            </w:r>
            <w:r w:rsidRPr="008C5AA3">
              <w:rPr>
                <w:rFonts w:ascii="Times New Roman" w:eastAsia="Times New Roman" w:hAnsi="Times New Roman" w:cs="Times New Roman"/>
                <w:sz w:val="24"/>
                <w:szCs w:val="24"/>
              </w:rPr>
              <w:t xml:space="preserve"> debit/credit card?</w:t>
            </w:r>
          </w:p>
          <w:p w14:paraId="6B3CC758"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Management</w:t>
            </w:r>
          </w:p>
          <w:p w14:paraId="15B86A04" w14:textId="47B0ABAC" w:rsidR="00EC06BC" w:rsidRDefault="00EC06BC" w:rsidP="003E4B9F">
            <w:pPr>
              <w:numPr>
                <w:ilvl w:val="0"/>
                <w:numId w:val="116"/>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What services can </w:t>
            </w:r>
            <w:r>
              <w:rPr>
                <w:rFonts w:ascii="Times New Roman" w:eastAsia="Times New Roman" w:hAnsi="Times New Roman" w:cs="Times New Roman"/>
                <w:sz w:val="24"/>
                <w:szCs w:val="24"/>
              </w:rPr>
              <w:t>one</w:t>
            </w:r>
            <w:r w:rsidRPr="008C5AA3">
              <w:rPr>
                <w:rFonts w:ascii="Times New Roman" w:eastAsia="Times New Roman" w:hAnsi="Times New Roman" w:cs="Times New Roman"/>
                <w:sz w:val="24"/>
                <w:szCs w:val="24"/>
              </w:rPr>
              <w:t xml:space="preserve"> use to safeguard </w:t>
            </w:r>
            <w:r>
              <w:rPr>
                <w:rFonts w:ascii="Times New Roman" w:eastAsia="Times New Roman" w:hAnsi="Times New Roman" w:cs="Times New Roman"/>
                <w:sz w:val="24"/>
                <w:szCs w:val="24"/>
              </w:rPr>
              <w:t>one’s</w:t>
            </w:r>
            <w:r w:rsidRPr="008C5AA3">
              <w:rPr>
                <w:rFonts w:ascii="Times New Roman" w:eastAsia="Times New Roman" w:hAnsi="Times New Roman" w:cs="Times New Roman"/>
                <w:sz w:val="24"/>
                <w:szCs w:val="24"/>
              </w:rPr>
              <w:t xml:space="preserve"> identity?</w:t>
            </w:r>
          </w:p>
          <w:p w14:paraId="302A6F29" w14:textId="7AD19CAE" w:rsidR="00EC06BC" w:rsidRPr="008C5AA3" w:rsidRDefault="00EC06BC" w:rsidP="003E4B9F">
            <w:pPr>
              <w:numPr>
                <w:ilvl w:val="0"/>
                <w:numId w:val="116"/>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How does one freeze one’s credit?</w:t>
            </w:r>
          </w:p>
          <w:p w14:paraId="5CF2B044" w14:textId="77777777" w:rsidR="00EC06BC" w:rsidRPr="007B4DF8" w:rsidRDefault="00EC06BC" w:rsidP="00EC06BC">
            <w:pPr>
              <w:rPr>
                <w:rFonts w:ascii="Times New Roman" w:eastAsia="Times New Roman" w:hAnsi="Times New Roman" w:cs="Times New Roman"/>
                <w:sz w:val="24"/>
                <w:szCs w:val="24"/>
              </w:rPr>
            </w:pPr>
          </w:p>
        </w:tc>
        <w:tc>
          <w:tcPr>
            <w:tcW w:w="2741" w:type="dxa"/>
          </w:tcPr>
          <w:p w14:paraId="130ADE84" w14:textId="77777777" w:rsidR="00EC06BC" w:rsidRDefault="00EC06BC" w:rsidP="00EC06BC">
            <w:pPr>
              <w:rPr>
                <w:rFonts w:ascii="Times New Roman" w:eastAsia="Times New Roman" w:hAnsi="Times New Roman" w:cs="Times New Roman"/>
                <w:sz w:val="24"/>
                <w:szCs w:val="24"/>
              </w:rPr>
            </w:pPr>
            <w:r w:rsidRPr="004D36DC">
              <w:rPr>
                <w:rFonts w:ascii="Times New Roman" w:eastAsia="Times New Roman" w:hAnsi="Times New Roman" w:cs="Times New Roman"/>
                <w:sz w:val="24"/>
                <w:szCs w:val="24"/>
              </w:rPr>
              <w:lastRenderedPageBreak/>
              <w:t>English: 9.RV, 9.RI, 9.C, 9.LU, 10.RV, 10.RI, 10.C, 10.LU, 11.RV, 11.RI, 11.C, 11.LU, 12.RV, 12.RI, 12.C, 12.LU</w:t>
            </w:r>
          </w:p>
          <w:p w14:paraId="230722DB" w14:textId="77777777" w:rsidR="00EC06BC" w:rsidRDefault="00EC06BC" w:rsidP="00EC06BC">
            <w:pPr>
              <w:rPr>
                <w:rFonts w:ascii="Times New Roman" w:eastAsia="Times New Roman" w:hAnsi="Times New Roman" w:cs="Times New Roman"/>
                <w:sz w:val="24"/>
                <w:szCs w:val="24"/>
              </w:rPr>
            </w:pPr>
          </w:p>
          <w:p w14:paraId="298461B3" w14:textId="16BEB332" w:rsidR="00EC06BC" w:rsidRPr="00337C03" w:rsidRDefault="00EC06BC" w:rsidP="00EC06BC">
            <w:pPr>
              <w:rPr>
                <w:rFonts w:ascii="Times New Roman" w:hAnsi="Times New Roman" w:cs="Times New Roman"/>
                <w:sz w:val="24"/>
                <w:szCs w:val="24"/>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5940796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197F10E2"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3AB7701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2A54E35A"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15A2ACDE"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3AB0BA1D" w14:textId="77777777" w:rsidR="00EC06BC" w:rsidRPr="00337C03" w:rsidRDefault="00EC06BC" w:rsidP="00EC06BC">
            <w:pPr>
              <w:pStyle w:val="ListParagraph"/>
              <w:rPr>
                <w:rFonts w:ascii="Times New Roman" w:hAnsi="Times New Roman" w:cs="Times New Roman"/>
                <w:sz w:val="24"/>
                <w:szCs w:val="24"/>
              </w:rPr>
            </w:pPr>
          </w:p>
          <w:p w14:paraId="28E0AED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EA16DA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21F8E5A1"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648E2747"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3C85CE2C" w14:textId="77777777" w:rsidR="00EC06BC" w:rsidRPr="00337C03" w:rsidRDefault="00EC06BC" w:rsidP="00EC06BC">
            <w:pPr>
              <w:rPr>
                <w:rFonts w:ascii="Times New Roman" w:hAnsi="Times New Roman" w:cs="Times New Roman"/>
                <w:sz w:val="24"/>
                <w:szCs w:val="24"/>
              </w:rPr>
            </w:pPr>
          </w:p>
          <w:p w14:paraId="74433FB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52F0C94A"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7A670C7F"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5E576490"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59B9CF0A" w14:textId="77777777" w:rsidR="00EC06BC" w:rsidRPr="00337C03" w:rsidRDefault="00EC06BC" w:rsidP="00EC06BC">
            <w:pPr>
              <w:rPr>
                <w:rFonts w:ascii="Times New Roman" w:hAnsi="Times New Roman" w:cs="Times New Roman"/>
                <w:sz w:val="24"/>
                <w:szCs w:val="24"/>
              </w:rPr>
            </w:pPr>
          </w:p>
          <w:p w14:paraId="48488D98" w14:textId="77777777" w:rsidR="00EC06BC" w:rsidRPr="00337C03" w:rsidRDefault="00EC06BC" w:rsidP="00EC06BC">
            <w:pPr>
              <w:rPr>
                <w:rFonts w:ascii="Times New Roman" w:hAnsi="Times New Roman" w:cs="Times New Roman"/>
                <w:b/>
                <w:sz w:val="24"/>
                <w:szCs w:val="24"/>
                <w:u w:val="single"/>
              </w:rPr>
            </w:pPr>
          </w:p>
          <w:p w14:paraId="226CEDB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47E7613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Interpersonal Communications</w:t>
            </w:r>
          </w:p>
          <w:p w14:paraId="128A350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5B204B0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00EAC8A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4A1F526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2EA82C2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3F858CF6" w14:textId="77777777" w:rsidR="00EC06BC" w:rsidRPr="00337C03" w:rsidRDefault="00EC06BC" w:rsidP="00EC06BC">
            <w:pPr>
              <w:rPr>
                <w:rFonts w:ascii="Times New Roman" w:eastAsia="Times New Roman" w:hAnsi="Times New Roman" w:cs="Times New Roman"/>
                <w:sz w:val="24"/>
                <w:szCs w:val="24"/>
              </w:rPr>
            </w:pPr>
          </w:p>
        </w:tc>
      </w:tr>
      <w:tr w:rsidR="00EC06BC" w:rsidRPr="007B4DF8" w14:paraId="31E5A633" w14:textId="017DA0B3" w:rsidTr="002643FE">
        <w:tblPrEx>
          <w:tblCellMar>
            <w:left w:w="115" w:type="dxa"/>
            <w:right w:w="115" w:type="dxa"/>
          </w:tblCellMar>
        </w:tblPrEx>
        <w:tc>
          <w:tcPr>
            <w:tcW w:w="737" w:type="dxa"/>
          </w:tcPr>
          <w:p w14:paraId="05FDBDD3" w14:textId="12FF1DA9" w:rsidR="00EC06BC"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63</w:t>
            </w:r>
            <w:r w:rsidR="00D4278C">
              <w:rPr>
                <w:rFonts w:ascii="Times New Roman" w:eastAsia="Times New Roman" w:hAnsi="Times New Roman" w:cs="Times New Roman"/>
                <w:sz w:val="24"/>
                <w:szCs w:val="24"/>
              </w:rPr>
              <w:t xml:space="preserve"> (O)</w:t>
            </w:r>
          </w:p>
          <w:p w14:paraId="4FABFA80" w14:textId="75C951EA" w:rsidR="00EC06BC" w:rsidRPr="007B4DF8" w:rsidRDefault="00EC06BC" w:rsidP="00EC06BC">
            <w:pPr>
              <w:spacing w:before="40" w:afterLines="40" w:after="96"/>
              <w:rPr>
                <w:rFonts w:ascii="Times New Roman" w:eastAsia="Times New Roman" w:hAnsi="Times New Roman" w:cs="Times New Roman"/>
                <w:sz w:val="24"/>
                <w:szCs w:val="24"/>
              </w:rPr>
            </w:pPr>
          </w:p>
        </w:tc>
        <w:tc>
          <w:tcPr>
            <w:tcW w:w="3668" w:type="dxa"/>
            <w:hideMark/>
          </w:tcPr>
          <w:p w14:paraId="3C5A77F3" w14:textId="7A780F91"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strategies for debt. </w:t>
            </w:r>
          </w:p>
        </w:tc>
        <w:tc>
          <w:tcPr>
            <w:tcW w:w="4648" w:type="dxa"/>
          </w:tcPr>
          <w:p w14:paraId="57367B1B" w14:textId="77777777" w:rsidR="00EC06BC" w:rsidRDefault="00EC06BC" w:rsidP="00EC06BC">
            <w:pPr>
              <w:spacing w:before="40" w:afterLines="40" w:after="96"/>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Identification should include</w:t>
            </w:r>
          </w:p>
          <w:p w14:paraId="601D9F96" w14:textId="1ED52388" w:rsidR="00EC06BC" w:rsidRPr="008C5AA3" w:rsidRDefault="00EC06BC" w:rsidP="003E4B9F">
            <w:pPr>
              <w:numPr>
                <w:ilvl w:val="0"/>
                <w:numId w:val="11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budgeti</w:t>
            </w:r>
            <w:r w:rsidRPr="008C5AA3">
              <w:rPr>
                <w:rFonts w:ascii="Times New Roman" w:eastAsia="Times New Roman" w:hAnsi="Times New Roman" w:cs="Times New Roman"/>
                <w:sz w:val="24"/>
                <w:szCs w:val="24"/>
              </w:rPr>
              <w:t>ng and savings to avoid debt</w:t>
            </w:r>
          </w:p>
          <w:p w14:paraId="6B802318" w14:textId="77777777" w:rsidR="00EC06BC" w:rsidRPr="008C5AA3" w:rsidRDefault="00EC06BC" w:rsidP="003E4B9F">
            <w:pPr>
              <w:numPr>
                <w:ilvl w:val="0"/>
                <w:numId w:val="11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identifying debt-to-income ratios</w:t>
            </w:r>
          </w:p>
          <w:p w14:paraId="2DCF353F" w14:textId="77777777" w:rsidR="00EC06BC" w:rsidRPr="008C5AA3" w:rsidRDefault="00EC06BC" w:rsidP="003E4B9F">
            <w:pPr>
              <w:numPr>
                <w:ilvl w:val="0"/>
                <w:numId w:val="11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evaluating choices involving debt</w:t>
            </w:r>
          </w:p>
          <w:p w14:paraId="013A9086" w14:textId="77777777" w:rsidR="00EC06BC" w:rsidRPr="008C5AA3" w:rsidRDefault="00EC06BC" w:rsidP="003E4B9F">
            <w:pPr>
              <w:numPr>
                <w:ilvl w:val="0"/>
                <w:numId w:val="11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identifying the consequences of making poor credit decisions</w:t>
            </w:r>
          </w:p>
          <w:p w14:paraId="3EC727F7" w14:textId="77C7C381" w:rsidR="00EC06BC" w:rsidRPr="008C5AA3" w:rsidRDefault="00EC06BC" w:rsidP="003E4B9F">
            <w:pPr>
              <w:numPr>
                <w:ilvl w:val="0"/>
                <w:numId w:val="11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maintaining a recordkeeping system for credit purchases</w:t>
            </w:r>
          </w:p>
          <w:p w14:paraId="79550CEA" w14:textId="77777777" w:rsidR="00EC06BC" w:rsidRPr="008C5AA3" w:rsidRDefault="00EC06BC" w:rsidP="003E4B9F">
            <w:pPr>
              <w:numPr>
                <w:ilvl w:val="0"/>
                <w:numId w:val="11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ensuring safekeeping of credit cards</w:t>
            </w:r>
          </w:p>
          <w:p w14:paraId="4EDD5EAC" w14:textId="71C0CDAD" w:rsidR="00EC06BC" w:rsidRPr="008C5AA3" w:rsidRDefault="00EC06BC" w:rsidP="003E4B9F">
            <w:pPr>
              <w:numPr>
                <w:ilvl w:val="0"/>
                <w:numId w:val="11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exploring the consequences of </w:t>
            </w:r>
            <w:r w:rsidRPr="008C5AA3">
              <w:rPr>
                <w:rFonts w:ascii="Times New Roman" w:eastAsia="Times New Roman" w:hAnsi="Times New Roman" w:cs="Times New Roman"/>
                <w:sz w:val="24"/>
                <w:szCs w:val="24"/>
              </w:rPr>
              <w:t>late-payment and other penalties</w:t>
            </w:r>
          </w:p>
          <w:p w14:paraId="1D85DB75" w14:textId="77777777" w:rsidR="00EC06BC" w:rsidRPr="008C5AA3" w:rsidRDefault="00EC06BC" w:rsidP="003E4B9F">
            <w:pPr>
              <w:numPr>
                <w:ilvl w:val="0"/>
                <w:numId w:val="11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examining debt payment plans</w:t>
            </w:r>
          </w:p>
          <w:p w14:paraId="3340CB5B" w14:textId="6BB234E6" w:rsidR="00EC06BC" w:rsidRPr="008C5AA3" w:rsidRDefault="00EC06BC" w:rsidP="003E4B9F">
            <w:pPr>
              <w:numPr>
                <w:ilvl w:val="0"/>
                <w:numId w:val="11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recognizing warning signs for potential debt or credit </w:t>
            </w:r>
            <w:r>
              <w:rPr>
                <w:rFonts w:ascii="Times New Roman" w:eastAsia="Times New Roman" w:hAnsi="Times New Roman" w:cs="Times New Roman"/>
                <w:sz w:val="24"/>
                <w:szCs w:val="24"/>
              </w:rPr>
              <w:t>concern</w:t>
            </w:r>
            <w:r w:rsidRPr="008C5AA3">
              <w:rPr>
                <w:rFonts w:ascii="Times New Roman" w:eastAsia="Times New Roman" w:hAnsi="Times New Roman" w:cs="Times New Roman"/>
                <w:sz w:val="24"/>
                <w:szCs w:val="24"/>
              </w:rPr>
              <w:t>s.</w:t>
            </w:r>
          </w:p>
          <w:p w14:paraId="7292E5F4" w14:textId="77777777" w:rsidR="00EC06BC" w:rsidRDefault="00EC06BC" w:rsidP="00EC06BC">
            <w:pPr>
              <w:spacing w:before="40" w:afterLines="40" w:after="96"/>
              <w:rPr>
                <w:rFonts w:ascii="Times New Roman" w:eastAsia="Times New Roman" w:hAnsi="Times New Roman" w:cs="Times New Roman"/>
                <w:sz w:val="24"/>
                <w:szCs w:val="24"/>
              </w:rPr>
            </w:pPr>
          </w:p>
          <w:p w14:paraId="165CEAFA" w14:textId="77777777" w:rsidR="00EC06BC" w:rsidRPr="008C5AA3" w:rsidRDefault="00EC06BC" w:rsidP="00EC06BC">
            <w:pPr>
              <w:spacing w:before="40" w:afterLines="40" w:after="96"/>
              <w:rPr>
                <w:rFonts w:ascii="Times New Roman" w:eastAsia="Times New Roman" w:hAnsi="Times New Roman" w:cs="Times New Roman"/>
                <w:sz w:val="24"/>
                <w:szCs w:val="24"/>
              </w:rPr>
            </w:pPr>
            <w:r w:rsidRPr="008C5AA3">
              <w:rPr>
                <w:rFonts w:ascii="Times New Roman" w:eastAsia="Times New Roman" w:hAnsi="Times New Roman" w:cs="Times New Roman"/>
                <w:b/>
                <w:bCs/>
                <w:sz w:val="24"/>
                <w:szCs w:val="24"/>
              </w:rPr>
              <w:t>Teacher Resources:</w:t>
            </w:r>
          </w:p>
          <w:p w14:paraId="58C32D1D" w14:textId="45A43342" w:rsidR="00EC06BC" w:rsidRDefault="00EC06BC" w:rsidP="003E4B9F">
            <w:pPr>
              <w:numPr>
                <w:ilvl w:val="0"/>
                <w:numId w:val="95"/>
              </w:numPr>
              <w:rPr>
                <w:rFonts w:ascii="Times New Roman" w:eastAsia="Times New Roman" w:hAnsi="Times New Roman" w:cs="Times New Roman"/>
                <w:sz w:val="24"/>
                <w:szCs w:val="24"/>
              </w:rPr>
            </w:pPr>
            <w:hyperlink r:id="rId54" w:tgtFrame="_blank" w:history="1">
              <w:r>
                <w:rPr>
                  <w:rStyle w:val="Hyperlink"/>
                  <w:rFonts w:ascii="Times New Roman" w:eastAsia="Times New Roman" w:hAnsi="Times New Roman" w:cs="Times New Roman"/>
                  <w:sz w:val="24"/>
                  <w:szCs w:val="24"/>
                </w:rPr>
                <w:t>Empowering Futures, One Dollar at a Time</w:t>
              </w:r>
            </w:hyperlink>
            <w:r>
              <w:t xml:space="preserve">, </w:t>
            </w:r>
            <w:r>
              <w:rPr>
                <w:rFonts w:ascii="Times New Roman" w:hAnsi="Times New Roman" w:cs="Times New Roman"/>
                <w:sz w:val="24"/>
                <w:szCs w:val="24"/>
              </w:rPr>
              <w:t>VCEE</w:t>
            </w:r>
          </w:p>
          <w:p w14:paraId="52A68634" w14:textId="540066E3" w:rsidR="00EC06BC" w:rsidRPr="00777870" w:rsidRDefault="00EC06BC" w:rsidP="003E4B9F">
            <w:pPr>
              <w:numPr>
                <w:ilvl w:val="0"/>
                <w:numId w:val="95"/>
              </w:numPr>
              <w:rPr>
                <w:rFonts w:ascii="Times New Roman" w:eastAsia="Times New Roman" w:hAnsi="Times New Roman" w:cs="Times New Roman"/>
                <w:sz w:val="24"/>
                <w:szCs w:val="24"/>
              </w:rPr>
            </w:pPr>
            <w:hyperlink r:id="rId55"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Virginia Events Jump$tart</w:t>
            </w:r>
            <w:r>
              <w:rPr>
                <w:rFonts w:ascii="Times New Roman" w:hAnsi="Times New Roman" w:cs="Times New Roman"/>
                <w:sz w:val="24"/>
                <w:szCs w:val="24"/>
              </w:rPr>
              <w:t>!</w:t>
            </w:r>
            <w:r w:rsidRPr="009E2A0F">
              <w:rPr>
                <w:rFonts w:ascii="Times New Roman" w:hAnsi="Times New Roman" w:cs="Times New Roman"/>
                <w:sz w:val="24"/>
                <w:szCs w:val="24"/>
              </w:rPr>
              <w:t xml:space="preserve"> Financial Smarts for Students</w:t>
            </w:r>
          </w:p>
          <w:p w14:paraId="1C8773C6" w14:textId="474F4D82" w:rsidR="00EC06BC" w:rsidRDefault="00EC06BC" w:rsidP="003E4B9F">
            <w:pPr>
              <w:numPr>
                <w:ilvl w:val="0"/>
                <w:numId w:val="95"/>
              </w:numPr>
              <w:rPr>
                <w:rFonts w:ascii="Times New Roman" w:eastAsia="Times New Roman" w:hAnsi="Times New Roman" w:cs="Times New Roman"/>
                <w:sz w:val="24"/>
                <w:szCs w:val="24"/>
              </w:rPr>
            </w:pPr>
            <w:hyperlink r:id="rId56"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16BDED72" w14:textId="77777777" w:rsidR="00EC06BC" w:rsidRPr="009E2A0F" w:rsidRDefault="00EC06BC" w:rsidP="00EC06BC">
            <w:pPr>
              <w:ind w:left="720"/>
              <w:rPr>
                <w:rFonts w:ascii="Times New Roman" w:eastAsia="Times New Roman" w:hAnsi="Times New Roman" w:cs="Times New Roman"/>
                <w:sz w:val="24"/>
                <w:szCs w:val="24"/>
              </w:rPr>
            </w:pPr>
          </w:p>
          <w:p w14:paraId="203BD021" w14:textId="5674C555" w:rsidR="00EC06BC" w:rsidRPr="007B4DF8" w:rsidRDefault="00EC06BC" w:rsidP="00EC06BC">
            <w:pPr>
              <w:spacing w:before="40" w:afterLines="40" w:after="96"/>
              <w:rPr>
                <w:rFonts w:ascii="Times New Roman" w:eastAsia="Times New Roman" w:hAnsi="Times New Roman" w:cs="Times New Roman"/>
                <w:sz w:val="24"/>
                <w:szCs w:val="24"/>
              </w:rPr>
            </w:pPr>
          </w:p>
        </w:tc>
        <w:tc>
          <w:tcPr>
            <w:tcW w:w="4053" w:type="dxa"/>
          </w:tcPr>
          <w:p w14:paraId="38EF540B" w14:textId="77777777" w:rsidR="00EC06BC" w:rsidRPr="008C5AA3" w:rsidRDefault="00EC06BC" w:rsidP="00EC06BC">
            <w:pPr>
              <w:spacing w:before="40" w:afterLines="40" w:after="96"/>
              <w:rPr>
                <w:rFonts w:ascii="Times New Roman" w:eastAsia="Times New Roman" w:hAnsi="Times New Roman" w:cs="Times New Roman"/>
                <w:sz w:val="24"/>
                <w:szCs w:val="24"/>
              </w:rPr>
            </w:pPr>
            <w:r w:rsidRPr="008C5AA3">
              <w:rPr>
                <w:rFonts w:ascii="Times New Roman" w:eastAsia="Times New Roman" w:hAnsi="Times New Roman" w:cs="Times New Roman"/>
                <w:b/>
                <w:bCs/>
                <w:sz w:val="24"/>
                <w:szCs w:val="24"/>
              </w:rPr>
              <w:lastRenderedPageBreak/>
              <w:t>Process/Skill Questions:</w:t>
            </w:r>
          </w:p>
          <w:p w14:paraId="5077EDF5"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Thinking</w:t>
            </w:r>
          </w:p>
          <w:p w14:paraId="23F0A02E" w14:textId="485D4898" w:rsidR="00EC06BC" w:rsidRPr="008C5AA3" w:rsidRDefault="00EC06BC" w:rsidP="003E4B9F">
            <w:pPr>
              <w:numPr>
                <w:ilvl w:val="0"/>
                <w:numId w:val="118"/>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What skills and strategies can </w:t>
            </w:r>
            <w:r>
              <w:rPr>
                <w:rFonts w:ascii="Times New Roman" w:eastAsia="Times New Roman" w:hAnsi="Times New Roman" w:cs="Times New Roman"/>
                <w:sz w:val="24"/>
                <w:szCs w:val="24"/>
              </w:rPr>
              <w:t>one</w:t>
            </w:r>
            <w:r w:rsidRPr="008C5AA3">
              <w:rPr>
                <w:rFonts w:ascii="Times New Roman" w:eastAsia="Times New Roman" w:hAnsi="Times New Roman" w:cs="Times New Roman"/>
                <w:sz w:val="24"/>
                <w:szCs w:val="24"/>
              </w:rPr>
              <w:t xml:space="preserve"> develop that will help </w:t>
            </w:r>
            <w:r>
              <w:rPr>
                <w:rFonts w:ascii="Times New Roman" w:eastAsia="Times New Roman" w:hAnsi="Times New Roman" w:cs="Times New Roman"/>
                <w:sz w:val="24"/>
                <w:szCs w:val="24"/>
              </w:rPr>
              <w:t>one</w:t>
            </w:r>
            <w:r w:rsidRPr="008C5AA3">
              <w:rPr>
                <w:rFonts w:ascii="Times New Roman" w:eastAsia="Times New Roman" w:hAnsi="Times New Roman" w:cs="Times New Roman"/>
                <w:sz w:val="24"/>
                <w:szCs w:val="24"/>
              </w:rPr>
              <w:t xml:space="preserve"> avoid debt?</w:t>
            </w:r>
          </w:p>
          <w:p w14:paraId="613DC5D2" w14:textId="3DB6DD4A" w:rsidR="00EC06BC" w:rsidRPr="008C5AA3" w:rsidRDefault="00EC06BC" w:rsidP="003E4B9F">
            <w:pPr>
              <w:numPr>
                <w:ilvl w:val="0"/>
                <w:numId w:val="118"/>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What is a budget? How does adhering to </w:t>
            </w:r>
            <w:r>
              <w:rPr>
                <w:rFonts w:ascii="Times New Roman" w:eastAsia="Times New Roman" w:hAnsi="Times New Roman" w:cs="Times New Roman"/>
                <w:sz w:val="24"/>
                <w:szCs w:val="24"/>
              </w:rPr>
              <w:t>a</w:t>
            </w:r>
            <w:r w:rsidRPr="008C5AA3">
              <w:rPr>
                <w:rFonts w:ascii="Times New Roman" w:eastAsia="Times New Roman" w:hAnsi="Times New Roman" w:cs="Times New Roman"/>
                <w:sz w:val="24"/>
                <w:szCs w:val="24"/>
              </w:rPr>
              <w:t xml:space="preserve"> budget help avoid fees and penalties?</w:t>
            </w:r>
          </w:p>
          <w:p w14:paraId="19DB0393" w14:textId="2B543334" w:rsidR="00EC06BC" w:rsidRPr="008C5AA3" w:rsidRDefault="00EC06BC" w:rsidP="003E4B9F">
            <w:pPr>
              <w:numPr>
                <w:ilvl w:val="0"/>
                <w:numId w:val="118"/>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are factors to consider when deciding whether to make a purchase or wait?</w:t>
            </w:r>
          </w:p>
          <w:p w14:paraId="0224E2AB"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Communication</w:t>
            </w:r>
          </w:p>
          <w:p w14:paraId="5C185971" w14:textId="77777777" w:rsidR="00EC06BC" w:rsidRPr="008C5AA3" w:rsidRDefault="00EC06BC" w:rsidP="003E4B9F">
            <w:pPr>
              <w:numPr>
                <w:ilvl w:val="0"/>
                <w:numId w:val="119"/>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Why is debt often a source of family stress and conflict?</w:t>
            </w:r>
          </w:p>
          <w:p w14:paraId="2D2C1B0C" w14:textId="18150DF5" w:rsidR="00EC06BC" w:rsidRPr="008C5AA3" w:rsidRDefault="00EC06BC" w:rsidP="003E4B9F">
            <w:pPr>
              <w:numPr>
                <w:ilvl w:val="0"/>
                <w:numId w:val="119"/>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Where do</w:t>
            </w:r>
            <w:r>
              <w:rPr>
                <w:rFonts w:ascii="Times New Roman" w:eastAsia="Times New Roman" w:hAnsi="Times New Roman" w:cs="Times New Roman"/>
                <w:sz w:val="24"/>
                <w:szCs w:val="24"/>
              </w:rPr>
              <w:t>es one</w:t>
            </w:r>
            <w:r w:rsidRPr="008C5AA3">
              <w:rPr>
                <w:rFonts w:ascii="Times New Roman" w:eastAsia="Times New Roman" w:hAnsi="Times New Roman" w:cs="Times New Roman"/>
                <w:sz w:val="24"/>
                <w:szCs w:val="24"/>
              </w:rPr>
              <w:t xml:space="preserve"> acquire </w:t>
            </w:r>
            <w:r>
              <w:rPr>
                <w:rFonts w:ascii="Times New Roman" w:eastAsia="Times New Roman" w:hAnsi="Times New Roman" w:cs="Times New Roman"/>
                <w:sz w:val="24"/>
                <w:szCs w:val="24"/>
              </w:rPr>
              <w:t>one’s</w:t>
            </w:r>
            <w:r w:rsidRPr="008C5AA3">
              <w:rPr>
                <w:rFonts w:ascii="Times New Roman" w:eastAsia="Times New Roman" w:hAnsi="Times New Roman" w:cs="Times New Roman"/>
                <w:sz w:val="24"/>
                <w:szCs w:val="24"/>
              </w:rPr>
              <w:t xml:space="preserve"> beliefs and attitudes toward debt?</w:t>
            </w:r>
          </w:p>
          <w:p w14:paraId="1016616C" w14:textId="77777777" w:rsidR="00EC06BC" w:rsidRPr="008C5AA3" w:rsidRDefault="00EC06BC" w:rsidP="003E4B9F">
            <w:pPr>
              <w:numPr>
                <w:ilvl w:val="0"/>
                <w:numId w:val="119"/>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What difficulties might family members have if they do not </w:t>
            </w:r>
            <w:r w:rsidRPr="008C5AA3">
              <w:rPr>
                <w:rFonts w:ascii="Times New Roman" w:eastAsia="Times New Roman" w:hAnsi="Times New Roman" w:cs="Times New Roman"/>
                <w:sz w:val="24"/>
                <w:szCs w:val="24"/>
              </w:rPr>
              <w:lastRenderedPageBreak/>
              <w:t>share the same beliefs and values concerning debt?</w:t>
            </w:r>
          </w:p>
          <w:p w14:paraId="45A41957"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Leadership</w:t>
            </w:r>
          </w:p>
          <w:p w14:paraId="436D05C8" w14:textId="77777777" w:rsidR="00EC06BC" w:rsidRPr="008C5AA3" w:rsidRDefault="00EC06BC" w:rsidP="003E4B9F">
            <w:pPr>
              <w:numPr>
                <w:ilvl w:val="0"/>
                <w:numId w:val="120"/>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are the advantages and disadvantages of cash, check, debit card, and credit card as a way to purchase goods and services?</w:t>
            </w:r>
          </w:p>
          <w:p w14:paraId="4883A811" w14:textId="77777777" w:rsidR="00EC06BC" w:rsidRPr="008C5AA3" w:rsidRDefault="00EC06BC" w:rsidP="003E4B9F">
            <w:pPr>
              <w:numPr>
                <w:ilvl w:val="0"/>
                <w:numId w:val="120"/>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ethical roles do businesses play, if any, in encouraging consumers to accrue large debts through extensive use of credit cards? Why or why not?</w:t>
            </w:r>
          </w:p>
          <w:p w14:paraId="7DD368EB" w14:textId="77777777" w:rsidR="00EC06BC" w:rsidRPr="008C5AA3" w:rsidRDefault="00EC06BC" w:rsidP="003E4B9F">
            <w:pPr>
              <w:numPr>
                <w:ilvl w:val="0"/>
                <w:numId w:val="120"/>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are some effective ways to teach children about debt?</w:t>
            </w:r>
          </w:p>
          <w:p w14:paraId="326CE9EC"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Management</w:t>
            </w:r>
          </w:p>
          <w:p w14:paraId="1756C19A" w14:textId="583D2B21" w:rsidR="00EC06BC" w:rsidRPr="008C5AA3" w:rsidRDefault="00EC06BC" w:rsidP="003E4B9F">
            <w:pPr>
              <w:numPr>
                <w:ilvl w:val="0"/>
                <w:numId w:val="121"/>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guidelines should be put in the budget to help control debt?</w:t>
            </w:r>
          </w:p>
          <w:p w14:paraId="764DF3A1" w14:textId="77777777" w:rsidR="00EC06BC" w:rsidRPr="008C5AA3" w:rsidRDefault="00EC06BC" w:rsidP="003E4B9F">
            <w:pPr>
              <w:numPr>
                <w:ilvl w:val="0"/>
                <w:numId w:val="121"/>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information is needed to set short- and long-term financial goals?</w:t>
            </w:r>
          </w:p>
          <w:p w14:paraId="54F5217C" w14:textId="244B2963" w:rsidR="00EC06BC" w:rsidRPr="007162C5" w:rsidRDefault="00EC06BC" w:rsidP="003E4B9F">
            <w:pPr>
              <w:numPr>
                <w:ilvl w:val="0"/>
                <w:numId w:val="121"/>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are the possible consequences of going deeply into debt?</w:t>
            </w:r>
          </w:p>
        </w:tc>
        <w:tc>
          <w:tcPr>
            <w:tcW w:w="2741" w:type="dxa"/>
          </w:tcPr>
          <w:p w14:paraId="54279751" w14:textId="77777777" w:rsidR="00EC06BC" w:rsidRDefault="00EC06BC" w:rsidP="00EC06BC">
            <w:pPr>
              <w:spacing w:before="40" w:afterLines="40" w:after="96"/>
              <w:rPr>
                <w:rFonts w:ascii="Times New Roman" w:eastAsia="Times New Roman" w:hAnsi="Times New Roman" w:cs="Times New Roman"/>
                <w:sz w:val="24"/>
                <w:szCs w:val="24"/>
              </w:rPr>
            </w:pPr>
            <w:r w:rsidRPr="004D36DC">
              <w:rPr>
                <w:rFonts w:ascii="Times New Roman" w:eastAsia="Times New Roman" w:hAnsi="Times New Roman" w:cs="Times New Roman"/>
                <w:sz w:val="24"/>
                <w:szCs w:val="24"/>
              </w:rPr>
              <w:lastRenderedPageBreak/>
              <w:t>English: 9.RV, 9.RI, 9.C, 9.LU, 10.RV, 10.RI, 10.C, 10.LU, 11.RV, 11.RI, 11.C, 11.LU, 12.RV, 12.RI, 12.C, 12.LU</w:t>
            </w:r>
          </w:p>
          <w:p w14:paraId="0DE4DFB0" w14:textId="77777777" w:rsidR="00EC06BC" w:rsidRDefault="00EC06BC" w:rsidP="00EC06BC">
            <w:pPr>
              <w:spacing w:before="40" w:afterLines="40" w:after="96"/>
              <w:rPr>
                <w:rFonts w:ascii="Times New Roman" w:eastAsia="Times New Roman" w:hAnsi="Times New Roman" w:cs="Times New Roman"/>
                <w:sz w:val="24"/>
                <w:szCs w:val="24"/>
              </w:rPr>
            </w:pPr>
          </w:p>
          <w:p w14:paraId="0A5A38A0" w14:textId="2CED412F" w:rsidR="00EC06BC" w:rsidRPr="00337C03" w:rsidRDefault="00EC06BC" w:rsidP="00EC06BC">
            <w:pPr>
              <w:rPr>
                <w:rFonts w:ascii="Times New Roman" w:hAnsi="Times New Roman" w:cs="Times New Roman"/>
                <w:sz w:val="24"/>
                <w:szCs w:val="24"/>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168A16B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4A96A6D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108BC56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5D20A97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49129BD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69F15DDF"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6BAB1AE3" w14:textId="77777777" w:rsidR="00EC06BC" w:rsidRPr="00337C03" w:rsidRDefault="00EC06BC" w:rsidP="00EC06BC">
            <w:pPr>
              <w:rPr>
                <w:rFonts w:ascii="Times New Roman" w:hAnsi="Times New Roman" w:cs="Times New Roman"/>
                <w:sz w:val="24"/>
                <w:szCs w:val="24"/>
              </w:rPr>
            </w:pPr>
          </w:p>
          <w:p w14:paraId="1E335F5E"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33DE5804"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73E35423"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731FB5E0"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2291599F"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3D27FD5B" w14:textId="77777777" w:rsidR="00EC06BC" w:rsidRPr="00337C03" w:rsidRDefault="00EC06BC" w:rsidP="00EC06BC">
            <w:pPr>
              <w:rPr>
                <w:rFonts w:ascii="Times New Roman" w:hAnsi="Times New Roman" w:cs="Times New Roman"/>
                <w:sz w:val="24"/>
                <w:szCs w:val="24"/>
              </w:rPr>
            </w:pPr>
          </w:p>
          <w:p w14:paraId="2FCF557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00DAA6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74F809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0052A1F"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112DDE7A" w14:textId="77777777" w:rsidR="00EC06BC" w:rsidRPr="00337C03" w:rsidRDefault="00EC06BC" w:rsidP="00EC06BC">
            <w:pPr>
              <w:rPr>
                <w:rFonts w:ascii="Times New Roman" w:hAnsi="Times New Roman" w:cs="Times New Roman"/>
                <w:sz w:val="24"/>
                <w:szCs w:val="24"/>
              </w:rPr>
            </w:pPr>
          </w:p>
          <w:p w14:paraId="27BCA180"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0A8C614D"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467D8A7C"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593683C6"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1B6A1CC5" w14:textId="77777777" w:rsidR="00EC06BC" w:rsidRPr="00337C03" w:rsidRDefault="00EC06BC" w:rsidP="00EC06BC">
            <w:pPr>
              <w:rPr>
                <w:rFonts w:ascii="Times New Roman" w:hAnsi="Times New Roman" w:cs="Times New Roman"/>
                <w:b/>
                <w:sz w:val="24"/>
                <w:szCs w:val="24"/>
                <w:u w:val="single"/>
              </w:rPr>
            </w:pPr>
          </w:p>
          <w:p w14:paraId="50DE833D" w14:textId="77777777" w:rsidR="00EC06BC" w:rsidRPr="00337C03" w:rsidRDefault="00EC06BC" w:rsidP="00EC06BC">
            <w:pPr>
              <w:rPr>
                <w:rFonts w:ascii="Times New Roman" w:hAnsi="Times New Roman" w:cs="Times New Roman"/>
                <w:sz w:val="24"/>
                <w:szCs w:val="24"/>
              </w:rPr>
            </w:pPr>
          </w:p>
          <w:p w14:paraId="3818B37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26A90E8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3E9F436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7EE8E77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4805549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0F8A145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3F3A58D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3C7016A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B8A92A6"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334C88C0" w14:textId="1E28B6CF" w:rsidTr="002643FE">
        <w:tblPrEx>
          <w:tblCellMar>
            <w:left w:w="115" w:type="dxa"/>
            <w:right w:w="115" w:type="dxa"/>
          </w:tblCellMar>
        </w:tblPrEx>
        <w:tc>
          <w:tcPr>
            <w:tcW w:w="737" w:type="dxa"/>
          </w:tcPr>
          <w:p w14:paraId="5E08A49E" w14:textId="487037A3" w:rsidR="00EC06BC"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r w:rsidR="00D4278C">
              <w:rPr>
                <w:rFonts w:ascii="Times New Roman" w:eastAsia="Times New Roman" w:hAnsi="Times New Roman" w:cs="Times New Roman"/>
                <w:sz w:val="24"/>
                <w:szCs w:val="24"/>
              </w:rPr>
              <w:t xml:space="preserve"> (O)</w:t>
            </w:r>
          </w:p>
          <w:p w14:paraId="440FDB8F" w14:textId="475877B1" w:rsidR="00EC06BC" w:rsidRPr="007B4DF8" w:rsidRDefault="00EC06BC" w:rsidP="00EC06BC">
            <w:pPr>
              <w:spacing w:before="40" w:afterLines="40" w:after="96"/>
              <w:rPr>
                <w:rFonts w:ascii="Times New Roman" w:eastAsia="Times New Roman" w:hAnsi="Times New Roman" w:cs="Times New Roman"/>
                <w:sz w:val="24"/>
                <w:szCs w:val="24"/>
              </w:rPr>
            </w:pPr>
          </w:p>
        </w:tc>
        <w:tc>
          <w:tcPr>
            <w:tcW w:w="3668" w:type="dxa"/>
            <w:hideMark/>
          </w:tcPr>
          <w:p w14:paraId="5225CC5E" w14:textId="5AF268D8"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Identify strategies for managing</w:t>
            </w:r>
            <w:r>
              <w:rPr>
                <w:rFonts w:ascii="Times New Roman" w:eastAsia="Times New Roman" w:hAnsi="Times New Roman" w:cs="Times New Roman"/>
                <w:sz w:val="24"/>
                <w:szCs w:val="24"/>
              </w:rPr>
              <w:t xml:space="preserve"> </w:t>
            </w:r>
            <w:r w:rsidRPr="007B4DF8">
              <w:rPr>
                <w:rFonts w:ascii="Times New Roman" w:eastAsia="Times New Roman" w:hAnsi="Times New Roman" w:cs="Times New Roman"/>
                <w:sz w:val="24"/>
                <w:szCs w:val="24"/>
              </w:rPr>
              <w:t xml:space="preserve">risk. </w:t>
            </w:r>
          </w:p>
        </w:tc>
        <w:tc>
          <w:tcPr>
            <w:tcW w:w="4648" w:type="dxa"/>
          </w:tcPr>
          <w:p w14:paraId="27CAF89B" w14:textId="77777777" w:rsidR="00EC06BC" w:rsidRPr="008C5AA3" w:rsidRDefault="00EC06BC" w:rsidP="00EC06BC">
            <w:pPr>
              <w:rPr>
                <w:rFonts w:ascii="Times New Roman" w:hAnsi="Times New Roman" w:cs="Times New Roman"/>
                <w:sz w:val="24"/>
                <w:szCs w:val="24"/>
              </w:rPr>
            </w:pPr>
            <w:r w:rsidRPr="008C5AA3">
              <w:rPr>
                <w:rFonts w:ascii="Times New Roman" w:eastAsia="Times New Roman" w:hAnsi="Times New Roman" w:cs="Times New Roman"/>
                <w:sz w:val="24"/>
                <w:szCs w:val="24"/>
              </w:rPr>
              <w:t xml:space="preserve"> </w:t>
            </w:r>
            <w:r w:rsidRPr="008C5AA3">
              <w:rPr>
                <w:rFonts w:ascii="Times New Roman" w:hAnsi="Times New Roman" w:cs="Times New Roman"/>
                <w:sz w:val="24"/>
                <w:szCs w:val="24"/>
              </w:rPr>
              <w:t>Identification should include</w:t>
            </w:r>
          </w:p>
          <w:p w14:paraId="771608E9" w14:textId="69109E32" w:rsidR="00EC06BC" w:rsidRPr="008C5AA3" w:rsidRDefault="00EC06BC" w:rsidP="00EC06BC">
            <w:pPr>
              <w:ind w:left="1440"/>
              <w:rPr>
                <w:rFonts w:ascii="Times New Roman" w:eastAsia="Times New Roman" w:hAnsi="Times New Roman" w:cs="Times New Roman"/>
                <w:sz w:val="24"/>
                <w:szCs w:val="24"/>
              </w:rPr>
            </w:pPr>
          </w:p>
          <w:p w14:paraId="30B02B06" w14:textId="3DAC77A4" w:rsidR="00EC06BC" w:rsidRPr="008C5AA3" w:rsidRDefault="00EC06BC" w:rsidP="003E4B9F">
            <w:pPr>
              <w:numPr>
                <w:ilvl w:val="0"/>
                <w:numId w:val="122"/>
              </w:numPr>
              <w:rPr>
                <w:rFonts w:ascii="Times New Roman" w:eastAsia="Times New Roman" w:hAnsi="Times New Roman" w:cs="Times New Roman"/>
                <w:sz w:val="24"/>
                <w:szCs w:val="24"/>
              </w:rPr>
            </w:pPr>
            <w:r>
              <w:rPr>
                <w:rFonts w:ascii="Times New Roman" w:eastAsia="Times New Roman" w:hAnsi="Times New Roman" w:cs="Times New Roman"/>
                <w:sz w:val="24"/>
                <w:szCs w:val="24"/>
              </w:rPr>
              <w:t>strategies, such as</w:t>
            </w:r>
          </w:p>
          <w:p w14:paraId="716F616A" w14:textId="77777777" w:rsidR="00EC06BC" w:rsidRPr="008C5AA3" w:rsidRDefault="00EC06BC" w:rsidP="003E4B9F">
            <w:pPr>
              <w:numPr>
                <w:ilvl w:val="1"/>
                <w:numId w:val="12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avoiding risk</w:t>
            </w:r>
          </w:p>
          <w:p w14:paraId="58F91059" w14:textId="77777777" w:rsidR="00EC06BC" w:rsidRPr="008C5AA3" w:rsidRDefault="00EC06BC" w:rsidP="003E4B9F">
            <w:pPr>
              <w:numPr>
                <w:ilvl w:val="1"/>
                <w:numId w:val="12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minimizing risk</w:t>
            </w:r>
          </w:p>
          <w:p w14:paraId="65F51573" w14:textId="77777777" w:rsidR="00EC06BC" w:rsidRPr="008C5AA3" w:rsidRDefault="00EC06BC" w:rsidP="003E4B9F">
            <w:pPr>
              <w:numPr>
                <w:ilvl w:val="1"/>
                <w:numId w:val="12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assuming risk</w:t>
            </w:r>
          </w:p>
          <w:p w14:paraId="0644C4EE" w14:textId="77777777" w:rsidR="00EC06BC" w:rsidRPr="008C5AA3" w:rsidRDefault="00EC06BC" w:rsidP="003E4B9F">
            <w:pPr>
              <w:numPr>
                <w:ilvl w:val="1"/>
                <w:numId w:val="12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lastRenderedPageBreak/>
              <w:t>transferring the risk (e.g., examples of different insurance policies)</w:t>
            </w:r>
          </w:p>
          <w:p w14:paraId="3051C6A4" w14:textId="4C2F26C0" w:rsidR="00EC06BC" w:rsidRDefault="00EC06BC" w:rsidP="003E4B9F">
            <w:pPr>
              <w:numPr>
                <w:ilvl w:val="0"/>
                <w:numId w:val="12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types of insurance</w:t>
            </w:r>
          </w:p>
          <w:p w14:paraId="4C3E4324" w14:textId="39F955A3" w:rsidR="00EC06BC" w:rsidRDefault="00EC06BC" w:rsidP="003E4B9F">
            <w:pPr>
              <w:numPr>
                <w:ilvl w:val="1"/>
                <w:numId w:val="122"/>
              </w:numPr>
              <w:rPr>
                <w:rFonts w:ascii="Times New Roman" w:eastAsia="Times New Roman" w:hAnsi="Times New Roman" w:cs="Times New Roman"/>
                <w:sz w:val="24"/>
                <w:szCs w:val="24"/>
              </w:rPr>
            </w:pPr>
            <w:r>
              <w:rPr>
                <w:rFonts w:ascii="Times New Roman" w:eastAsia="Times New Roman" w:hAnsi="Times New Roman" w:cs="Times New Roman"/>
                <w:sz w:val="24"/>
                <w:szCs w:val="24"/>
              </w:rPr>
              <w:t>life (i.e., term)</w:t>
            </w:r>
          </w:p>
          <w:p w14:paraId="0BA29373" w14:textId="77777777" w:rsidR="00EC06BC" w:rsidRDefault="00EC06BC" w:rsidP="003E4B9F">
            <w:pPr>
              <w:numPr>
                <w:ilvl w:val="1"/>
                <w:numId w:val="122"/>
              </w:numPr>
              <w:rPr>
                <w:rFonts w:ascii="Times New Roman" w:eastAsia="Times New Roman" w:hAnsi="Times New Roman" w:cs="Times New Roman"/>
                <w:sz w:val="24"/>
                <w:szCs w:val="24"/>
              </w:rPr>
            </w:pPr>
            <w:r>
              <w:rPr>
                <w:rFonts w:ascii="Times New Roman" w:eastAsia="Times New Roman" w:hAnsi="Times New Roman" w:cs="Times New Roman"/>
                <w:sz w:val="24"/>
                <w:szCs w:val="24"/>
              </w:rPr>
              <w:t>auto</w:t>
            </w:r>
          </w:p>
          <w:p w14:paraId="76FF4E4F" w14:textId="77777777" w:rsidR="00EC06BC" w:rsidRDefault="00EC06BC" w:rsidP="003E4B9F">
            <w:pPr>
              <w:numPr>
                <w:ilvl w:val="1"/>
                <w:numId w:val="122"/>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home/renters</w:t>
            </w:r>
          </w:p>
          <w:p w14:paraId="3B6C1AFF" w14:textId="77777777" w:rsidR="00EC06BC" w:rsidRDefault="00EC06BC" w:rsidP="003E4B9F">
            <w:pPr>
              <w:numPr>
                <w:ilvl w:val="1"/>
                <w:numId w:val="12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medical </w:t>
            </w:r>
          </w:p>
          <w:p w14:paraId="1905960C" w14:textId="1C76A293" w:rsidR="00EC06BC" w:rsidRPr="008C5AA3" w:rsidRDefault="00EC06BC" w:rsidP="003E4B9F">
            <w:pPr>
              <w:numPr>
                <w:ilvl w:val="0"/>
                <w:numId w:val="12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costs and benefits of different insurance plans.</w:t>
            </w:r>
          </w:p>
          <w:p w14:paraId="26E0ED4E" w14:textId="77777777" w:rsidR="00EC06BC" w:rsidRDefault="00EC06BC" w:rsidP="00EC06BC">
            <w:pPr>
              <w:spacing w:before="40" w:afterLines="40" w:after="96"/>
              <w:rPr>
                <w:rFonts w:ascii="Times New Roman" w:eastAsia="Times New Roman" w:hAnsi="Times New Roman" w:cs="Times New Roman"/>
                <w:b/>
                <w:bCs/>
                <w:sz w:val="24"/>
                <w:szCs w:val="24"/>
              </w:rPr>
            </w:pPr>
          </w:p>
          <w:p w14:paraId="123069D2" w14:textId="211E6A4E" w:rsidR="00EC06BC" w:rsidRPr="008C5AA3" w:rsidRDefault="00EC06BC" w:rsidP="00EC06BC">
            <w:pPr>
              <w:spacing w:before="40" w:afterLines="40" w:after="96"/>
              <w:rPr>
                <w:rFonts w:ascii="Times New Roman" w:eastAsia="Times New Roman" w:hAnsi="Times New Roman" w:cs="Times New Roman"/>
                <w:sz w:val="24"/>
                <w:szCs w:val="24"/>
              </w:rPr>
            </w:pPr>
            <w:r w:rsidRPr="008C5AA3">
              <w:rPr>
                <w:rFonts w:ascii="Times New Roman" w:eastAsia="Times New Roman" w:hAnsi="Times New Roman" w:cs="Times New Roman"/>
                <w:b/>
                <w:bCs/>
                <w:sz w:val="24"/>
                <w:szCs w:val="24"/>
              </w:rPr>
              <w:t>Teacher Resources:</w:t>
            </w:r>
          </w:p>
          <w:p w14:paraId="05DB19CA" w14:textId="0E47ACA2" w:rsidR="00EC06BC" w:rsidRDefault="00EC06BC" w:rsidP="003E4B9F">
            <w:pPr>
              <w:numPr>
                <w:ilvl w:val="0"/>
                <w:numId w:val="95"/>
              </w:numPr>
              <w:rPr>
                <w:rFonts w:ascii="Times New Roman" w:eastAsia="Times New Roman" w:hAnsi="Times New Roman" w:cs="Times New Roman"/>
                <w:sz w:val="24"/>
                <w:szCs w:val="24"/>
              </w:rPr>
            </w:pPr>
            <w:hyperlink r:id="rId57" w:tgtFrame="_blank" w:history="1">
              <w:r>
                <w:rPr>
                  <w:rStyle w:val="Hyperlink"/>
                  <w:rFonts w:ascii="Times New Roman" w:eastAsia="Times New Roman" w:hAnsi="Times New Roman" w:cs="Times New Roman"/>
                  <w:sz w:val="24"/>
                  <w:szCs w:val="24"/>
                </w:rPr>
                <w:t>Empowering Futures, One Dollar at a Time</w:t>
              </w:r>
            </w:hyperlink>
            <w:r>
              <w:t xml:space="preserve">, </w:t>
            </w:r>
            <w:r>
              <w:rPr>
                <w:rFonts w:ascii="Times New Roman" w:hAnsi="Times New Roman" w:cs="Times New Roman"/>
                <w:sz w:val="24"/>
                <w:szCs w:val="24"/>
              </w:rPr>
              <w:t>VCEE</w:t>
            </w:r>
          </w:p>
          <w:p w14:paraId="417902EB" w14:textId="79EE6419" w:rsidR="00EC06BC" w:rsidRPr="00777870" w:rsidRDefault="00EC06BC" w:rsidP="003E4B9F">
            <w:pPr>
              <w:numPr>
                <w:ilvl w:val="0"/>
                <w:numId w:val="95"/>
              </w:numPr>
              <w:rPr>
                <w:rFonts w:ascii="Times New Roman" w:eastAsia="Times New Roman" w:hAnsi="Times New Roman" w:cs="Times New Roman"/>
                <w:sz w:val="24"/>
                <w:szCs w:val="24"/>
              </w:rPr>
            </w:pPr>
            <w:hyperlink r:id="rId58"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Virginia Events Jump$tart</w:t>
            </w:r>
            <w:r>
              <w:rPr>
                <w:rFonts w:ascii="Times New Roman" w:hAnsi="Times New Roman" w:cs="Times New Roman"/>
                <w:sz w:val="24"/>
                <w:szCs w:val="24"/>
              </w:rPr>
              <w:t>!</w:t>
            </w:r>
            <w:r w:rsidRPr="009E2A0F">
              <w:rPr>
                <w:rFonts w:ascii="Times New Roman" w:hAnsi="Times New Roman" w:cs="Times New Roman"/>
                <w:sz w:val="24"/>
                <w:szCs w:val="24"/>
              </w:rPr>
              <w:t xml:space="preserve"> Financial Smarts for Students</w:t>
            </w:r>
          </w:p>
          <w:p w14:paraId="48704855" w14:textId="6EB68469" w:rsidR="00EC06BC" w:rsidRDefault="00EC06BC" w:rsidP="003E4B9F">
            <w:pPr>
              <w:numPr>
                <w:ilvl w:val="0"/>
                <w:numId w:val="95"/>
              </w:numPr>
              <w:rPr>
                <w:rFonts w:ascii="Times New Roman" w:eastAsia="Times New Roman" w:hAnsi="Times New Roman" w:cs="Times New Roman"/>
                <w:sz w:val="24"/>
                <w:szCs w:val="24"/>
              </w:rPr>
            </w:pPr>
            <w:hyperlink r:id="rId59"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49269C46" w14:textId="77777777" w:rsidR="00EC06BC" w:rsidRPr="009E2A0F" w:rsidRDefault="00EC06BC" w:rsidP="00EC06BC">
            <w:pPr>
              <w:ind w:left="720"/>
              <w:rPr>
                <w:rFonts w:ascii="Times New Roman" w:eastAsia="Times New Roman" w:hAnsi="Times New Roman" w:cs="Times New Roman"/>
                <w:sz w:val="24"/>
                <w:szCs w:val="24"/>
              </w:rPr>
            </w:pPr>
          </w:p>
          <w:p w14:paraId="7C665D92" w14:textId="59394A0F" w:rsidR="00EC06BC" w:rsidRPr="008C5AA3" w:rsidRDefault="00EC06BC" w:rsidP="00EC06BC">
            <w:pPr>
              <w:spacing w:before="40" w:afterLines="40" w:after="96"/>
              <w:ind w:left="720"/>
              <w:rPr>
                <w:rFonts w:ascii="Times New Roman" w:eastAsia="Times New Roman" w:hAnsi="Times New Roman" w:cs="Times New Roman"/>
                <w:sz w:val="24"/>
                <w:szCs w:val="24"/>
              </w:rPr>
            </w:pPr>
          </w:p>
        </w:tc>
        <w:tc>
          <w:tcPr>
            <w:tcW w:w="4053" w:type="dxa"/>
          </w:tcPr>
          <w:p w14:paraId="7C33823E" w14:textId="77777777" w:rsidR="00EC06BC" w:rsidRPr="008C5AA3" w:rsidRDefault="00EC06BC" w:rsidP="00EC06BC">
            <w:pPr>
              <w:spacing w:before="40" w:afterLines="40" w:after="96"/>
              <w:rPr>
                <w:rFonts w:ascii="Times New Roman" w:eastAsia="Times New Roman" w:hAnsi="Times New Roman" w:cs="Times New Roman"/>
                <w:sz w:val="24"/>
                <w:szCs w:val="24"/>
              </w:rPr>
            </w:pPr>
            <w:r w:rsidRPr="008C5AA3">
              <w:rPr>
                <w:rFonts w:ascii="Times New Roman" w:eastAsia="Times New Roman" w:hAnsi="Times New Roman" w:cs="Times New Roman"/>
                <w:b/>
                <w:bCs/>
                <w:sz w:val="24"/>
                <w:szCs w:val="24"/>
              </w:rPr>
              <w:lastRenderedPageBreak/>
              <w:t>Process/Skill Questions:</w:t>
            </w:r>
          </w:p>
          <w:p w14:paraId="5F187AFC"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Thinking</w:t>
            </w:r>
          </w:p>
          <w:p w14:paraId="6DF4C074" w14:textId="22DB5F9B" w:rsidR="00EC06BC" w:rsidRDefault="00EC06BC" w:rsidP="003E4B9F">
            <w:pPr>
              <w:numPr>
                <w:ilvl w:val="0"/>
                <w:numId w:val="123"/>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kinds of risk does a high school student face in a day?</w:t>
            </w:r>
          </w:p>
          <w:p w14:paraId="14EF54A1" w14:textId="7F04F1BE" w:rsidR="00EC06BC" w:rsidRDefault="00EC06BC" w:rsidP="003E4B9F">
            <w:pPr>
              <w:numPr>
                <w:ilvl w:val="0"/>
                <w:numId w:val="12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can a student reduce risk without buying insurance? </w:t>
            </w:r>
          </w:p>
          <w:p w14:paraId="4932F621" w14:textId="08EC43C4" w:rsidR="00EC06BC" w:rsidRPr="008C5AA3" w:rsidRDefault="00EC06BC" w:rsidP="003E4B9F">
            <w:pPr>
              <w:numPr>
                <w:ilvl w:val="0"/>
                <w:numId w:val="123"/>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How is risk avoidable?</w:t>
            </w:r>
          </w:p>
          <w:p w14:paraId="382CD2C4" w14:textId="77777777" w:rsidR="00EC06BC" w:rsidRPr="008C5AA3" w:rsidRDefault="00EC06BC" w:rsidP="003E4B9F">
            <w:pPr>
              <w:numPr>
                <w:ilvl w:val="0"/>
                <w:numId w:val="123"/>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lastRenderedPageBreak/>
              <w:t>What does it mean to be over-insured? Under-insured?</w:t>
            </w:r>
          </w:p>
          <w:p w14:paraId="2A9E72C9"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Communication</w:t>
            </w:r>
          </w:p>
          <w:p w14:paraId="1BA64ABC" w14:textId="6CB9E8D2" w:rsidR="00EC06BC" w:rsidRPr="008C5AA3" w:rsidRDefault="00EC06BC" w:rsidP="003E4B9F">
            <w:pPr>
              <w:numPr>
                <w:ilvl w:val="0"/>
                <w:numId w:val="124"/>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8C5AA3">
              <w:rPr>
                <w:rFonts w:ascii="Times New Roman" w:eastAsia="Times New Roman" w:hAnsi="Times New Roman" w:cs="Times New Roman"/>
                <w:sz w:val="24"/>
                <w:szCs w:val="24"/>
              </w:rPr>
              <w:t xml:space="preserve"> determine </w:t>
            </w:r>
            <w:r>
              <w:rPr>
                <w:rFonts w:ascii="Times New Roman" w:eastAsia="Times New Roman" w:hAnsi="Times New Roman" w:cs="Times New Roman"/>
                <w:sz w:val="24"/>
                <w:szCs w:val="24"/>
              </w:rPr>
              <w:t>one’s</w:t>
            </w:r>
            <w:r w:rsidRPr="008C5AA3">
              <w:rPr>
                <w:rFonts w:ascii="Times New Roman" w:eastAsia="Times New Roman" w:hAnsi="Times New Roman" w:cs="Times New Roman"/>
                <w:sz w:val="24"/>
                <w:szCs w:val="24"/>
              </w:rPr>
              <w:t xml:space="preserve"> true financial risk when dealing with lending institutions?</w:t>
            </w:r>
          </w:p>
          <w:p w14:paraId="558DCD3C" w14:textId="77777777" w:rsidR="00EC06BC" w:rsidRPr="008C5AA3" w:rsidRDefault="00EC06BC" w:rsidP="003E4B9F">
            <w:pPr>
              <w:numPr>
                <w:ilvl w:val="0"/>
                <w:numId w:val="124"/>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protects consumers from making poor borrowing decisions?</w:t>
            </w:r>
          </w:p>
          <w:p w14:paraId="3C0766D1" w14:textId="77777777" w:rsidR="00EC06BC" w:rsidRPr="008C5AA3" w:rsidRDefault="00EC06BC" w:rsidP="003E4B9F">
            <w:pPr>
              <w:numPr>
                <w:ilvl w:val="0"/>
                <w:numId w:val="124"/>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How do banks use risk assurance to attract customers?</w:t>
            </w:r>
          </w:p>
          <w:p w14:paraId="0300289C"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Leadership</w:t>
            </w:r>
          </w:p>
          <w:p w14:paraId="3822A37E" w14:textId="77777777" w:rsidR="00EC06BC" w:rsidRPr="008C5AA3" w:rsidRDefault="00EC06BC" w:rsidP="003E4B9F">
            <w:pPr>
              <w:numPr>
                <w:ilvl w:val="0"/>
                <w:numId w:val="125"/>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How do insurance companies profit?</w:t>
            </w:r>
          </w:p>
          <w:p w14:paraId="23E6E2CF" w14:textId="77777777" w:rsidR="00EC06BC" w:rsidRPr="008C5AA3" w:rsidRDefault="00EC06BC" w:rsidP="003E4B9F">
            <w:pPr>
              <w:numPr>
                <w:ilvl w:val="0"/>
                <w:numId w:val="125"/>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Why do leaders, entrepreneurs, and business owners take risks?</w:t>
            </w:r>
          </w:p>
          <w:p w14:paraId="6B97D4FF"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Management</w:t>
            </w:r>
          </w:p>
          <w:p w14:paraId="3AD32483" w14:textId="77777777" w:rsidR="00EC06BC" w:rsidRPr="008C5AA3" w:rsidRDefault="00EC06BC" w:rsidP="003E4B9F">
            <w:pPr>
              <w:numPr>
                <w:ilvl w:val="0"/>
                <w:numId w:val="126"/>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What is the relationship between </w:t>
            </w:r>
            <w:r w:rsidRPr="00FA624B">
              <w:rPr>
                <w:rFonts w:ascii="Times New Roman" w:eastAsia="Times New Roman" w:hAnsi="Times New Roman" w:cs="Times New Roman"/>
                <w:i/>
                <w:iCs/>
                <w:sz w:val="24"/>
                <w:szCs w:val="24"/>
              </w:rPr>
              <w:t>investment</w:t>
            </w:r>
            <w:r w:rsidRPr="008C5AA3">
              <w:rPr>
                <w:rFonts w:ascii="Times New Roman" w:eastAsia="Times New Roman" w:hAnsi="Times New Roman" w:cs="Times New Roman"/>
                <w:sz w:val="24"/>
                <w:szCs w:val="24"/>
              </w:rPr>
              <w:t xml:space="preserve"> and </w:t>
            </w:r>
            <w:r w:rsidRPr="00FA624B">
              <w:rPr>
                <w:rFonts w:ascii="Times New Roman" w:eastAsia="Times New Roman" w:hAnsi="Times New Roman" w:cs="Times New Roman"/>
                <w:i/>
                <w:iCs/>
                <w:sz w:val="24"/>
                <w:szCs w:val="24"/>
              </w:rPr>
              <w:t>risk</w:t>
            </w:r>
            <w:r w:rsidRPr="008C5AA3">
              <w:rPr>
                <w:rFonts w:ascii="Times New Roman" w:eastAsia="Times New Roman" w:hAnsi="Times New Roman" w:cs="Times New Roman"/>
                <w:sz w:val="24"/>
                <w:szCs w:val="24"/>
              </w:rPr>
              <w:t>?</w:t>
            </w:r>
          </w:p>
          <w:p w14:paraId="512C8264" w14:textId="60D53C6B" w:rsidR="00EC06BC" w:rsidRPr="008C5AA3" w:rsidRDefault="00EC06BC" w:rsidP="003E4B9F">
            <w:pPr>
              <w:numPr>
                <w:ilvl w:val="0"/>
                <w:numId w:val="126"/>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are suggestions for diversifying investments?</w:t>
            </w:r>
          </w:p>
          <w:p w14:paraId="10EAD44B" w14:textId="7C14924C" w:rsidR="00EC06BC" w:rsidRPr="007162C5" w:rsidRDefault="00EC06BC" w:rsidP="003E4B9F">
            <w:pPr>
              <w:numPr>
                <w:ilvl w:val="0"/>
                <w:numId w:val="126"/>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investments are considered low-risk during uncertain economic times?</w:t>
            </w:r>
          </w:p>
        </w:tc>
        <w:tc>
          <w:tcPr>
            <w:tcW w:w="2741" w:type="dxa"/>
          </w:tcPr>
          <w:p w14:paraId="0B560D26" w14:textId="77777777" w:rsidR="00EC06BC" w:rsidRDefault="00EC06BC" w:rsidP="00EC06BC">
            <w:pPr>
              <w:spacing w:before="40" w:afterLines="40" w:after="96"/>
              <w:rPr>
                <w:rFonts w:ascii="Times New Roman" w:eastAsia="Times New Roman" w:hAnsi="Times New Roman" w:cs="Times New Roman"/>
                <w:sz w:val="24"/>
                <w:szCs w:val="24"/>
              </w:rPr>
            </w:pPr>
            <w:r w:rsidRPr="004D36DC">
              <w:rPr>
                <w:rFonts w:ascii="Times New Roman" w:eastAsia="Times New Roman" w:hAnsi="Times New Roman" w:cs="Times New Roman"/>
                <w:sz w:val="24"/>
                <w:szCs w:val="24"/>
              </w:rPr>
              <w:lastRenderedPageBreak/>
              <w:t>English: 9.RV, 9.RI, 9.C, 9.LU, 10.RV, 10.RI, 10.C, 10.LU, 11.RV, 11.RI, 11.C, 11.LU, 12.RV, 12.RI, 12.C, 12.LU</w:t>
            </w:r>
          </w:p>
          <w:p w14:paraId="7F43282B" w14:textId="77777777" w:rsidR="00EC06BC" w:rsidRDefault="00EC06BC" w:rsidP="00EC06BC">
            <w:pPr>
              <w:spacing w:before="40" w:afterLines="40" w:after="96"/>
              <w:rPr>
                <w:rFonts w:ascii="Times New Roman" w:eastAsia="Times New Roman" w:hAnsi="Times New Roman" w:cs="Times New Roman"/>
                <w:sz w:val="24"/>
                <w:szCs w:val="24"/>
              </w:rPr>
            </w:pPr>
          </w:p>
          <w:p w14:paraId="6CC8BCD3" w14:textId="24EA6E82" w:rsidR="00EC06BC" w:rsidRPr="00337C03" w:rsidRDefault="00EC06BC" w:rsidP="00EC06BC">
            <w:pPr>
              <w:rPr>
                <w:rFonts w:ascii="Times New Roman" w:hAnsi="Times New Roman" w:cs="Times New Roman"/>
                <w:sz w:val="24"/>
                <w:szCs w:val="24"/>
              </w:rPr>
            </w:pPr>
            <w:r w:rsidRPr="009B56FB">
              <w:rPr>
                <w:rFonts w:ascii="Times New Roman" w:eastAsia="Times New Roman" w:hAnsi="Times New Roman" w:cs="Times New Roman"/>
                <w:sz w:val="24"/>
                <w:szCs w:val="24"/>
              </w:rPr>
              <w:lastRenderedPageBreak/>
              <w:t>History and Social Sciences: WG 17; WHII 8, 14; VUS 8, 14; Govt 7, 8, 9, 14, 15</w:t>
            </w:r>
          </w:p>
        </w:tc>
        <w:tc>
          <w:tcPr>
            <w:tcW w:w="2863" w:type="dxa"/>
          </w:tcPr>
          <w:p w14:paraId="476C1028"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Families First</w:t>
            </w:r>
          </w:p>
          <w:p w14:paraId="17B4AA2C"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08F11315"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2375CFD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79B3425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6D042E1C"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5469DEC8" w14:textId="77777777" w:rsidR="00EC06BC" w:rsidRPr="00337C03" w:rsidRDefault="00EC06BC" w:rsidP="00EC06BC">
            <w:pPr>
              <w:rPr>
                <w:rFonts w:ascii="Times New Roman" w:hAnsi="Times New Roman" w:cs="Times New Roman"/>
                <w:sz w:val="24"/>
                <w:szCs w:val="24"/>
              </w:rPr>
            </w:pPr>
          </w:p>
          <w:p w14:paraId="7C948D2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69F8CE1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Earning</w:t>
            </w:r>
          </w:p>
          <w:p w14:paraId="09081591"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163005CA"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4B5ACD01"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75778929" w14:textId="77777777" w:rsidR="00EC06BC" w:rsidRPr="00337C03" w:rsidRDefault="00EC06BC" w:rsidP="00EC06BC">
            <w:pPr>
              <w:pStyle w:val="ListParagraph"/>
              <w:rPr>
                <w:rFonts w:ascii="Times New Roman" w:hAnsi="Times New Roman" w:cs="Times New Roman"/>
                <w:sz w:val="24"/>
                <w:szCs w:val="24"/>
              </w:rPr>
            </w:pPr>
          </w:p>
          <w:p w14:paraId="05D5D605"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7780357C"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0C90D4A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2B3BC9C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2FB9152A" w14:textId="77777777" w:rsidR="00EC06BC" w:rsidRPr="00337C03" w:rsidRDefault="00EC06BC" w:rsidP="00EC06BC">
            <w:pPr>
              <w:rPr>
                <w:rFonts w:ascii="Times New Roman" w:hAnsi="Times New Roman" w:cs="Times New Roman"/>
                <w:sz w:val="24"/>
                <w:szCs w:val="24"/>
              </w:rPr>
            </w:pPr>
          </w:p>
          <w:p w14:paraId="6A6DAA5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0C2DEE9C"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59277FF5"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5B64B710"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41CFD194" w14:textId="77777777" w:rsidR="00EC06BC" w:rsidRPr="00337C03" w:rsidRDefault="00EC06BC" w:rsidP="00EC06BC">
            <w:pPr>
              <w:rPr>
                <w:rFonts w:ascii="Times New Roman" w:hAnsi="Times New Roman" w:cs="Times New Roman"/>
                <w:sz w:val="24"/>
                <w:szCs w:val="24"/>
              </w:rPr>
            </w:pPr>
          </w:p>
          <w:p w14:paraId="5CA802C4" w14:textId="77777777" w:rsidR="00EC06BC" w:rsidRPr="00337C03" w:rsidRDefault="00EC06BC" w:rsidP="00EC06BC">
            <w:pPr>
              <w:rPr>
                <w:rFonts w:ascii="Times New Roman" w:hAnsi="Times New Roman" w:cs="Times New Roman"/>
                <w:b/>
                <w:sz w:val="24"/>
                <w:szCs w:val="24"/>
                <w:u w:val="single"/>
              </w:rPr>
            </w:pPr>
          </w:p>
          <w:p w14:paraId="347EF78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05EB36E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2BA650F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67C5EF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0C54A1D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25D0B89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5345BD9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1AF9F39A"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125B44E9" w14:textId="02030A9B" w:rsidTr="002643FE">
        <w:tblPrEx>
          <w:tblCellMar>
            <w:left w:w="115" w:type="dxa"/>
            <w:right w:w="115" w:type="dxa"/>
          </w:tblCellMar>
        </w:tblPrEx>
        <w:tc>
          <w:tcPr>
            <w:tcW w:w="737" w:type="dxa"/>
          </w:tcPr>
          <w:p w14:paraId="18DA6315" w14:textId="4E1D6E92"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65</w:t>
            </w:r>
          </w:p>
        </w:tc>
        <w:tc>
          <w:tcPr>
            <w:tcW w:w="3668" w:type="dxa"/>
            <w:hideMark/>
          </w:tcPr>
          <w:p w14:paraId="1A270724" w14:textId="22C2B904"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Pr="007B4DF8">
              <w:rPr>
                <w:rFonts w:ascii="Times New Roman" w:eastAsia="Times New Roman" w:hAnsi="Times New Roman" w:cs="Times New Roman"/>
                <w:sz w:val="24"/>
                <w:szCs w:val="24"/>
              </w:rPr>
              <w:t xml:space="preserve"> legal documents related to home, personal, and family management. </w:t>
            </w:r>
          </w:p>
        </w:tc>
        <w:tc>
          <w:tcPr>
            <w:tcW w:w="4648" w:type="dxa"/>
          </w:tcPr>
          <w:p w14:paraId="20107B9D" w14:textId="2340975C" w:rsidR="00EC06BC" w:rsidRPr="008C5AA3"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w:t>
            </w:r>
            <w:r w:rsidRPr="008C5AA3">
              <w:rPr>
                <w:rFonts w:ascii="Times New Roman" w:eastAsia="Times New Roman" w:hAnsi="Times New Roman" w:cs="Times New Roman"/>
                <w:sz w:val="24"/>
                <w:szCs w:val="24"/>
              </w:rPr>
              <w:t xml:space="preserve"> should include</w:t>
            </w:r>
          </w:p>
          <w:p w14:paraId="3362FA72" w14:textId="77777777" w:rsidR="00EC06BC" w:rsidRPr="008C5AA3" w:rsidRDefault="00EC06BC" w:rsidP="003E4B9F">
            <w:pPr>
              <w:numPr>
                <w:ilvl w:val="0"/>
                <w:numId w:val="12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property documents (e.g., deed to home, car title)</w:t>
            </w:r>
          </w:p>
          <w:p w14:paraId="772EC96B" w14:textId="48FE4466" w:rsidR="00EC06BC" w:rsidRPr="008C5AA3" w:rsidRDefault="00EC06BC" w:rsidP="003E4B9F">
            <w:pPr>
              <w:numPr>
                <w:ilvl w:val="0"/>
                <w:numId w:val="12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wills, advance medical directives, and power-of-attorney documents</w:t>
            </w:r>
          </w:p>
          <w:p w14:paraId="58F1FE30" w14:textId="77777777" w:rsidR="00EC06BC" w:rsidRPr="008C5AA3" w:rsidRDefault="00EC06BC" w:rsidP="003E4B9F">
            <w:pPr>
              <w:numPr>
                <w:ilvl w:val="0"/>
                <w:numId w:val="12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investment documents, bank statements</w:t>
            </w:r>
          </w:p>
          <w:p w14:paraId="56B15C11" w14:textId="77777777" w:rsidR="00EC06BC" w:rsidRPr="008C5AA3" w:rsidRDefault="00EC06BC" w:rsidP="003E4B9F">
            <w:pPr>
              <w:numPr>
                <w:ilvl w:val="0"/>
                <w:numId w:val="12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birth certificates and social security cards</w:t>
            </w:r>
          </w:p>
          <w:p w14:paraId="6D25CFD7" w14:textId="77777777" w:rsidR="00EC06BC" w:rsidRPr="008C5AA3" w:rsidRDefault="00EC06BC" w:rsidP="003E4B9F">
            <w:pPr>
              <w:numPr>
                <w:ilvl w:val="0"/>
                <w:numId w:val="12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insurance documents (e.g., policies, household inventory)</w:t>
            </w:r>
          </w:p>
          <w:p w14:paraId="5EA358E0" w14:textId="3C3D5DA1" w:rsidR="00EC06BC" w:rsidRPr="008C5AA3" w:rsidRDefault="00EC06BC" w:rsidP="003E4B9F">
            <w:pPr>
              <w:numPr>
                <w:ilvl w:val="0"/>
                <w:numId w:val="12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family relationship contracts (e.g., roommate agreement, marriage license, divorce</w:t>
            </w:r>
            <w:r>
              <w:rPr>
                <w:rFonts w:ascii="Times New Roman" w:eastAsia="Times New Roman" w:hAnsi="Times New Roman" w:cs="Times New Roman"/>
                <w:sz w:val="24"/>
                <w:szCs w:val="24"/>
              </w:rPr>
              <w:t xml:space="preserve"> decrees, </w:t>
            </w:r>
            <w:r w:rsidRPr="008C5AA3">
              <w:rPr>
                <w:rFonts w:ascii="Times New Roman" w:eastAsia="Times New Roman" w:hAnsi="Times New Roman" w:cs="Times New Roman"/>
                <w:sz w:val="24"/>
                <w:szCs w:val="24"/>
              </w:rPr>
              <w:t>custody agreements)</w:t>
            </w:r>
          </w:p>
          <w:p w14:paraId="3B956743" w14:textId="77777777" w:rsidR="00EC06BC" w:rsidRPr="008C5AA3" w:rsidRDefault="00EC06BC" w:rsidP="003E4B9F">
            <w:pPr>
              <w:numPr>
                <w:ilvl w:val="0"/>
                <w:numId w:val="12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medical records.</w:t>
            </w:r>
          </w:p>
          <w:p w14:paraId="409133E7" w14:textId="77777777" w:rsidR="00EC06BC" w:rsidRDefault="00EC06BC" w:rsidP="00EC06BC">
            <w:pPr>
              <w:spacing w:before="40" w:afterLines="40" w:after="96"/>
              <w:rPr>
                <w:rFonts w:ascii="Times New Roman" w:eastAsia="Times New Roman" w:hAnsi="Times New Roman" w:cs="Times New Roman"/>
                <w:sz w:val="24"/>
                <w:szCs w:val="24"/>
              </w:rPr>
            </w:pPr>
          </w:p>
          <w:p w14:paraId="63633929" w14:textId="77777777" w:rsidR="00EC06BC" w:rsidRPr="00527F27" w:rsidRDefault="00EC06BC" w:rsidP="00EC06BC">
            <w:pPr>
              <w:spacing w:before="40" w:afterLines="40" w:after="96"/>
              <w:rPr>
                <w:rFonts w:ascii="Times New Roman" w:eastAsia="Times New Roman" w:hAnsi="Times New Roman" w:cs="Times New Roman"/>
                <w:sz w:val="24"/>
                <w:szCs w:val="24"/>
              </w:rPr>
            </w:pPr>
            <w:r w:rsidRPr="00527F27">
              <w:rPr>
                <w:rFonts w:ascii="Times New Roman" w:eastAsia="Times New Roman" w:hAnsi="Times New Roman" w:cs="Times New Roman"/>
                <w:b/>
                <w:bCs/>
                <w:sz w:val="24"/>
                <w:szCs w:val="24"/>
              </w:rPr>
              <w:t>Teacher Resources:</w:t>
            </w:r>
          </w:p>
          <w:p w14:paraId="4BA98130" w14:textId="193DB23F" w:rsidR="00EC06BC" w:rsidRDefault="00EC06BC" w:rsidP="003E4B9F">
            <w:pPr>
              <w:numPr>
                <w:ilvl w:val="0"/>
                <w:numId w:val="95"/>
              </w:numPr>
              <w:rPr>
                <w:rFonts w:ascii="Times New Roman" w:eastAsia="Times New Roman" w:hAnsi="Times New Roman" w:cs="Times New Roman"/>
                <w:sz w:val="24"/>
                <w:szCs w:val="24"/>
              </w:rPr>
            </w:pPr>
            <w:hyperlink r:id="rId60" w:tgtFrame="_blank" w:history="1">
              <w:r>
                <w:rPr>
                  <w:rStyle w:val="Hyperlink"/>
                  <w:rFonts w:ascii="Times New Roman" w:eastAsia="Times New Roman" w:hAnsi="Times New Roman" w:cs="Times New Roman"/>
                  <w:sz w:val="24"/>
                  <w:szCs w:val="24"/>
                </w:rPr>
                <w:t>Empowering Futures, One Dollar at a Time</w:t>
              </w:r>
            </w:hyperlink>
            <w:r>
              <w:t xml:space="preserve">, </w:t>
            </w:r>
            <w:r>
              <w:rPr>
                <w:rFonts w:ascii="Times New Roman" w:hAnsi="Times New Roman" w:cs="Times New Roman"/>
                <w:sz w:val="24"/>
                <w:szCs w:val="24"/>
              </w:rPr>
              <w:t>VCEE</w:t>
            </w:r>
          </w:p>
          <w:p w14:paraId="40CDEE0C" w14:textId="4D0B0788" w:rsidR="00EC06BC" w:rsidRPr="00777870" w:rsidRDefault="00EC06BC" w:rsidP="003E4B9F">
            <w:pPr>
              <w:numPr>
                <w:ilvl w:val="0"/>
                <w:numId w:val="95"/>
              </w:numPr>
              <w:rPr>
                <w:rFonts w:ascii="Times New Roman" w:eastAsia="Times New Roman" w:hAnsi="Times New Roman" w:cs="Times New Roman"/>
                <w:sz w:val="24"/>
                <w:szCs w:val="24"/>
              </w:rPr>
            </w:pPr>
            <w:hyperlink r:id="rId61"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Virginia Events Jump$tart</w:t>
            </w:r>
            <w:r>
              <w:rPr>
                <w:rFonts w:ascii="Times New Roman" w:hAnsi="Times New Roman" w:cs="Times New Roman"/>
                <w:sz w:val="24"/>
                <w:szCs w:val="24"/>
              </w:rPr>
              <w:t>!</w:t>
            </w:r>
            <w:r w:rsidRPr="009E2A0F">
              <w:rPr>
                <w:rFonts w:ascii="Times New Roman" w:hAnsi="Times New Roman" w:cs="Times New Roman"/>
                <w:sz w:val="24"/>
                <w:szCs w:val="24"/>
              </w:rPr>
              <w:t xml:space="preserve"> Financial Smarts for Students</w:t>
            </w:r>
          </w:p>
          <w:p w14:paraId="6B08C394" w14:textId="6EEBDCAC" w:rsidR="00EC06BC" w:rsidRDefault="00EC06BC" w:rsidP="003E4B9F">
            <w:pPr>
              <w:numPr>
                <w:ilvl w:val="0"/>
                <w:numId w:val="95"/>
              </w:numPr>
              <w:rPr>
                <w:rFonts w:ascii="Times New Roman" w:eastAsia="Times New Roman" w:hAnsi="Times New Roman" w:cs="Times New Roman"/>
                <w:sz w:val="24"/>
                <w:szCs w:val="24"/>
              </w:rPr>
            </w:pPr>
            <w:hyperlink r:id="rId62"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42277B5E" w14:textId="77777777" w:rsidR="00EC06BC" w:rsidRPr="009E2A0F" w:rsidRDefault="00EC06BC" w:rsidP="00EC06BC">
            <w:pPr>
              <w:ind w:left="720"/>
              <w:rPr>
                <w:rFonts w:ascii="Times New Roman" w:eastAsia="Times New Roman" w:hAnsi="Times New Roman" w:cs="Times New Roman"/>
                <w:sz w:val="24"/>
                <w:szCs w:val="24"/>
              </w:rPr>
            </w:pPr>
          </w:p>
          <w:p w14:paraId="6649BE4D" w14:textId="3F160ACF" w:rsidR="00EC06BC" w:rsidRPr="007B4DF8" w:rsidRDefault="00EC06BC" w:rsidP="00EC06BC">
            <w:pPr>
              <w:spacing w:before="40" w:afterLines="40" w:after="96"/>
              <w:ind w:left="360"/>
              <w:rPr>
                <w:rFonts w:ascii="Times New Roman" w:eastAsia="Times New Roman" w:hAnsi="Times New Roman" w:cs="Times New Roman"/>
                <w:sz w:val="24"/>
                <w:szCs w:val="24"/>
              </w:rPr>
            </w:pPr>
          </w:p>
        </w:tc>
        <w:tc>
          <w:tcPr>
            <w:tcW w:w="4053" w:type="dxa"/>
          </w:tcPr>
          <w:p w14:paraId="234E2082" w14:textId="77777777" w:rsidR="00EC06BC" w:rsidRPr="00527F27" w:rsidRDefault="00EC06BC" w:rsidP="00EC06BC">
            <w:pPr>
              <w:spacing w:before="40" w:afterLines="40" w:after="96"/>
              <w:rPr>
                <w:rFonts w:ascii="Times New Roman" w:eastAsia="Times New Roman" w:hAnsi="Times New Roman" w:cs="Times New Roman"/>
                <w:sz w:val="24"/>
                <w:szCs w:val="24"/>
              </w:rPr>
            </w:pPr>
            <w:r w:rsidRPr="00527F27">
              <w:rPr>
                <w:rFonts w:ascii="Times New Roman" w:eastAsia="Times New Roman" w:hAnsi="Times New Roman" w:cs="Times New Roman"/>
                <w:b/>
                <w:bCs/>
                <w:sz w:val="24"/>
                <w:szCs w:val="24"/>
              </w:rPr>
              <w:t>Process/Skill Questions:</w:t>
            </w:r>
          </w:p>
          <w:p w14:paraId="0741D5E6" w14:textId="77777777" w:rsidR="00EC06BC" w:rsidRPr="00527F27" w:rsidRDefault="00EC06BC" w:rsidP="00EC06BC">
            <w:pPr>
              <w:rPr>
                <w:rFonts w:ascii="Times New Roman" w:eastAsia="Times New Roman" w:hAnsi="Times New Roman" w:cs="Times New Roman"/>
                <w:b/>
                <w:bCs/>
                <w:sz w:val="24"/>
                <w:szCs w:val="24"/>
              </w:rPr>
            </w:pPr>
            <w:r w:rsidRPr="00527F27">
              <w:rPr>
                <w:rFonts w:ascii="Times New Roman" w:eastAsia="Times New Roman" w:hAnsi="Times New Roman" w:cs="Times New Roman"/>
                <w:b/>
                <w:bCs/>
                <w:sz w:val="24"/>
                <w:szCs w:val="24"/>
              </w:rPr>
              <w:t>Thinking</w:t>
            </w:r>
          </w:p>
          <w:p w14:paraId="03B794A7" w14:textId="509E412D" w:rsidR="00EC06BC" w:rsidRPr="00527F27" w:rsidRDefault="00EC06BC" w:rsidP="003E4B9F">
            <w:pPr>
              <w:numPr>
                <w:ilvl w:val="0"/>
                <w:numId w:val="128"/>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 xml:space="preserve">Why should </w:t>
            </w:r>
            <w:r>
              <w:rPr>
                <w:rFonts w:ascii="Times New Roman" w:eastAsia="Times New Roman" w:hAnsi="Times New Roman" w:cs="Times New Roman"/>
                <w:sz w:val="24"/>
                <w:szCs w:val="24"/>
              </w:rPr>
              <w:t>one</w:t>
            </w:r>
            <w:r w:rsidRPr="00527F27">
              <w:rPr>
                <w:rFonts w:ascii="Times New Roman" w:eastAsia="Times New Roman" w:hAnsi="Times New Roman" w:cs="Times New Roman"/>
                <w:sz w:val="24"/>
                <w:szCs w:val="24"/>
              </w:rPr>
              <w:t xml:space="preserve"> be aware of legal documents related to </w:t>
            </w:r>
            <w:r w:rsidR="009572DA">
              <w:rPr>
                <w:rFonts w:ascii="Times New Roman" w:eastAsia="Times New Roman" w:hAnsi="Times New Roman" w:cs="Times New Roman"/>
                <w:sz w:val="24"/>
                <w:szCs w:val="24"/>
              </w:rPr>
              <w:t xml:space="preserve">one’s property and </w:t>
            </w:r>
            <w:r w:rsidRPr="00527F27">
              <w:rPr>
                <w:rFonts w:ascii="Times New Roman" w:eastAsia="Times New Roman" w:hAnsi="Times New Roman" w:cs="Times New Roman"/>
                <w:sz w:val="24"/>
                <w:szCs w:val="24"/>
              </w:rPr>
              <w:t xml:space="preserve"> family?</w:t>
            </w:r>
          </w:p>
          <w:p w14:paraId="34CE71B5" w14:textId="77777777" w:rsidR="00EC06BC" w:rsidRPr="00527F27" w:rsidRDefault="00EC06BC" w:rsidP="003E4B9F">
            <w:pPr>
              <w:numPr>
                <w:ilvl w:val="0"/>
                <w:numId w:val="128"/>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What can happen if legal documents are lost?</w:t>
            </w:r>
          </w:p>
          <w:p w14:paraId="6EECF894" w14:textId="697D9EC1" w:rsidR="00EC06BC" w:rsidRPr="00527F27" w:rsidRDefault="00EC06BC" w:rsidP="003E4B9F">
            <w:pPr>
              <w:numPr>
                <w:ilvl w:val="0"/>
                <w:numId w:val="128"/>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 xml:space="preserve">When might </w:t>
            </w:r>
            <w:r>
              <w:rPr>
                <w:rFonts w:ascii="Times New Roman" w:eastAsia="Times New Roman" w:hAnsi="Times New Roman" w:cs="Times New Roman"/>
                <w:sz w:val="24"/>
                <w:szCs w:val="24"/>
              </w:rPr>
              <w:t>one</w:t>
            </w:r>
            <w:r w:rsidRPr="00527F27">
              <w:rPr>
                <w:rFonts w:ascii="Times New Roman" w:eastAsia="Times New Roman" w:hAnsi="Times New Roman" w:cs="Times New Roman"/>
                <w:sz w:val="24"/>
                <w:szCs w:val="24"/>
              </w:rPr>
              <w:t xml:space="preserve"> need to access legal documents for family</w:t>
            </w:r>
            <w:r>
              <w:rPr>
                <w:rFonts w:ascii="Times New Roman" w:eastAsia="Times New Roman" w:hAnsi="Times New Roman" w:cs="Times New Roman"/>
                <w:sz w:val="24"/>
                <w:szCs w:val="24"/>
              </w:rPr>
              <w:t xml:space="preserve"> members</w:t>
            </w:r>
            <w:r w:rsidRPr="00527F27">
              <w:rPr>
                <w:rFonts w:ascii="Times New Roman" w:eastAsia="Times New Roman" w:hAnsi="Times New Roman" w:cs="Times New Roman"/>
                <w:sz w:val="24"/>
                <w:szCs w:val="24"/>
              </w:rPr>
              <w:t>?</w:t>
            </w:r>
          </w:p>
          <w:p w14:paraId="14093F14" w14:textId="77777777" w:rsidR="00EC06BC" w:rsidRPr="00527F27" w:rsidRDefault="00EC06BC" w:rsidP="00EC06BC">
            <w:pPr>
              <w:rPr>
                <w:rFonts w:ascii="Times New Roman" w:eastAsia="Times New Roman" w:hAnsi="Times New Roman" w:cs="Times New Roman"/>
                <w:b/>
                <w:bCs/>
                <w:sz w:val="24"/>
                <w:szCs w:val="24"/>
              </w:rPr>
            </w:pPr>
            <w:r w:rsidRPr="00527F27">
              <w:rPr>
                <w:rFonts w:ascii="Times New Roman" w:eastAsia="Times New Roman" w:hAnsi="Times New Roman" w:cs="Times New Roman"/>
                <w:b/>
                <w:bCs/>
                <w:sz w:val="24"/>
                <w:szCs w:val="24"/>
              </w:rPr>
              <w:t>Communication</w:t>
            </w:r>
          </w:p>
          <w:p w14:paraId="41C598BD" w14:textId="691DA6EB" w:rsidR="00EC06BC" w:rsidRPr="00527F27" w:rsidRDefault="00EC06BC" w:rsidP="003E4B9F">
            <w:pPr>
              <w:numPr>
                <w:ilvl w:val="0"/>
                <w:numId w:val="129"/>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 xml:space="preserve">How can technology help </w:t>
            </w:r>
            <w:r>
              <w:rPr>
                <w:rFonts w:ascii="Times New Roman" w:eastAsia="Times New Roman" w:hAnsi="Times New Roman" w:cs="Times New Roman"/>
                <w:sz w:val="24"/>
                <w:szCs w:val="24"/>
              </w:rPr>
              <w:t>one</w:t>
            </w:r>
            <w:r w:rsidRPr="00527F27">
              <w:rPr>
                <w:rFonts w:ascii="Times New Roman" w:eastAsia="Times New Roman" w:hAnsi="Times New Roman" w:cs="Times New Roman"/>
                <w:sz w:val="24"/>
                <w:szCs w:val="24"/>
              </w:rPr>
              <w:t xml:space="preserve"> interpret legal documents?</w:t>
            </w:r>
          </w:p>
          <w:p w14:paraId="54816685" w14:textId="2C6122C5" w:rsidR="00EC06BC" w:rsidRPr="00527F27" w:rsidRDefault="00EC06BC" w:rsidP="003E4B9F">
            <w:pPr>
              <w:numPr>
                <w:ilvl w:val="0"/>
                <w:numId w:val="129"/>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 xml:space="preserve">How can technology help </w:t>
            </w:r>
            <w:r>
              <w:rPr>
                <w:rFonts w:ascii="Times New Roman" w:eastAsia="Times New Roman" w:hAnsi="Times New Roman" w:cs="Times New Roman"/>
                <w:sz w:val="24"/>
                <w:szCs w:val="24"/>
              </w:rPr>
              <w:t>one</w:t>
            </w:r>
            <w:r w:rsidRPr="00527F27">
              <w:rPr>
                <w:rFonts w:ascii="Times New Roman" w:eastAsia="Times New Roman" w:hAnsi="Times New Roman" w:cs="Times New Roman"/>
                <w:sz w:val="24"/>
                <w:szCs w:val="24"/>
              </w:rPr>
              <w:t xml:space="preserve"> create legal documents?</w:t>
            </w:r>
          </w:p>
          <w:p w14:paraId="0346F0AF" w14:textId="67E2429A" w:rsidR="00EC06BC" w:rsidRPr="00527F27" w:rsidRDefault="00EC06BC" w:rsidP="003E4B9F">
            <w:pPr>
              <w:numPr>
                <w:ilvl w:val="0"/>
                <w:numId w:val="129"/>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 xml:space="preserve">How could </w:t>
            </w:r>
            <w:r>
              <w:rPr>
                <w:rFonts w:ascii="Times New Roman" w:eastAsia="Times New Roman" w:hAnsi="Times New Roman" w:cs="Times New Roman"/>
                <w:sz w:val="24"/>
                <w:szCs w:val="24"/>
              </w:rPr>
              <w:t xml:space="preserve">one’s </w:t>
            </w:r>
            <w:r w:rsidRPr="00527F27">
              <w:rPr>
                <w:rFonts w:ascii="Times New Roman" w:eastAsia="Times New Roman" w:hAnsi="Times New Roman" w:cs="Times New Roman"/>
                <w:sz w:val="24"/>
                <w:szCs w:val="24"/>
              </w:rPr>
              <w:t xml:space="preserve">physical and mental health affect </w:t>
            </w:r>
            <w:r>
              <w:rPr>
                <w:rFonts w:ascii="Times New Roman" w:eastAsia="Times New Roman" w:hAnsi="Times New Roman" w:cs="Times New Roman"/>
                <w:sz w:val="24"/>
                <w:szCs w:val="24"/>
              </w:rPr>
              <w:t xml:space="preserve">one’s </w:t>
            </w:r>
            <w:r w:rsidRPr="00527F27">
              <w:rPr>
                <w:rFonts w:ascii="Times New Roman" w:eastAsia="Times New Roman" w:hAnsi="Times New Roman" w:cs="Times New Roman"/>
                <w:sz w:val="24"/>
                <w:szCs w:val="24"/>
              </w:rPr>
              <w:t>legal documents?</w:t>
            </w:r>
          </w:p>
          <w:p w14:paraId="538C206C" w14:textId="77777777" w:rsidR="00EC06BC" w:rsidRPr="00527F27" w:rsidRDefault="00EC06BC" w:rsidP="00EC06BC">
            <w:pPr>
              <w:rPr>
                <w:rFonts w:ascii="Times New Roman" w:eastAsia="Times New Roman" w:hAnsi="Times New Roman" w:cs="Times New Roman"/>
                <w:b/>
                <w:bCs/>
                <w:sz w:val="24"/>
                <w:szCs w:val="24"/>
              </w:rPr>
            </w:pPr>
            <w:r w:rsidRPr="00527F27">
              <w:rPr>
                <w:rFonts w:ascii="Times New Roman" w:eastAsia="Times New Roman" w:hAnsi="Times New Roman" w:cs="Times New Roman"/>
                <w:b/>
                <w:bCs/>
                <w:sz w:val="24"/>
                <w:szCs w:val="24"/>
              </w:rPr>
              <w:t>Leadership</w:t>
            </w:r>
          </w:p>
          <w:p w14:paraId="41C4A794" w14:textId="6B71D05B" w:rsidR="00EC06BC" w:rsidRPr="00527F27" w:rsidRDefault="00EC06BC" w:rsidP="003E4B9F">
            <w:pPr>
              <w:numPr>
                <w:ilvl w:val="0"/>
                <w:numId w:val="130"/>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 xml:space="preserve">What ethical </w:t>
            </w:r>
            <w:r>
              <w:rPr>
                <w:rFonts w:ascii="Times New Roman" w:eastAsia="Times New Roman" w:hAnsi="Times New Roman" w:cs="Times New Roman"/>
                <w:sz w:val="24"/>
                <w:szCs w:val="24"/>
              </w:rPr>
              <w:t>concern</w:t>
            </w:r>
            <w:r w:rsidRPr="00527F27">
              <w:rPr>
                <w:rFonts w:ascii="Times New Roman" w:eastAsia="Times New Roman" w:hAnsi="Times New Roman" w:cs="Times New Roman"/>
                <w:sz w:val="24"/>
                <w:szCs w:val="24"/>
              </w:rPr>
              <w:t>s may arise when dealing with legal documents?</w:t>
            </w:r>
          </w:p>
          <w:p w14:paraId="305DA92A" w14:textId="77777777" w:rsidR="00EC06BC" w:rsidRPr="00527F27" w:rsidRDefault="00EC06BC" w:rsidP="003E4B9F">
            <w:pPr>
              <w:numPr>
                <w:ilvl w:val="0"/>
                <w:numId w:val="130"/>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Where are some safe places to keep copies of legal documents?</w:t>
            </w:r>
          </w:p>
          <w:p w14:paraId="142F8647" w14:textId="1281AACA" w:rsidR="00EC06BC" w:rsidRPr="00527F27" w:rsidRDefault="00EC06BC" w:rsidP="003E4B9F">
            <w:pPr>
              <w:numPr>
                <w:ilvl w:val="0"/>
                <w:numId w:val="130"/>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 xml:space="preserve">When might </w:t>
            </w:r>
            <w:r>
              <w:rPr>
                <w:rFonts w:ascii="Times New Roman" w:eastAsia="Times New Roman" w:hAnsi="Times New Roman" w:cs="Times New Roman"/>
                <w:sz w:val="24"/>
                <w:szCs w:val="24"/>
              </w:rPr>
              <w:t>one</w:t>
            </w:r>
            <w:r w:rsidRPr="00527F27">
              <w:rPr>
                <w:rFonts w:ascii="Times New Roman" w:eastAsia="Times New Roman" w:hAnsi="Times New Roman" w:cs="Times New Roman"/>
                <w:sz w:val="24"/>
                <w:szCs w:val="24"/>
              </w:rPr>
              <w:t xml:space="preserve"> contact an attorney for help with legal documents?</w:t>
            </w:r>
          </w:p>
          <w:p w14:paraId="7E3F1959" w14:textId="77777777" w:rsidR="00EC06BC" w:rsidRPr="00527F27" w:rsidRDefault="00EC06BC" w:rsidP="00EC06BC">
            <w:pPr>
              <w:rPr>
                <w:rFonts w:ascii="Times New Roman" w:eastAsia="Times New Roman" w:hAnsi="Times New Roman" w:cs="Times New Roman"/>
                <w:b/>
                <w:bCs/>
                <w:sz w:val="24"/>
                <w:szCs w:val="24"/>
              </w:rPr>
            </w:pPr>
            <w:r w:rsidRPr="00527F27">
              <w:rPr>
                <w:rFonts w:ascii="Times New Roman" w:eastAsia="Times New Roman" w:hAnsi="Times New Roman" w:cs="Times New Roman"/>
                <w:b/>
                <w:bCs/>
                <w:sz w:val="24"/>
                <w:szCs w:val="24"/>
              </w:rPr>
              <w:t>Management</w:t>
            </w:r>
          </w:p>
          <w:p w14:paraId="55BC5714" w14:textId="77777777" w:rsidR="00EC06BC" w:rsidRPr="00527F27" w:rsidRDefault="00EC06BC" w:rsidP="003E4B9F">
            <w:pPr>
              <w:numPr>
                <w:ilvl w:val="0"/>
                <w:numId w:val="131"/>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What are the requirements (e.g., age, mental status) for handling different legal documents?</w:t>
            </w:r>
          </w:p>
          <w:p w14:paraId="5D5913B4" w14:textId="495D8BC6" w:rsidR="00EC06BC" w:rsidRPr="00A667AA" w:rsidRDefault="00EC06BC" w:rsidP="003E4B9F">
            <w:pPr>
              <w:numPr>
                <w:ilvl w:val="0"/>
                <w:numId w:val="131"/>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lastRenderedPageBreak/>
              <w:t xml:space="preserve">What criteria should </w:t>
            </w:r>
            <w:r>
              <w:rPr>
                <w:rFonts w:ascii="Times New Roman" w:eastAsia="Times New Roman" w:hAnsi="Times New Roman" w:cs="Times New Roman"/>
                <w:sz w:val="24"/>
                <w:szCs w:val="24"/>
              </w:rPr>
              <w:t>one</w:t>
            </w:r>
            <w:r w:rsidRPr="00527F27">
              <w:rPr>
                <w:rFonts w:ascii="Times New Roman" w:eastAsia="Times New Roman" w:hAnsi="Times New Roman" w:cs="Times New Roman"/>
                <w:sz w:val="24"/>
                <w:szCs w:val="24"/>
              </w:rPr>
              <w:t xml:space="preserve"> use to evaluate the credentials of attorneys? What information do</w:t>
            </w:r>
            <w:r>
              <w:rPr>
                <w:rFonts w:ascii="Times New Roman" w:eastAsia="Times New Roman" w:hAnsi="Times New Roman" w:cs="Times New Roman"/>
                <w:sz w:val="24"/>
                <w:szCs w:val="24"/>
              </w:rPr>
              <w:t xml:space="preserve">es one </w:t>
            </w:r>
            <w:r w:rsidRPr="00527F27">
              <w:rPr>
                <w:rFonts w:ascii="Times New Roman" w:eastAsia="Times New Roman" w:hAnsi="Times New Roman" w:cs="Times New Roman"/>
                <w:sz w:val="24"/>
                <w:szCs w:val="24"/>
              </w:rPr>
              <w:t>need to select an attorney to handle routine legal documents?</w:t>
            </w:r>
          </w:p>
        </w:tc>
        <w:tc>
          <w:tcPr>
            <w:tcW w:w="2741" w:type="dxa"/>
          </w:tcPr>
          <w:p w14:paraId="75539DF2" w14:textId="185D36F9" w:rsidR="00EC06BC" w:rsidRPr="00337C03" w:rsidRDefault="00EC06BC" w:rsidP="00EC06BC">
            <w:pPr>
              <w:rPr>
                <w:rFonts w:ascii="Times New Roman" w:hAnsi="Times New Roman" w:cs="Times New Roman"/>
                <w:sz w:val="24"/>
                <w:szCs w:val="24"/>
              </w:rPr>
            </w:pPr>
            <w:r w:rsidRPr="004D36DC">
              <w:rPr>
                <w:rFonts w:ascii="Times New Roman" w:eastAsia="Times New Roman" w:hAnsi="Times New Roman" w:cs="Times New Roman"/>
                <w:sz w:val="24"/>
                <w:szCs w:val="24"/>
              </w:rPr>
              <w:lastRenderedPageBreak/>
              <w:t>English: 9.RV, 9.RI, 10.RV, 10.RI, 11.DSR, 11.RV 11.RI, 12.RV, 12.RI</w:t>
            </w:r>
          </w:p>
        </w:tc>
        <w:tc>
          <w:tcPr>
            <w:tcW w:w="2863" w:type="dxa"/>
          </w:tcPr>
          <w:p w14:paraId="5F5F6A22"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6A7790BC"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07F87C34"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62C18CB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363F25D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2F9A694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51C615B9" w14:textId="77777777" w:rsidR="00EC06BC" w:rsidRPr="00337C03" w:rsidRDefault="00EC06BC" w:rsidP="00EC06BC">
            <w:pPr>
              <w:rPr>
                <w:rFonts w:ascii="Times New Roman" w:hAnsi="Times New Roman" w:cs="Times New Roman"/>
                <w:sz w:val="24"/>
                <w:szCs w:val="24"/>
              </w:rPr>
            </w:pPr>
          </w:p>
          <w:p w14:paraId="373C2BE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1A6C3021"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437F3037"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016979B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466FED46"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4EEE7750" w14:textId="77777777" w:rsidR="00EC06BC" w:rsidRPr="00337C03" w:rsidRDefault="00EC06BC" w:rsidP="00EC06BC">
            <w:pPr>
              <w:pStyle w:val="ListParagraph"/>
              <w:rPr>
                <w:rFonts w:ascii="Times New Roman" w:hAnsi="Times New Roman" w:cs="Times New Roman"/>
                <w:sz w:val="24"/>
                <w:szCs w:val="24"/>
              </w:rPr>
            </w:pPr>
          </w:p>
          <w:p w14:paraId="2D64180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73FB51FB"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0B85114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0AF4BDD1"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6A22B96A" w14:textId="77777777" w:rsidR="00EC06BC" w:rsidRPr="00337C03" w:rsidRDefault="00EC06BC" w:rsidP="00EC06BC">
            <w:pPr>
              <w:rPr>
                <w:rFonts w:ascii="Times New Roman" w:hAnsi="Times New Roman" w:cs="Times New Roman"/>
                <w:sz w:val="24"/>
                <w:szCs w:val="24"/>
              </w:rPr>
            </w:pPr>
          </w:p>
          <w:p w14:paraId="5130041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3A1954AC"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78D2296A"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318BCD08"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5B4579C1" w14:textId="77777777" w:rsidR="00EC06BC" w:rsidRPr="00337C03" w:rsidRDefault="00EC06BC" w:rsidP="00EC06BC">
            <w:pPr>
              <w:rPr>
                <w:rFonts w:ascii="Times New Roman" w:hAnsi="Times New Roman" w:cs="Times New Roman"/>
                <w:sz w:val="24"/>
                <w:szCs w:val="24"/>
              </w:rPr>
            </w:pPr>
          </w:p>
          <w:p w14:paraId="135CD6C1" w14:textId="77777777" w:rsidR="00EC06BC" w:rsidRPr="00337C03" w:rsidRDefault="00EC06BC" w:rsidP="00EC06BC">
            <w:pPr>
              <w:rPr>
                <w:rFonts w:ascii="Times New Roman" w:hAnsi="Times New Roman" w:cs="Times New Roman"/>
                <w:b/>
                <w:sz w:val="24"/>
                <w:szCs w:val="24"/>
                <w:u w:val="single"/>
              </w:rPr>
            </w:pPr>
          </w:p>
          <w:p w14:paraId="6BA76455"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0FC0EFE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77BFBD9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11D939C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Personal Finance: </w:t>
            </w:r>
            <w:r w:rsidRPr="00337C03">
              <w:rPr>
                <w:rFonts w:ascii="Times New Roman" w:hAnsi="Times New Roman" w:cs="Times New Roman"/>
                <w:sz w:val="24"/>
                <w:szCs w:val="24"/>
              </w:rPr>
              <w:lastRenderedPageBreak/>
              <w:t>Presented by EVERFI</w:t>
            </w:r>
          </w:p>
          <w:p w14:paraId="558B2F5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57A3C31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40813DA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9BA7D80"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17DB34E8" w14:textId="126D8341" w:rsidTr="002643FE">
        <w:tblPrEx>
          <w:tblCellMar>
            <w:left w:w="115" w:type="dxa"/>
            <w:right w:w="115" w:type="dxa"/>
          </w:tblCellMar>
        </w:tblPrEx>
        <w:tc>
          <w:tcPr>
            <w:tcW w:w="737" w:type="dxa"/>
          </w:tcPr>
          <w:p w14:paraId="65EAC9BA" w14:textId="42265D7A"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66</w:t>
            </w:r>
          </w:p>
        </w:tc>
        <w:tc>
          <w:tcPr>
            <w:tcW w:w="3668" w:type="dxa"/>
            <w:hideMark/>
          </w:tcPr>
          <w:p w14:paraId="526F68F9" w14:textId="6CA39378"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Develop a </w:t>
            </w:r>
            <w:r>
              <w:rPr>
                <w:rFonts w:ascii="Times New Roman" w:eastAsia="Times New Roman" w:hAnsi="Times New Roman" w:cs="Times New Roman"/>
                <w:sz w:val="24"/>
                <w:szCs w:val="24"/>
              </w:rPr>
              <w:t>budget</w:t>
            </w:r>
            <w:r w:rsidRPr="007B4DF8">
              <w:rPr>
                <w:rFonts w:ascii="Times New Roman" w:eastAsia="Times New Roman" w:hAnsi="Times New Roman" w:cs="Times New Roman"/>
                <w:sz w:val="24"/>
                <w:szCs w:val="24"/>
              </w:rPr>
              <w:t>.</w:t>
            </w:r>
          </w:p>
        </w:tc>
        <w:tc>
          <w:tcPr>
            <w:tcW w:w="4648" w:type="dxa"/>
          </w:tcPr>
          <w:p w14:paraId="1336BD99" w14:textId="77777777" w:rsidR="00EC06BC" w:rsidRPr="00580498" w:rsidRDefault="00EC06BC" w:rsidP="00EC06BC">
            <w:pPr>
              <w:spacing w:before="40" w:afterLines="40" w:after="96"/>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Development should include</w:t>
            </w:r>
          </w:p>
          <w:p w14:paraId="36145573" w14:textId="77777777" w:rsidR="00EC06BC" w:rsidRPr="00580498" w:rsidRDefault="00EC06BC" w:rsidP="003E4B9F">
            <w:pPr>
              <w:numPr>
                <w:ilvl w:val="0"/>
                <w:numId w:val="13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establishing SMART goals</w:t>
            </w:r>
          </w:p>
          <w:p w14:paraId="451EDF77" w14:textId="5A5D4F50" w:rsidR="00EC06BC" w:rsidRPr="00580498" w:rsidRDefault="00EC06BC" w:rsidP="003E4B9F">
            <w:pPr>
              <w:numPr>
                <w:ilvl w:val="0"/>
                <w:numId w:val="13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examining </w:t>
            </w:r>
            <w:r>
              <w:rPr>
                <w:rFonts w:ascii="Times New Roman" w:eastAsia="Times New Roman" w:hAnsi="Times New Roman" w:cs="Times New Roman"/>
                <w:sz w:val="24"/>
                <w:szCs w:val="24"/>
              </w:rPr>
              <w:t>budgets</w:t>
            </w:r>
            <w:r w:rsidRPr="00580498">
              <w:rPr>
                <w:rFonts w:ascii="Times New Roman" w:eastAsia="Times New Roman" w:hAnsi="Times New Roman" w:cs="Times New Roman"/>
                <w:sz w:val="24"/>
                <w:szCs w:val="24"/>
              </w:rPr>
              <w:t xml:space="preserve"> for a variety of individuals and families with different incomes and obligations</w:t>
            </w:r>
          </w:p>
          <w:p w14:paraId="4C6FA508" w14:textId="77777777" w:rsidR="00EC06BC" w:rsidRPr="00580498" w:rsidRDefault="00EC06BC" w:rsidP="003E4B9F">
            <w:pPr>
              <w:numPr>
                <w:ilvl w:val="0"/>
                <w:numId w:val="13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evaluating a variety of investment opportunities.</w:t>
            </w:r>
          </w:p>
          <w:p w14:paraId="75AAA139" w14:textId="77777777" w:rsidR="00EC06BC" w:rsidRDefault="00EC06BC" w:rsidP="00EC06BC">
            <w:pPr>
              <w:spacing w:before="40" w:afterLines="40" w:after="96"/>
              <w:rPr>
                <w:rFonts w:ascii="Times New Roman" w:eastAsia="Times New Roman" w:hAnsi="Times New Roman" w:cs="Times New Roman"/>
                <w:sz w:val="24"/>
                <w:szCs w:val="24"/>
              </w:rPr>
            </w:pPr>
          </w:p>
          <w:p w14:paraId="44B95F00" w14:textId="77777777" w:rsidR="00EC06BC" w:rsidRPr="00527F27" w:rsidRDefault="00EC06BC" w:rsidP="00EC06BC">
            <w:pPr>
              <w:spacing w:before="40" w:afterLines="40" w:after="96"/>
              <w:rPr>
                <w:rFonts w:ascii="Times New Roman" w:eastAsia="Times New Roman" w:hAnsi="Times New Roman" w:cs="Times New Roman"/>
                <w:sz w:val="24"/>
                <w:szCs w:val="24"/>
              </w:rPr>
            </w:pPr>
            <w:r w:rsidRPr="00527F27">
              <w:rPr>
                <w:rFonts w:ascii="Times New Roman" w:eastAsia="Times New Roman" w:hAnsi="Times New Roman" w:cs="Times New Roman"/>
                <w:b/>
                <w:bCs/>
                <w:sz w:val="24"/>
                <w:szCs w:val="24"/>
              </w:rPr>
              <w:t>Teacher Resources:</w:t>
            </w:r>
          </w:p>
          <w:p w14:paraId="167E6529" w14:textId="77777777" w:rsidR="00EC06BC" w:rsidRDefault="00EC06BC" w:rsidP="003E4B9F">
            <w:pPr>
              <w:numPr>
                <w:ilvl w:val="0"/>
                <w:numId w:val="95"/>
              </w:numPr>
              <w:rPr>
                <w:rFonts w:ascii="Times New Roman" w:eastAsia="Times New Roman" w:hAnsi="Times New Roman" w:cs="Times New Roman"/>
                <w:sz w:val="24"/>
                <w:szCs w:val="24"/>
              </w:rPr>
            </w:pPr>
            <w:hyperlink r:id="rId63" w:tgtFrame="_blank" w:history="1">
              <w:r>
                <w:rPr>
                  <w:rStyle w:val="Hyperlink"/>
                  <w:rFonts w:ascii="Times New Roman" w:eastAsia="Times New Roman" w:hAnsi="Times New Roman" w:cs="Times New Roman"/>
                  <w:sz w:val="24"/>
                  <w:szCs w:val="24"/>
                </w:rPr>
                <w:t>Empowering Futures, One Dollar at a Time</w:t>
              </w:r>
            </w:hyperlink>
            <w:r>
              <w:t xml:space="preserve">, </w:t>
            </w:r>
            <w:r>
              <w:rPr>
                <w:rFonts w:ascii="Times New Roman" w:hAnsi="Times New Roman" w:cs="Times New Roman"/>
                <w:sz w:val="24"/>
                <w:szCs w:val="24"/>
              </w:rPr>
              <w:t>VCEE</w:t>
            </w:r>
          </w:p>
          <w:p w14:paraId="09FB876D" w14:textId="77777777" w:rsidR="00EC06BC" w:rsidRPr="00777870" w:rsidRDefault="00EC06BC" w:rsidP="003E4B9F">
            <w:pPr>
              <w:numPr>
                <w:ilvl w:val="0"/>
                <w:numId w:val="95"/>
              </w:numPr>
              <w:rPr>
                <w:rFonts w:ascii="Times New Roman" w:eastAsia="Times New Roman" w:hAnsi="Times New Roman" w:cs="Times New Roman"/>
                <w:sz w:val="24"/>
                <w:szCs w:val="24"/>
              </w:rPr>
            </w:pPr>
            <w:hyperlink r:id="rId64"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Virginia Events Jump$tart</w:t>
            </w:r>
            <w:r>
              <w:rPr>
                <w:rFonts w:ascii="Times New Roman" w:hAnsi="Times New Roman" w:cs="Times New Roman"/>
                <w:sz w:val="24"/>
                <w:szCs w:val="24"/>
              </w:rPr>
              <w:t>!</w:t>
            </w:r>
            <w:r w:rsidRPr="009E2A0F">
              <w:rPr>
                <w:rFonts w:ascii="Times New Roman" w:hAnsi="Times New Roman" w:cs="Times New Roman"/>
                <w:sz w:val="24"/>
                <w:szCs w:val="24"/>
              </w:rPr>
              <w:t xml:space="preserve"> Financial Smarts for Students</w:t>
            </w:r>
          </w:p>
          <w:p w14:paraId="1187168D" w14:textId="77777777" w:rsidR="00EC06BC" w:rsidRDefault="00EC06BC" w:rsidP="003E4B9F">
            <w:pPr>
              <w:numPr>
                <w:ilvl w:val="0"/>
                <w:numId w:val="95"/>
              </w:numPr>
              <w:rPr>
                <w:rFonts w:ascii="Times New Roman" w:eastAsia="Times New Roman" w:hAnsi="Times New Roman" w:cs="Times New Roman"/>
                <w:sz w:val="24"/>
                <w:szCs w:val="24"/>
              </w:rPr>
            </w:pPr>
            <w:hyperlink r:id="rId65"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0678CA4F" w14:textId="77777777" w:rsidR="00EC06BC" w:rsidRPr="009E2A0F" w:rsidRDefault="00EC06BC" w:rsidP="00EC06BC">
            <w:pPr>
              <w:ind w:left="720"/>
              <w:rPr>
                <w:rFonts w:ascii="Times New Roman" w:eastAsia="Times New Roman" w:hAnsi="Times New Roman" w:cs="Times New Roman"/>
                <w:sz w:val="24"/>
                <w:szCs w:val="24"/>
              </w:rPr>
            </w:pPr>
          </w:p>
          <w:p w14:paraId="1DD767CD" w14:textId="77777777" w:rsidR="00EC06BC" w:rsidRPr="009E2A0F" w:rsidRDefault="00EC06BC" w:rsidP="00EC06BC">
            <w:pPr>
              <w:ind w:left="720"/>
              <w:rPr>
                <w:rFonts w:ascii="Times New Roman" w:eastAsia="Times New Roman" w:hAnsi="Times New Roman" w:cs="Times New Roman"/>
                <w:sz w:val="24"/>
                <w:szCs w:val="24"/>
              </w:rPr>
            </w:pPr>
          </w:p>
          <w:p w14:paraId="171AF97E" w14:textId="732DDFCA" w:rsidR="00EC06BC" w:rsidRPr="007B4DF8" w:rsidRDefault="00EC06BC" w:rsidP="00EC06BC">
            <w:pPr>
              <w:spacing w:before="40" w:afterLines="40" w:after="96"/>
              <w:ind w:left="720"/>
              <w:rPr>
                <w:rFonts w:ascii="Times New Roman" w:eastAsia="Times New Roman" w:hAnsi="Times New Roman" w:cs="Times New Roman"/>
                <w:sz w:val="24"/>
                <w:szCs w:val="24"/>
              </w:rPr>
            </w:pPr>
          </w:p>
        </w:tc>
        <w:tc>
          <w:tcPr>
            <w:tcW w:w="4053" w:type="dxa"/>
          </w:tcPr>
          <w:p w14:paraId="621A666E" w14:textId="77777777" w:rsidR="00EC06BC" w:rsidRPr="00580498" w:rsidRDefault="00EC06BC" w:rsidP="00EC06BC">
            <w:pPr>
              <w:spacing w:before="40" w:afterLines="40" w:after="96"/>
              <w:rPr>
                <w:rFonts w:ascii="Times New Roman" w:eastAsia="Times New Roman" w:hAnsi="Times New Roman" w:cs="Times New Roman"/>
                <w:sz w:val="24"/>
                <w:szCs w:val="24"/>
              </w:rPr>
            </w:pPr>
            <w:r w:rsidRPr="00580498">
              <w:rPr>
                <w:rFonts w:ascii="Times New Roman" w:eastAsia="Times New Roman" w:hAnsi="Times New Roman" w:cs="Times New Roman"/>
                <w:b/>
                <w:bCs/>
                <w:sz w:val="24"/>
                <w:szCs w:val="24"/>
              </w:rPr>
              <w:t>Process/Skill Questions:</w:t>
            </w:r>
          </w:p>
          <w:p w14:paraId="29D88046"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Thinking</w:t>
            </w:r>
          </w:p>
          <w:p w14:paraId="71BDCFFF" w14:textId="77777777" w:rsidR="00EC06BC" w:rsidRPr="00580498" w:rsidRDefault="00EC06BC" w:rsidP="003E4B9F">
            <w:pPr>
              <w:numPr>
                <w:ilvl w:val="0"/>
                <w:numId w:val="133"/>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are </w:t>
            </w:r>
            <w:r w:rsidRPr="00FA624B">
              <w:rPr>
                <w:rFonts w:ascii="Times New Roman" w:eastAsia="Times New Roman" w:hAnsi="Times New Roman" w:cs="Times New Roman"/>
                <w:i/>
                <w:iCs/>
                <w:sz w:val="24"/>
                <w:szCs w:val="24"/>
              </w:rPr>
              <w:t>SMART goals</w:t>
            </w:r>
            <w:r w:rsidRPr="00580498">
              <w:rPr>
                <w:rFonts w:ascii="Times New Roman" w:eastAsia="Times New Roman" w:hAnsi="Times New Roman" w:cs="Times New Roman"/>
                <w:sz w:val="24"/>
                <w:szCs w:val="24"/>
              </w:rPr>
              <w:t>?</w:t>
            </w:r>
          </w:p>
          <w:p w14:paraId="19E17049" w14:textId="42CFF5DE" w:rsidR="00EC06BC" w:rsidRPr="00580498" w:rsidRDefault="00EC06BC" w:rsidP="003E4B9F">
            <w:pPr>
              <w:numPr>
                <w:ilvl w:val="0"/>
                <w:numId w:val="133"/>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your long-term financial goals? What skills and strategies will help you achieve these long-term goals?</w:t>
            </w:r>
          </w:p>
          <w:p w14:paraId="789D63BA" w14:textId="77777777" w:rsidR="00EC06BC" w:rsidRPr="00580498" w:rsidRDefault="00EC06BC" w:rsidP="003E4B9F">
            <w:pPr>
              <w:numPr>
                <w:ilvl w:val="0"/>
                <w:numId w:val="133"/>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Why is it important to be knowledgeable about financial management? What might be the consequences of a failure to understand the concepts of financial management?</w:t>
            </w:r>
          </w:p>
          <w:p w14:paraId="4907D426"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Communication</w:t>
            </w:r>
          </w:p>
          <w:p w14:paraId="4C62A021" w14:textId="77777777" w:rsidR="00EC06BC" w:rsidRPr="00580498" w:rsidRDefault="00EC06BC" w:rsidP="003E4B9F">
            <w:pPr>
              <w:numPr>
                <w:ilvl w:val="0"/>
                <w:numId w:val="134"/>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advances in technology are helping with financial management?</w:t>
            </w:r>
          </w:p>
          <w:p w14:paraId="7EA5E228" w14:textId="320DB30F" w:rsidR="00EC06BC" w:rsidRPr="00580498" w:rsidRDefault="00EC06BC" w:rsidP="003E4B9F">
            <w:pPr>
              <w:numPr>
                <w:ilvl w:val="0"/>
                <w:numId w:val="134"/>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use communication skills to learn about services offered by financial institutions (e.g., banks, credit unions)?</w:t>
            </w:r>
          </w:p>
          <w:p w14:paraId="3CE2265F" w14:textId="089431EA" w:rsidR="00EC06BC" w:rsidRPr="00580498" w:rsidRDefault="00EC06BC" w:rsidP="003E4B9F">
            <w:pPr>
              <w:numPr>
                <w:ilvl w:val="0"/>
                <w:numId w:val="134"/>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lastRenderedPageBreak/>
              <w:t xml:space="preserve">How can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use communication skills to learn about investment opportunities?</w:t>
            </w:r>
          </w:p>
          <w:p w14:paraId="4AE6DE82"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Leadership</w:t>
            </w:r>
          </w:p>
          <w:p w14:paraId="15F2EC75" w14:textId="0818DFA2" w:rsidR="00EC06BC" w:rsidRPr="00580498" w:rsidRDefault="00EC06BC" w:rsidP="003E4B9F">
            <w:pPr>
              <w:numPr>
                <w:ilvl w:val="0"/>
                <w:numId w:val="135"/>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can establishing and following </w:t>
            </w:r>
            <w:r>
              <w:rPr>
                <w:rFonts w:ascii="Times New Roman" w:eastAsia="Times New Roman" w:hAnsi="Times New Roman" w:cs="Times New Roman"/>
                <w:sz w:val="24"/>
                <w:szCs w:val="24"/>
              </w:rPr>
              <w:t>budgeting</w:t>
            </w:r>
            <w:r w:rsidRPr="00580498">
              <w:rPr>
                <w:rFonts w:ascii="Times New Roman" w:eastAsia="Times New Roman" w:hAnsi="Times New Roman" w:cs="Times New Roman"/>
                <w:sz w:val="24"/>
                <w:szCs w:val="24"/>
              </w:rPr>
              <w:t xml:space="preserve"> techniques allow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to do?</w:t>
            </w:r>
          </w:p>
          <w:p w14:paraId="23660611" w14:textId="20C39F96" w:rsidR="00EC06BC" w:rsidRPr="00580498" w:rsidRDefault="00EC06BC" w:rsidP="003E4B9F">
            <w:pPr>
              <w:numPr>
                <w:ilvl w:val="0"/>
                <w:numId w:val="135"/>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Why is it important to be disciplined when following a </w:t>
            </w:r>
            <w:r>
              <w:rPr>
                <w:rFonts w:ascii="Times New Roman" w:eastAsia="Times New Roman" w:hAnsi="Times New Roman" w:cs="Times New Roman"/>
                <w:sz w:val="24"/>
                <w:szCs w:val="24"/>
              </w:rPr>
              <w:t>budget</w:t>
            </w:r>
            <w:r w:rsidRPr="00580498">
              <w:rPr>
                <w:rFonts w:ascii="Times New Roman" w:eastAsia="Times New Roman" w:hAnsi="Times New Roman" w:cs="Times New Roman"/>
                <w:sz w:val="24"/>
                <w:szCs w:val="24"/>
              </w:rPr>
              <w:t>?</w:t>
            </w:r>
          </w:p>
          <w:p w14:paraId="1C03918B" w14:textId="11219390" w:rsidR="00EC06BC" w:rsidRPr="00580498" w:rsidRDefault="00EC06BC" w:rsidP="003E4B9F">
            <w:pPr>
              <w:numPr>
                <w:ilvl w:val="0"/>
                <w:numId w:val="135"/>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influence others to respect </w:t>
            </w:r>
            <w:r>
              <w:rPr>
                <w:rFonts w:ascii="Times New Roman" w:eastAsia="Times New Roman" w:hAnsi="Times New Roman" w:cs="Times New Roman"/>
                <w:sz w:val="24"/>
                <w:szCs w:val="24"/>
              </w:rPr>
              <w:t>one’s</w:t>
            </w:r>
            <w:r w:rsidRPr="0058049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budget</w:t>
            </w:r>
            <w:r w:rsidRPr="00580498">
              <w:rPr>
                <w:rFonts w:ascii="Times New Roman" w:eastAsia="Times New Roman" w:hAnsi="Times New Roman" w:cs="Times New Roman"/>
                <w:sz w:val="24"/>
                <w:szCs w:val="24"/>
              </w:rPr>
              <w:t>?</w:t>
            </w:r>
          </w:p>
          <w:p w14:paraId="4FF35364"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Management</w:t>
            </w:r>
          </w:p>
          <w:p w14:paraId="44D3119F" w14:textId="0C2C4B86" w:rsidR="00EC06BC" w:rsidRPr="00580498" w:rsidRDefault="00EC06BC" w:rsidP="003E4B9F">
            <w:pPr>
              <w:numPr>
                <w:ilvl w:val="0"/>
                <w:numId w:val="13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How much money, as a percentage of income, should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try to save each month?</w:t>
            </w:r>
          </w:p>
          <w:p w14:paraId="7057E8FC" w14:textId="7713F345" w:rsidR="00EC06BC" w:rsidRPr="00580498" w:rsidRDefault="00EC06BC" w:rsidP="003E4B9F">
            <w:pPr>
              <w:numPr>
                <w:ilvl w:val="0"/>
                <w:numId w:val="13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the benefits of preventing impulse buying</w:t>
            </w:r>
            <w:r>
              <w:rPr>
                <w:rFonts w:ascii="Times New Roman" w:eastAsia="Times New Roman" w:hAnsi="Times New Roman" w:cs="Times New Roman"/>
                <w:sz w:val="24"/>
                <w:szCs w:val="24"/>
              </w:rPr>
              <w:t xml:space="preserve"> and</w:t>
            </w:r>
            <w:r w:rsidRPr="0058049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or </w:t>
            </w:r>
            <w:r w:rsidRPr="00580498">
              <w:rPr>
                <w:rFonts w:ascii="Times New Roman" w:eastAsia="Times New Roman" w:hAnsi="Times New Roman" w:cs="Times New Roman"/>
                <w:sz w:val="24"/>
                <w:szCs w:val="24"/>
              </w:rPr>
              <w:t>spending?</w:t>
            </w:r>
          </w:p>
          <w:p w14:paraId="345E48D3" w14:textId="3F181167" w:rsidR="00EC06BC" w:rsidRPr="00A667AA" w:rsidRDefault="00EC06BC" w:rsidP="003E4B9F">
            <w:pPr>
              <w:numPr>
                <w:ilvl w:val="0"/>
                <w:numId w:val="13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Where should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save money?</w:t>
            </w:r>
          </w:p>
        </w:tc>
        <w:tc>
          <w:tcPr>
            <w:tcW w:w="2741" w:type="dxa"/>
          </w:tcPr>
          <w:p w14:paraId="49E5FAE7" w14:textId="74E618B1" w:rsidR="00EC06BC" w:rsidRPr="00337C03" w:rsidRDefault="00EC06BC" w:rsidP="00EC06BC">
            <w:pPr>
              <w:rPr>
                <w:rFonts w:ascii="Times New Roman" w:hAnsi="Times New Roman" w:cs="Times New Roman"/>
                <w:sz w:val="24"/>
                <w:szCs w:val="24"/>
              </w:rPr>
            </w:pPr>
            <w:r w:rsidRPr="004D36DC">
              <w:rPr>
                <w:rFonts w:ascii="Times New Roman" w:eastAsia="Times New Roman" w:hAnsi="Times New Roman" w:cs="Times New Roman"/>
                <w:sz w:val="24"/>
                <w:szCs w:val="24"/>
              </w:rPr>
              <w:lastRenderedPageBreak/>
              <w:t>English: 9.RV, 9.RI, 9.C, 9.LU, 10.RV, 10.RI, 10.C, 10.LU, 11.RV, 11.RI, 11.C, 11.LU, 12.RV, 12.RI, 12.C, 12.LU</w:t>
            </w:r>
          </w:p>
        </w:tc>
        <w:tc>
          <w:tcPr>
            <w:tcW w:w="2863" w:type="dxa"/>
          </w:tcPr>
          <w:p w14:paraId="2BDAEB0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876A484"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A9207F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5F474D9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4D77832D"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7CF02478"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3B4089B" w14:textId="77777777" w:rsidR="00EC06BC" w:rsidRPr="00337C03" w:rsidRDefault="00EC06BC" w:rsidP="00EC06BC">
            <w:pPr>
              <w:rPr>
                <w:rFonts w:ascii="Times New Roman" w:hAnsi="Times New Roman" w:cs="Times New Roman"/>
                <w:sz w:val="24"/>
                <w:szCs w:val="24"/>
              </w:rPr>
            </w:pPr>
          </w:p>
          <w:p w14:paraId="4CBAE345"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38ADBA6A"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7BD54102"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3F2BD506"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0F982538"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5AD8873F" w14:textId="77777777" w:rsidR="00EC06BC" w:rsidRPr="00337C03" w:rsidRDefault="00EC06BC" w:rsidP="00EC06BC">
            <w:pPr>
              <w:pStyle w:val="ListParagraph"/>
              <w:rPr>
                <w:rFonts w:ascii="Times New Roman" w:hAnsi="Times New Roman" w:cs="Times New Roman"/>
                <w:sz w:val="24"/>
                <w:szCs w:val="24"/>
              </w:rPr>
            </w:pPr>
          </w:p>
          <w:p w14:paraId="3FC954AD"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29C2540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1F1F6372"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1236D566"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5CA55A62" w14:textId="77777777" w:rsidR="00EC06BC" w:rsidRPr="00337C03" w:rsidRDefault="00EC06BC" w:rsidP="00EC06BC">
            <w:pPr>
              <w:rPr>
                <w:rFonts w:ascii="Times New Roman" w:hAnsi="Times New Roman" w:cs="Times New Roman"/>
                <w:sz w:val="24"/>
                <w:szCs w:val="24"/>
              </w:rPr>
            </w:pPr>
          </w:p>
          <w:p w14:paraId="4E894182"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02A30540"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430D26BE"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6A940D3B"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4CCC88D8" w14:textId="77777777" w:rsidR="00EC06BC" w:rsidRPr="00337C03" w:rsidRDefault="00EC06BC" w:rsidP="00EC06BC">
            <w:pPr>
              <w:rPr>
                <w:rFonts w:ascii="Times New Roman" w:hAnsi="Times New Roman" w:cs="Times New Roman"/>
                <w:b/>
                <w:sz w:val="24"/>
                <w:szCs w:val="24"/>
                <w:u w:val="single"/>
              </w:rPr>
            </w:pPr>
          </w:p>
          <w:p w14:paraId="5DAA9C56"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753C6F3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A83D1B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1E107A6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793461A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992881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0E510060"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65947BFF" w14:textId="24F17777" w:rsidTr="002643FE">
        <w:tblPrEx>
          <w:tblCellMar>
            <w:left w:w="115" w:type="dxa"/>
            <w:right w:w="115" w:type="dxa"/>
          </w:tblCellMar>
        </w:tblPrEx>
        <w:tc>
          <w:tcPr>
            <w:tcW w:w="737" w:type="dxa"/>
            <w:shd w:val="clear" w:color="auto" w:fill="AEAAAA" w:themeFill="background2" w:themeFillShade="BF"/>
          </w:tcPr>
          <w:p w14:paraId="5C1F7A02"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1EBC844F" w14:textId="7DB83ACD" w:rsidR="00EC06BC" w:rsidRPr="007B4DF8" w:rsidRDefault="00EC06BC" w:rsidP="00EC06BC">
            <w:pPr>
              <w:spacing w:before="40" w:afterLines="40" w:after="96"/>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Creating and Maintaining a Living Environment</w:t>
            </w:r>
          </w:p>
        </w:tc>
        <w:tc>
          <w:tcPr>
            <w:tcW w:w="4648" w:type="dxa"/>
            <w:shd w:val="clear" w:color="auto" w:fill="AEAAAA" w:themeFill="background2" w:themeFillShade="BF"/>
          </w:tcPr>
          <w:p w14:paraId="412C945B"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66442FBD"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5BC54E31" w14:textId="77777777" w:rsidR="00EC06BC" w:rsidRPr="00337C03" w:rsidRDefault="00EC06BC" w:rsidP="00EC06BC">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4F89692B" w14:textId="16D746D6" w:rsidR="00EC06BC" w:rsidRPr="00337C03" w:rsidRDefault="00EC06BC" w:rsidP="00EC06BC">
            <w:pPr>
              <w:spacing w:before="40" w:afterLines="40" w:after="96"/>
              <w:rPr>
                <w:rFonts w:ascii="Times New Roman" w:eastAsia="Times New Roman" w:hAnsi="Times New Roman" w:cs="Times New Roman"/>
                <w:b/>
                <w:bCs/>
                <w:sz w:val="24"/>
                <w:szCs w:val="24"/>
              </w:rPr>
            </w:pPr>
          </w:p>
        </w:tc>
      </w:tr>
      <w:tr w:rsidR="00EC06BC" w:rsidRPr="007B4DF8" w14:paraId="7149CE9F" w14:textId="6692AE29" w:rsidTr="002643FE">
        <w:tblPrEx>
          <w:tblCellMar>
            <w:left w:w="115" w:type="dxa"/>
            <w:right w:w="115" w:type="dxa"/>
          </w:tblCellMar>
        </w:tblPrEx>
        <w:tc>
          <w:tcPr>
            <w:tcW w:w="737" w:type="dxa"/>
          </w:tcPr>
          <w:p w14:paraId="7A2DE628" w14:textId="38FA23CB"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3668" w:type="dxa"/>
            <w:hideMark/>
          </w:tcPr>
          <w:p w14:paraId="0C65DCA0" w14:textId="3E987784"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Examine rights and responsibilities of homeowners, landlords, and tenants. </w:t>
            </w:r>
          </w:p>
        </w:tc>
        <w:tc>
          <w:tcPr>
            <w:tcW w:w="4648" w:type="dxa"/>
          </w:tcPr>
          <w:p w14:paraId="6C2FCCA3" w14:textId="77777777" w:rsidR="00EC06BC" w:rsidRDefault="00EC06BC" w:rsidP="00EC06BC">
            <w:p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Examination should focus on the rights and responsibilities of all parties as specified in</w:t>
            </w:r>
          </w:p>
          <w:p w14:paraId="4CC415F2" w14:textId="77777777" w:rsidR="00EC06BC" w:rsidRDefault="00EC06BC" w:rsidP="00EC06BC">
            <w:pPr>
              <w:rPr>
                <w:rFonts w:ascii="Times New Roman" w:eastAsia="Times New Roman" w:hAnsi="Times New Roman" w:cs="Times New Roman"/>
                <w:sz w:val="24"/>
                <w:szCs w:val="24"/>
              </w:rPr>
            </w:pPr>
          </w:p>
          <w:p w14:paraId="00CA793D" w14:textId="77777777" w:rsidR="00EC06BC" w:rsidRPr="00580498" w:rsidRDefault="00EC06BC" w:rsidP="003E4B9F">
            <w:pPr>
              <w:numPr>
                <w:ilvl w:val="0"/>
                <w:numId w:val="13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the legal contracts</w:t>
            </w:r>
          </w:p>
          <w:p w14:paraId="7299BB8D" w14:textId="77777777" w:rsidR="00EC06BC" w:rsidRPr="00580498" w:rsidRDefault="00EC06BC" w:rsidP="003E4B9F">
            <w:pPr>
              <w:numPr>
                <w:ilvl w:val="0"/>
                <w:numId w:val="13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the municipality’s housing code</w:t>
            </w:r>
          </w:p>
          <w:p w14:paraId="0EBCF861" w14:textId="77777777" w:rsidR="00EC06BC" w:rsidRPr="00580498" w:rsidRDefault="00EC06BC" w:rsidP="003E4B9F">
            <w:pPr>
              <w:numPr>
                <w:ilvl w:val="0"/>
                <w:numId w:val="13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the Fair Housing Act, regarding the prohibition of discrimination in real estate transactions</w:t>
            </w:r>
          </w:p>
          <w:p w14:paraId="34864123" w14:textId="73B361DE" w:rsidR="00EC06BC" w:rsidRPr="00580498" w:rsidRDefault="00EC06BC" w:rsidP="003E4B9F">
            <w:pPr>
              <w:numPr>
                <w:ilvl w:val="0"/>
                <w:numId w:val="13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the Virginia Residential and Landlord Tenant Act (VRLTA).</w:t>
            </w:r>
          </w:p>
        </w:tc>
        <w:tc>
          <w:tcPr>
            <w:tcW w:w="4053" w:type="dxa"/>
          </w:tcPr>
          <w:p w14:paraId="46FBE964" w14:textId="77777777" w:rsidR="00EC06BC" w:rsidRPr="00580498" w:rsidRDefault="00EC06BC" w:rsidP="00EC06BC">
            <w:pPr>
              <w:spacing w:before="40" w:afterLines="40" w:after="96"/>
              <w:rPr>
                <w:rFonts w:ascii="Times New Roman" w:eastAsia="Times New Roman" w:hAnsi="Times New Roman" w:cs="Times New Roman"/>
                <w:sz w:val="24"/>
                <w:szCs w:val="24"/>
              </w:rPr>
            </w:pPr>
            <w:r w:rsidRPr="00580498">
              <w:rPr>
                <w:rFonts w:ascii="Times New Roman" w:eastAsia="Times New Roman" w:hAnsi="Times New Roman" w:cs="Times New Roman"/>
                <w:b/>
                <w:bCs/>
                <w:sz w:val="24"/>
                <w:szCs w:val="24"/>
              </w:rPr>
              <w:t>Process/Skill Questions:</w:t>
            </w:r>
          </w:p>
          <w:p w14:paraId="493583EF"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Thinking</w:t>
            </w:r>
          </w:p>
          <w:p w14:paraId="2513432A" w14:textId="77777777" w:rsidR="00EC06BC" w:rsidRPr="00580498" w:rsidRDefault="00EC06BC" w:rsidP="003E4B9F">
            <w:pPr>
              <w:numPr>
                <w:ilvl w:val="0"/>
                <w:numId w:val="138"/>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are a landlord’s responsibilities similar to, and different from, those of a homeowner?</w:t>
            </w:r>
          </w:p>
          <w:p w14:paraId="6F0465D7" w14:textId="7D8E8BCF" w:rsidR="00EC06BC" w:rsidRPr="00580498" w:rsidRDefault="00EC06BC" w:rsidP="003E4B9F">
            <w:pPr>
              <w:numPr>
                <w:ilvl w:val="0"/>
                <w:numId w:val="138"/>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concern</w:t>
            </w:r>
            <w:r w:rsidRPr="00580498">
              <w:rPr>
                <w:rFonts w:ascii="Times New Roman" w:eastAsia="Times New Roman" w:hAnsi="Times New Roman" w:cs="Times New Roman"/>
                <w:sz w:val="24"/>
                <w:szCs w:val="24"/>
              </w:rPr>
              <w:t xml:space="preserve">s are most likely to cause disagreements between landlords and tenants? Between neighbors? Between </w:t>
            </w:r>
            <w:r w:rsidRPr="00580498">
              <w:rPr>
                <w:rFonts w:ascii="Times New Roman" w:eastAsia="Times New Roman" w:hAnsi="Times New Roman" w:cs="Times New Roman"/>
                <w:sz w:val="24"/>
                <w:szCs w:val="24"/>
              </w:rPr>
              <w:lastRenderedPageBreak/>
              <w:t>homeowners and neighborhood associations?</w:t>
            </w:r>
          </w:p>
          <w:p w14:paraId="16C3E32B" w14:textId="19606866" w:rsidR="00EC06BC" w:rsidRPr="00580498" w:rsidRDefault="00EC06BC" w:rsidP="003E4B9F">
            <w:pPr>
              <w:numPr>
                <w:ilvl w:val="0"/>
                <w:numId w:val="138"/>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Where can renters and homeowners get information concerning tenant</w:t>
            </w:r>
            <w:r>
              <w:rPr>
                <w:rFonts w:ascii="Times New Roman" w:eastAsia="Times New Roman" w:hAnsi="Times New Roman" w:cs="Times New Roman"/>
                <w:sz w:val="24"/>
                <w:szCs w:val="24"/>
              </w:rPr>
              <w:t xml:space="preserve"> and </w:t>
            </w:r>
            <w:r w:rsidRPr="00580498">
              <w:rPr>
                <w:rFonts w:ascii="Times New Roman" w:eastAsia="Times New Roman" w:hAnsi="Times New Roman" w:cs="Times New Roman"/>
                <w:sz w:val="24"/>
                <w:szCs w:val="24"/>
              </w:rPr>
              <w:t>landlord responsibilities?</w:t>
            </w:r>
          </w:p>
          <w:p w14:paraId="73EE980C" w14:textId="77777777" w:rsidR="00EC06BC" w:rsidRPr="00580498" w:rsidRDefault="00EC06BC" w:rsidP="003E4B9F">
            <w:pPr>
              <w:numPr>
                <w:ilvl w:val="0"/>
                <w:numId w:val="138"/>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are landlords and tenants represented under the Virginia Residential and Landlord Tenant Act of 2011?</w:t>
            </w:r>
          </w:p>
          <w:p w14:paraId="234C03BD"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Communication</w:t>
            </w:r>
          </w:p>
          <w:p w14:paraId="36383B68" w14:textId="30F3CE56" w:rsidR="00EC06BC" w:rsidRPr="00580498" w:rsidRDefault="00EC06BC" w:rsidP="003E4B9F">
            <w:pPr>
              <w:numPr>
                <w:ilvl w:val="0"/>
                <w:numId w:val="139"/>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communication skills are needed to resolve conflict between landlord</w:t>
            </w:r>
            <w:r>
              <w:rPr>
                <w:rFonts w:ascii="Times New Roman" w:eastAsia="Times New Roman" w:hAnsi="Times New Roman" w:cs="Times New Roman"/>
                <w:sz w:val="24"/>
                <w:szCs w:val="24"/>
              </w:rPr>
              <w:t>s</w:t>
            </w:r>
            <w:r w:rsidRPr="00580498">
              <w:rPr>
                <w:rFonts w:ascii="Times New Roman" w:eastAsia="Times New Roman" w:hAnsi="Times New Roman" w:cs="Times New Roman"/>
                <w:sz w:val="24"/>
                <w:szCs w:val="24"/>
              </w:rPr>
              <w:t xml:space="preserve"> and tenants?</w:t>
            </w:r>
          </w:p>
          <w:p w14:paraId="264BE524" w14:textId="77777777" w:rsidR="00EC06BC" w:rsidRPr="00580498" w:rsidRDefault="00EC06BC" w:rsidP="003E4B9F">
            <w:pPr>
              <w:numPr>
                <w:ilvl w:val="0"/>
                <w:numId w:val="139"/>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criteria may landlords use to select tenants? What criteria should tenants use to evaluate prospective rental space?</w:t>
            </w:r>
          </w:p>
          <w:p w14:paraId="48A2602F" w14:textId="77777777" w:rsidR="00EC06BC" w:rsidRPr="00580498" w:rsidRDefault="00EC06BC" w:rsidP="003E4B9F">
            <w:pPr>
              <w:numPr>
                <w:ilvl w:val="0"/>
                <w:numId w:val="139"/>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is the criteria for taking legal action to resolve differences?</w:t>
            </w:r>
          </w:p>
          <w:p w14:paraId="1850B734"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Leadership</w:t>
            </w:r>
          </w:p>
          <w:p w14:paraId="6B910E58" w14:textId="4E3B9AEC" w:rsidR="00EC06BC" w:rsidRPr="00580498" w:rsidRDefault="00EC06BC" w:rsidP="003E4B9F">
            <w:pPr>
              <w:numPr>
                <w:ilvl w:val="0"/>
                <w:numId w:val="140"/>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ethical </w:t>
            </w:r>
            <w:r>
              <w:rPr>
                <w:rFonts w:ascii="Times New Roman" w:eastAsia="Times New Roman" w:hAnsi="Times New Roman" w:cs="Times New Roman"/>
                <w:sz w:val="24"/>
                <w:szCs w:val="24"/>
              </w:rPr>
              <w:t>concern</w:t>
            </w:r>
            <w:r w:rsidRPr="00580498">
              <w:rPr>
                <w:rFonts w:ascii="Times New Roman" w:eastAsia="Times New Roman" w:hAnsi="Times New Roman" w:cs="Times New Roman"/>
                <w:sz w:val="24"/>
                <w:szCs w:val="24"/>
              </w:rPr>
              <w:t xml:space="preserve">s may arise during </w:t>
            </w:r>
            <w:r>
              <w:rPr>
                <w:rFonts w:ascii="Times New Roman" w:eastAsia="Times New Roman" w:hAnsi="Times New Roman" w:cs="Times New Roman"/>
                <w:sz w:val="24"/>
                <w:szCs w:val="24"/>
              </w:rPr>
              <w:t>a housing</w:t>
            </w:r>
            <w:r w:rsidRPr="00580498">
              <w:rPr>
                <w:rFonts w:ascii="Times New Roman" w:eastAsia="Times New Roman" w:hAnsi="Times New Roman" w:cs="Times New Roman"/>
                <w:sz w:val="24"/>
                <w:szCs w:val="24"/>
              </w:rPr>
              <w:t xml:space="preserve"> purchase, sale, or rental?</w:t>
            </w:r>
          </w:p>
          <w:p w14:paraId="36E0389C" w14:textId="77777777" w:rsidR="00EC06BC" w:rsidRPr="00580498" w:rsidRDefault="00EC06BC" w:rsidP="003E4B9F">
            <w:pPr>
              <w:numPr>
                <w:ilvl w:val="0"/>
                <w:numId w:val="140"/>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leadership skills can landlords use to satisfy the needs of tenants?</w:t>
            </w:r>
          </w:p>
          <w:p w14:paraId="52E88F37"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Management</w:t>
            </w:r>
          </w:p>
          <w:p w14:paraId="3ECB02F4" w14:textId="77777777" w:rsidR="00EC06BC" w:rsidRPr="00580498" w:rsidRDefault="00EC06BC" w:rsidP="003E4B9F">
            <w:pPr>
              <w:numPr>
                <w:ilvl w:val="0"/>
                <w:numId w:val="141"/>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rights do homeowners and tenants have in common?</w:t>
            </w:r>
          </w:p>
          <w:p w14:paraId="0D3D198B" w14:textId="77777777" w:rsidR="00EC06BC" w:rsidRPr="00580498" w:rsidRDefault="00EC06BC" w:rsidP="003E4B9F">
            <w:pPr>
              <w:numPr>
                <w:ilvl w:val="0"/>
                <w:numId w:val="141"/>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is the role of a realtor in home ownership or leasing?</w:t>
            </w:r>
          </w:p>
          <w:p w14:paraId="63B15150" w14:textId="77777777" w:rsidR="00EC06BC" w:rsidRPr="007B4DF8" w:rsidRDefault="00EC06BC" w:rsidP="00EC06BC">
            <w:pPr>
              <w:spacing w:before="40" w:afterLines="40" w:after="96"/>
              <w:rPr>
                <w:rFonts w:ascii="Times New Roman" w:eastAsia="Times New Roman" w:hAnsi="Times New Roman" w:cs="Times New Roman"/>
                <w:sz w:val="24"/>
                <w:szCs w:val="24"/>
              </w:rPr>
            </w:pPr>
          </w:p>
        </w:tc>
        <w:tc>
          <w:tcPr>
            <w:tcW w:w="2741" w:type="dxa"/>
          </w:tcPr>
          <w:p w14:paraId="63FAF388" w14:textId="77777777" w:rsidR="00EC06BC" w:rsidRDefault="00EC06BC" w:rsidP="00EC06BC">
            <w:pPr>
              <w:spacing w:before="40" w:afterLines="40" w:after="96"/>
              <w:rPr>
                <w:rFonts w:ascii="Times New Roman" w:eastAsia="Times New Roman" w:hAnsi="Times New Roman" w:cs="Times New Roman"/>
                <w:sz w:val="24"/>
                <w:szCs w:val="24"/>
              </w:rPr>
            </w:pPr>
            <w:r w:rsidRPr="004D36DC">
              <w:rPr>
                <w:rFonts w:ascii="Times New Roman" w:eastAsia="Times New Roman" w:hAnsi="Times New Roman" w:cs="Times New Roman"/>
                <w:sz w:val="24"/>
                <w:szCs w:val="24"/>
              </w:rPr>
              <w:lastRenderedPageBreak/>
              <w:t>English: 9.RV, 9.RI, 10.RV, 10.RI, 11.DSR, 11.RV, 11.RI, 12.RV, 12.RI</w:t>
            </w:r>
          </w:p>
          <w:p w14:paraId="2D5D87F1" w14:textId="77777777" w:rsidR="00EC06BC" w:rsidRDefault="00EC06BC" w:rsidP="00EC06BC">
            <w:pPr>
              <w:spacing w:before="40" w:afterLines="40" w:after="96"/>
              <w:rPr>
                <w:rFonts w:ascii="Times New Roman" w:eastAsia="Times New Roman" w:hAnsi="Times New Roman" w:cs="Times New Roman"/>
                <w:sz w:val="24"/>
                <w:szCs w:val="24"/>
              </w:rPr>
            </w:pPr>
          </w:p>
          <w:p w14:paraId="5C47047B" w14:textId="62372DEB" w:rsidR="00EC06BC" w:rsidRPr="00337C03" w:rsidRDefault="00EC06BC" w:rsidP="00EC06BC">
            <w:pPr>
              <w:rPr>
                <w:rFonts w:ascii="Times New Roman" w:hAnsi="Times New Roman" w:cs="Times New Roman"/>
                <w:sz w:val="24"/>
                <w:szCs w:val="24"/>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187586F0" w14:textId="3B558E75" w:rsidR="00EC06BC" w:rsidRPr="00337C03" w:rsidRDefault="00EC06BC" w:rsidP="00EC06BC">
            <w:pPr>
              <w:rPr>
                <w:rFonts w:ascii="Times New Roman" w:hAnsi="Times New Roman" w:cs="Times New Roman"/>
                <w:sz w:val="24"/>
                <w:szCs w:val="24"/>
              </w:rPr>
            </w:pPr>
          </w:p>
          <w:p w14:paraId="6FC6768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Career Connection</w:t>
            </w:r>
          </w:p>
          <w:p w14:paraId="2BBF2FD5"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609AB6CC"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2A63A7B2"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4C252D9B"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49537A43" w14:textId="77777777" w:rsidR="00EC06BC" w:rsidRPr="00337C03" w:rsidRDefault="00EC06BC" w:rsidP="00EC06BC">
            <w:pPr>
              <w:rPr>
                <w:rFonts w:ascii="Times New Roman" w:hAnsi="Times New Roman" w:cs="Times New Roman"/>
                <w:sz w:val="24"/>
                <w:szCs w:val="24"/>
              </w:rPr>
            </w:pPr>
          </w:p>
          <w:p w14:paraId="228625D9"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F66B094"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7190E0D3"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5E0DEE4B"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577BA5F6"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Safety</w:t>
            </w:r>
          </w:p>
          <w:p w14:paraId="3D9AABB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71BAE4D8" w14:textId="77777777" w:rsidR="00EC06BC" w:rsidRPr="00337C03" w:rsidRDefault="00EC06BC" w:rsidP="00EC06BC">
            <w:pPr>
              <w:rPr>
                <w:rFonts w:ascii="Times New Roman" w:hAnsi="Times New Roman" w:cs="Times New Roman"/>
                <w:sz w:val="24"/>
                <w:szCs w:val="24"/>
              </w:rPr>
            </w:pPr>
          </w:p>
          <w:p w14:paraId="29EA305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184DA62B"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75EC7F4F"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0CDCE2A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10F0CCC2"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5E2FC91A" w14:textId="77777777" w:rsidR="00EC06BC" w:rsidRPr="00337C03" w:rsidRDefault="00EC06BC" w:rsidP="00EC06BC">
            <w:pPr>
              <w:pStyle w:val="ListParagraph"/>
              <w:rPr>
                <w:rFonts w:ascii="Times New Roman" w:hAnsi="Times New Roman" w:cs="Times New Roman"/>
                <w:sz w:val="24"/>
                <w:szCs w:val="24"/>
              </w:rPr>
            </w:pPr>
          </w:p>
          <w:p w14:paraId="6A42D1C5"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20765EE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8240382"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18A77D87" w14:textId="77777777" w:rsidR="00EC06BC" w:rsidRPr="00337C03" w:rsidRDefault="00EC06BC" w:rsidP="00EC06BC">
            <w:pPr>
              <w:rPr>
                <w:rFonts w:ascii="Times New Roman" w:hAnsi="Times New Roman" w:cs="Times New Roman"/>
                <w:sz w:val="24"/>
                <w:szCs w:val="24"/>
              </w:rPr>
            </w:pPr>
          </w:p>
          <w:p w14:paraId="6C875BB6"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1FD653C0"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7C579F53"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4888244B"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29E535E0" w14:textId="77777777" w:rsidR="00EC06BC" w:rsidRDefault="00EC06BC" w:rsidP="00EC06BC">
            <w:pPr>
              <w:rPr>
                <w:rFonts w:ascii="Times New Roman" w:hAnsi="Times New Roman" w:cs="Times New Roman"/>
                <w:b/>
                <w:sz w:val="24"/>
                <w:szCs w:val="24"/>
                <w:u w:val="single"/>
              </w:rPr>
            </w:pPr>
          </w:p>
          <w:p w14:paraId="4621D3CE" w14:textId="77777777" w:rsidR="009572DA" w:rsidRPr="00337C03" w:rsidRDefault="009572DA" w:rsidP="00EC06BC">
            <w:pPr>
              <w:rPr>
                <w:rFonts w:ascii="Times New Roman" w:hAnsi="Times New Roman" w:cs="Times New Roman"/>
                <w:b/>
                <w:sz w:val="24"/>
                <w:szCs w:val="24"/>
                <w:u w:val="single"/>
              </w:rPr>
            </w:pPr>
          </w:p>
          <w:p w14:paraId="5950AA0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06982F6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175F603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40FB7AC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0AA2A2E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1C5033A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Public Policy Advocate</w:t>
            </w:r>
          </w:p>
          <w:p w14:paraId="4BD9C52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Check the national </w:t>
            </w:r>
            <w:r w:rsidRPr="00337C03">
              <w:rPr>
                <w:rFonts w:ascii="Times New Roman" w:hAnsi="Times New Roman" w:cs="Times New Roman"/>
                <w:sz w:val="24"/>
                <w:szCs w:val="24"/>
              </w:rPr>
              <w:lastRenderedPageBreak/>
              <w:t>website for on line events</w:t>
            </w:r>
          </w:p>
          <w:p w14:paraId="7C6CB02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24304A77"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554F0B5B" w14:textId="6BA57C76" w:rsidTr="002643FE">
        <w:tblPrEx>
          <w:tblCellMar>
            <w:left w:w="115" w:type="dxa"/>
            <w:right w:w="115" w:type="dxa"/>
          </w:tblCellMar>
        </w:tblPrEx>
        <w:tc>
          <w:tcPr>
            <w:tcW w:w="737" w:type="dxa"/>
          </w:tcPr>
          <w:p w14:paraId="3CA10E32" w14:textId="26D5B1DB" w:rsidR="00EC06BC"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68</w:t>
            </w:r>
            <w:r w:rsidR="00D4278C">
              <w:rPr>
                <w:rFonts w:ascii="Times New Roman" w:eastAsia="Times New Roman" w:hAnsi="Times New Roman" w:cs="Times New Roman"/>
                <w:sz w:val="24"/>
                <w:szCs w:val="24"/>
              </w:rPr>
              <w:t xml:space="preserve"> (O)</w:t>
            </w:r>
          </w:p>
          <w:p w14:paraId="2AAF7BAC" w14:textId="27F49A8B" w:rsidR="00EC06BC" w:rsidRPr="007B4DF8" w:rsidRDefault="00EC06BC" w:rsidP="00EC06BC">
            <w:pPr>
              <w:spacing w:before="40" w:afterLines="40" w:after="96"/>
              <w:rPr>
                <w:rFonts w:ascii="Times New Roman" w:eastAsia="Times New Roman" w:hAnsi="Times New Roman" w:cs="Times New Roman"/>
                <w:sz w:val="24"/>
                <w:szCs w:val="24"/>
              </w:rPr>
            </w:pPr>
          </w:p>
        </w:tc>
        <w:tc>
          <w:tcPr>
            <w:tcW w:w="3668" w:type="dxa"/>
            <w:hideMark/>
          </w:tcPr>
          <w:p w14:paraId="378898F5" w14:textId="4DE37940"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Compare housing options. </w:t>
            </w:r>
          </w:p>
        </w:tc>
        <w:tc>
          <w:tcPr>
            <w:tcW w:w="4648" w:type="dxa"/>
          </w:tcPr>
          <w:p w14:paraId="79FD0ED4" w14:textId="77777777" w:rsidR="00EC06BC" w:rsidRDefault="00EC06BC" w:rsidP="00EC06BC">
            <w:p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Comparison should include</w:t>
            </w:r>
          </w:p>
          <w:p w14:paraId="53742E15" w14:textId="77777777" w:rsidR="00EC06BC" w:rsidRPr="00580498" w:rsidRDefault="00EC06BC" w:rsidP="00EC06BC">
            <w:pPr>
              <w:rPr>
                <w:rFonts w:ascii="Times New Roman" w:eastAsia="Times New Roman" w:hAnsi="Times New Roman" w:cs="Times New Roman"/>
                <w:sz w:val="24"/>
                <w:szCs w:val="24"/>
              </w:rPr>
            </w:pPr>
          </w:p>
          <w:p w14:paraId="7C2EDED0" w14:textId="0B815A68" w:rsidR="00EC06BC" w:rsidRPr="00580498" w:rsidRDefault="00EC06BC" w:rsidP="003E4B9F">
            <w:pPr>
              <w:numPr>
                <w:ilvl w:val="0"/>
                <w:numId w:val="14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identifying the basic strategies </w:t>
            </w:r>
            <w:r>
              <w:rPr>
                <w:rFonts w:ascii="Times New Roman" w:eastAsia="Times New Roman" w:hAnsi="Times New Roman" w:cs="Times New Roman"/>
                <w:sz w:val="24"/>
                <w:szCs w:val="24"/>
              </w:rPr>
              <w:t xml:space="preserve">(i.e., agency, online) </w:t>
            </w:r>
            <w:r w:rsidRPr="00580498">
              <w:rPr>
                <w:rFonts w:ascii="Times New Roman" w:eastAsia="Times New Roman" w:hAnsi="Times New Roman" w:cs="Times New Roman"/>
                <w:sz w:val="24"/>
                <w:szCs w:val="24"/>
              </w:rPr>
              <w:t>of comparison shopping</w:t>
            </w:r>
          </w:p>
          <w:p w14:paraId="2D26BEE2" w14:textId="5FB32560" w:rsidR="00EC06BC" w:rsidRPr="00580498" w:rsidRDefault="00EC06BC" w:rsidP="003E4B9F">
            <w:pPr>
              <w:numPr>
                <w:ilvl w:val="0"/>
                <w:numId w:val="14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identifying factors </w:t>
            </w:r>
            <w:r>
              <w:rPr>
                <w:rFonts w:ascii="Times New Roman" w:eastAsia="Times New Roman" w:hAnsi="Times New Roman" w:cs="Times New Roman"/>
                <w:sz w:val="24"/>
                <w:szCs w:val="24"/>
              </w:rPr>
              <w:t xml:space="preserve">(i.e., security, proximity to work and/or school, community resources) </w:t>
            </w:r>
            <w:r w:rsidRPr="00580498">
              <w:rPr>
                <w:rFonts w:ascii="Times New Roman" w:eastAsia="Times New Roman" w:hAnsi="Times New Roman" w:cs="Times New Roman"/>
                <w:sz w:val="24"/>
                <w:szCs w:val="24"/>
              </w:rPr>
              <w:t>to consider when comparing places to live</w:t>
            </w:r>
          </w:p>
          <w:p w14:paraId="4275BE8A" w14:textId="77777777" w:rsidR="00EC06BC" w:rsidRPr="00580498" w:rsidRDefault="00EC06BC" w:rsidP="003E4B9F">
            <w:pPr>
              <w:numPr>
                <w:ilvl w:val="0"/>
                <w:numId w:val="14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validating and using sources of information about housing</w:t>
            </w:r>
          </w:p>
          <w:p w14:paraId="55D6F187" w14:textId="77777777" w:rsidR="00EC06BC" w:rsidRDefault="00EC06BC" w:rsidP="003E4B9F">
            <w:pPr>
              <w:numPr>
                <w:ilvl w:val="0"/>
                <w:numId w:val="14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listing advantages and disadvantages of housing options</w:t>
            </w:r>
          </w:p>
          <w:p w14:paraId="3A1B9730" w14:textId="0F07DC70" w:rsidR="00EC06BC" w:rsidRPr="00580498" w:rsidRDefault="00EC06BC" w:rsidP="003E4B9F">
            <w:pPr>
              <w:numPr>
                <w:ilvl w:val="0"/>
                <w:numId w:val="142"/>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additional fees associated with housing</w:t>
            </w:r>
            <w:r w:rsidRPr="00580498">
              <w:rPr>
                <w:rFonts w:ascii="Times New Roman" w:eastAsia="Times New Roman" w:hAnsi="Times New Roman" w:cs="Times New Roman"/>
                <w:sz w:val="24"/>
                <w:szCs w:val="24"/>
              </w:rPr>
              <w:t>.</w:t>
            </w:r>
          </w:p>
          <w:p w14:paraId="0E60B7C3" w14:textId="3C7D625E" w:rsidR="00EC06BC" w:rsidRPr="007B4DF8" w:rsidRDefault="00EC06BC" w:rsidP="00EC06BC">
            <w:pPr>
              <w:spacing w:before="40" w:afterLines="40" w:after="96"/>
              <w:rPr>
                <w:rFonts w:ascii="Times New Roman" w:eastAsia="Times New Roman" w:hAnsi="Times New Roman" w:cs="Times New Roman"/>
                <w:sz w:val="24"/>
                <w:szCs w:val="24"/>
              </w:rPr>
            </w:pPr>
          </w:p>
        </w:tc>
        <w:tc>
          <w:tcPr>
            <w:tcW w:w="4053" w:type="dxa"/>
          </w:tcPr>
          <w:p w14:paraId="6DC0F88D" w14:textId="77777777" w:rsidR="00EC06BC" w:rsidRPr="00580498" w:rsidRDefault="00EC06BC" w:rsidP="00EC06BC">
            <w:pPr>
              <w:spacing w:before="40" w:afterLines="40" w:after="96"/>
              <w:rPr>
                <w:rFonts w:ascii="Times New Roman" w:eastAsia="Times New Roman" w:hAnsi="Times New Roman" w:cs="Times New Roman"/>
                <w:sz w:val="24"/>
                <w:szCs w:val="24"/>
              </w:rPr>
            </w:pPr>
            <w:r w:rsidRPr="00580498">
              <w:rPr>
                <w:rFonts w:ascii="Times New Roman" w:eastAsia="Times New Roman" w:hAnsi="Times New Roman" w:cs="Times New Roman"/>
                <w:b/>
                <w:bCs/>
                <w:sz w:val="24"/>
                <w:szCs w:val="24"/>
              </w:rPr>
              <w:t>Process/Skill Questions:</w:t>
            </w:r>
          </w:p>
          <w:p w14:paraId="1F0C286B"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Thinking</w:t>
            </w:r>
          </w:p>
          <w:p w14:paraId="307759A1" w14:textId="76ADC550" w:rsidR="00EC06BC" w:rsidRPr="00580498" w:rsidRDefault="00EC06BC" w:rsidP="003E4B9F">
            <w:pPr>
              <w:numPr>
                <w:ilvl w:val="0"/>
                <w:numId w:val="143"/>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the differences between buying and renting a home (e.g., house, apartment, condominium) without research or comparison shopping?</w:t>
            </w:r>
          </w:p>
          <w:p w14:paraId="6DB63746" w14:textId="7DFAF019" w:rsidR="00EC06BC" w:rsidRPr="00580498" w:rsidRDefault="00EC06BC" w:rsidP="003E4B9F">
            <w:pPr>
              <w:numPr>
                <w:ilvl w:val="0"/>
                <w:numId w:val="143"/>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factors should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consider when determining the type of home to </w:t>
            </w:r>
            <w:r>
              <w:rPr>
                <w:rFonts w:ascii="Times New Roman" w:eastAsia="Times New Roman" w:hAnsi="Times New Roman" w:cs="Times New Roman"/>
                <w:sz w:val="24"/>
                <w:szCs w:val="24"/>
              </w:rPr>
              <w:t>purchase or rent</w:t>
            </w:r>
            <w:r w:rsidRPr="00580498">
              <w:rPr>
                <w:rFonts w:ascii="Times New Roman" w:eastAsia="Times New Roman" w:hAnsi="Times New Roman" w:cs="Times New Roman"/>
                <w:sz w:val="24"/>
                <w:szCs w:val="24"/>
              </w:rPr>
              <w:t>?</w:t>
            </w:r>
          </w:p>
          <w:p w14:paraId="027364B5"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Communication</w:t>
            </w:r>
          </w:p>
          <w:p w14:paraId="1FEB1300" w14:textId="77777777" w:rsidR="00EC06BC" w:rsidRPr="00580498" w:rsidRDefault="00EC06BC" w:rsidP="003E4B9F">
            <w:pPr>
              <w:numPr>
                <w:ilvl w:val="0"/>
                <w:numId w:val="144"/>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communication strategies do agents and landlords use to make their offerings attractive to buyers or renters?</w:t>
            </w:r>
          </w:p>
          <w:p w14:paraId="1844B707" w14:textId="78381330" w:rsidR="00EC06BC" w:rsidRPr="00580498" w:rsidRDefault="00EC06BC" w:rsidP="003E4B9F">
            <w:pPr>
              <w:numPr>
                <w:ilvl w:val="0"/>
                <w:numId w:val="144"/>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skills do</w:t>
            </w:r>
            <w:r>
              <w:rPr>
                <w:rFonts w:ascii="Times New Roman" w:eastAsia="Times New Roman" w:hAnsi="Times New Roman" w:cs="Times New Roman"/>
                <w:sz w:val="24"/>
                <w:szCs w:val="24"/>
              </w:rPr>
              <w:t xml:space="preserve">es one </w:t>
            </w:r>
            <w:r w:rsidRPr="00580498">
              <w:rPr>
                <w:rFonts w:ascii="Times New Roman" w:eastAsia="Times New Roman" w:hAnsi="Times New Roman" w:cs="Times New Roman"/>
                <w:sz w:val="24"/>
                <w:szCs w:val="24"/>
              </w:rPr>
              <w:t>use when</w:t>
            </w:r>
            <w:r>
              <w:rPr>
                <w:rFonts w:ascii="Times New Roman" w:eastAsia="Times New Roman" w:hAnsi="Times New Roman" w:cs="Times New Roman"/>
                <w:sz w:val="24"/>
                <w:szCs w:val="24"/>
              </w:rPr>
              <w:t xml:space="preserve"> </w:t>
            </w:r>
            <w:r w:rsidRPr="00580498">
              <w:rPr>
                <w:rFonts w:ascii="Times New Roman" w:eastAsia="Times New Roman" w:hAnsi="Times New Roman" w:cs="Times New Roman"/>
                <w:sz w:val="24"/>
                <w:szCs w:val="24"/>
              </w:rPr>
              <w:t>comparing living spaces?</w:t>
            </w:r>
          </w:p>
          <w:p w14:paraId="1F2E51B9" w14:textId="77777777" w:rsidR="00EC06BC" w:rsidRPr="00580498" w:rsidRDefault="00EC06BC" w:rsidP="003E4B9F">
            <w:pPr>
              <w:numPr>
                <w:ilvl w:val="0"/>
                <w:numId w:val="144"/>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the most important features you seek in a home?</w:t>
            </w:r>
          </w:p>
          <w:p w14:paraId="4F01F94D"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Leadership</w:t>
            </w:r>
          </w:p>
          <w:p w14:paraId="19C5E9AC" w14:textId="77777777" w:rsidR="00EC06BC" w:rsidRPr="00580498" w:rsidRDefault="00EC06BC" w:rsidP="003E4B9F">
            <w:pPr>
              <w:numPr>
                <w:ilvl w:val="0"/>
                <w:numId w:val="145"/>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criteria should be used to evaluate housing options during the home-buying process?</w:t>
            </w:r>
          </w:p>
          <w:p w14:paraId="58A23823" w14:textId="18DD421D" w:rsidR="00EC06BC" w:rsidRPr="00580498" w:rsidRDefault="00EC06BC" w:rsidP="003E4B9F">
            <w:pPr>
              <w:numPr>
                <w:ilvl w:val="0"/>
                <w:numId w:val="145"/>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leadership skills can help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negotiate an agreement that satisfies both buyer and seller or landlord and tenant?</w:t>
            </w:r>
          </w:p>
          <w:p w14:paraId="62506995" w14:textId="100B9517" w:rsidR="00EC06BC" w:rsidRPr="00580498" w:rsidRDefault="00EC06BC" w:rsidP="003E4B9F">
            <w:pPr>
              <w:numPr>
                <w:ilvl w:val="0"/>
                <w:numId w:val="145"/>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lastRenderedPageBreak/>
              <w:t xml:space="preserve">What qualities should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look for when selecting a realtor, landlord, or leasing agency?</w:t>
            </w:r>
          </w:p>
          <w:p w14:paraId="41EF7549"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Management</w:t>
            </w:r>
          </w:p>
          <w:p w14:paraId="1A734A89" w14:textId="77777777" w:rsidR="00EC06BC" w:rsidRPr="00580498" w:rsidRDefault="00EC06BC" w:rsidP="003E4B9F">
            <w:pPr>
              <w:numPr>
                <w:ilvl w:val="0"/>
                <w:numId w:val="14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does the economy affect the housing market?</w:t>
            </w:r>
          </w:p>
          <w:p w14:paraId="53FF3B84" w14:textId="41F500EE" w:rsidR="00EC06BC" w:rsidRPr="00580498" w:rsidRDefault="00EC06BC" w:rsidP="003E4B9F">
            <w:pPr>
              <w:numPr>
                <w:ilvl w:val="0"/>
                <w:numId w:val="14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is the difference between a </w:t>
            </w:r>
            <w:r w:rsidRPr="00FA624B">
              <w:rPr>
                <w:rFonts w:ascii="Times New Roman" w:eastAsia="Times New Roman" w:hAnsi="Times New Roman" w:cs="Times New Roman"/>
                <w:i/>
                <w:iCs/>
                <w:sz w:val="24"/>
                <w:szCs w:val="24"/>
              </w:rPr>
              <w:t>buyer’s market</w:t>
            </w:r>
            <w:r w:rsidRPr="00580498">
              <w:rPr>
                <w:rFonts w:ascii="Times New Roman" w:eastAsia="Times New Roman" w:hAnsi="Times New Roman" w:cs="Times New Roman"/>
                <w:sz w:val="24"/>
                <w:szCs w:val="24"/>
              </w:rPr>
              <w:t xml:space="preserve"> and a </w:t>
            </w:r>
            <w:r w:rsidRPr="00FA624B">
              <w:rPr>
                <w:rFonts w:ascii="Times New Roman" w:eastAsia="Times New Roman" w:hAnsi="Times New Roman" w:cs="Times New Roman"/>
                <w:i/>
                <w:iCs/>
                <w:sz w:val="24"/>
                <w:szCs w:val="24"/>
              </w:rPr>
              <w:t>seller’s market</w:t>
            </w:r>
            <w:r w:rsidRPr="00580498">
              <w:rPr>
                <w:rFonts w:ascii="Times New Roman" w:eastAsia="Times New Roman" w:hAnsi="Times New Roman" w:cs="Times New Roman"/>
                <w:sz w:val="24"/>
                <w:szCs w:val="24"/>
              </w:rPr>
              <w:t xml:space="preserve">? What shopping strategies should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use if housing is plentiful and the cost is </w:t>
            </w:r>
            <w:proofErr w:type="gramStart"/>
            <w:r w:rsidRPr="00580498">
              <w:rPr>
                <w:rFonts w:ascii="Times New Roman" w:eastAsia="Times New Roman" w:hAnsi="Times New Roman" w:cs="Times New Roman"/>
                <w:sz w:val="24"/>
                <w:szCs w:val="24"/>
              </w:rPr>
              <w:t>relatively low</w:t>
            </w:r>
            <w:proofErr w:type="gramEnd"/>
            <w:r w:rsidRPr="00580498">
              <w:rPr>
                <w:rFonts w:ascii="Times New Roman" w:eastAsia="Times New Roman" w:hAnsi="Times New Roman" w:cs="Times New Roman"/>
                <w:sz w:val="24"/>
                <w:szCs w:val="24"/>
              </w:rPr>
              <w:t>?</w:t>
            </w:r>
          </w:p>
          <w:p w14:paraId="019B1751" w14:textId="77777777" w:rsidR="00EC06BC" w:rsidRPr="00580498" w:rsidRDefault="00EC06BC" w:rsidP="003E4B9F">
            <w:pPr>
              <w:numPr>
                <w:ilvl w:val="0"/>
                <w:numId w:val="14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do consumers know how much they can afford for housing?</w:t>
            </w:r>
          </w:p>
          <w:p w14:paraId="5034C167" w14:textId="77777777" w:rsidR="00EC06BC" w:rsidRPr="007B4DF8" w:rsidRDefault="00EC06BC" w:rsidP="00EC06BC">
            <w:pPr>
              <w:spacing w:before="40" w:afterLines="40" w:after="96"/>
              <w:rPr>
                <w:rFonts w:ascii="Times New Roman" w:eastAsia="Times New Roman" w:hAnsi="Times New Roman" w:cs="Times New Roman"/>
                <w:sz w:val="24"/>
                <w:szCs w:val="24"/>
              </w:rPr>
            </w:pPr>
          </w:p>
        </w:tc>
        <w:tc>
          <w:tcPr>
            <w:tcW w:w="2741" w:type="dxa"/>
          </w:tcPr>
          <w:p w14:paraId="791D8440" w14:textId="3A318F98" w:rsidR="00EC06BC" w:rsidRPr="00337C03" w:rsidRDefault="00EC06BC" w:rsidP="00EC06BC">
            <w:pPr>
              <w:rPr>
                <w:rFonts w:ascii="Times New Roman" w:hAnsi="Times New Roman" w:cs="Times New Roman"/>
                <w:sz w:val="24"/>
                <w:szCs w:val="24"/>
              </w:rPr>
            </w:pPr>
            <w:r w:rsidRPr="004D36DC">
              <w:rPr>
                <w:rFonts w:ascii="Times New Roman" w:eastAsia="Times New Roman" w:hAnsi="Times New Roman" w:cs="Times New Roman"/>
                <w:sz w:val="24"/>
                <w:szCs w:val="24"/>
              </w:rPr>
              <w:lastRenderedPageBreak/>
              <w:t>English: 9.RV, 9.RI, 9.C, 10.RV, 10.RI, 10.C, 11.DSR, 11.RV, 11.RI, 11.C, 12.RV, 12.RI, 12.C</w:t>
            </w:r>
          </w:p>
        </w:tc>
        <w:tc>
          <w:tcPr>
            <w:tcW w:w="2863" w:type="dxa"/>
          </w:tcPr>
          <w:p w14:paraId="5A46F1B9"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6EB43B3E"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1351AF1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3FB6B8AF"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5FD7D54F"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761F1954"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21B9F5B" w14:textId="77777777" w:rsidR="00EC06BC" w:rsidRPr="00337C03" w:rsidRDefault="00EC06BC" w:rsidP="00EC06BC">
            <w:pPr>
              <w:rPr>
                <w:rFonts w:ascii="Times New Roman" w:hAnsi="Times New Roman" w:cs="Times New Roman"/>
                <w:sz w:val="24"/>
                <w:szCs w:val="24"/>
              </w:rPr>
            </w:pPr>
          </w:p>
          <w:p w14:paraId="18BD3902"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2E40B820"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03E47886"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6EF0586F"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157D9D87"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0F10F99F" w14:textId="77777777" w:rsidR="00EC06BC" w:rsidRPr="00337C03" w:rsidRDefault="00EC06BC" w:rsidP="00EC06BC">
            <w:pPr>
              <w:pStyle w:val="ListParagraph"/>
              <w:rPr>
                <w:rFonts w:ascii="Times New Roman" w:hAnsi="Times New Roman" w:cs="Times New Roman"/>
                <w:sz w:val="24"/>
                <w:szCs w:val="24"/>
              </w:rPr>
            </w:pPr>
          </w:p>
          <w:p w14:paraId="1944F75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05D2AA3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DD9BEDF"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257C739D"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326C1897" w14:textId="77777777" w:rsidR="00EC06BC" w:rsidRPr="00337C03" w:rsidRDefault="00EC06BC" w:rsidP="00EC06BC">
            <w:pPr>
              <w:rPr>
                <w:rFonts w:ascii="Times New Roman" w:hAnsi="Times New Roman" w:cs="Times New Roman"/>
                <w:b/>
                <w:sz w:val="24"/>
                <w:szCs w:val="24"/>
                <w:u w:val="single"/>
              </w:rPr>
            </w:pPr>
          </w:p>
          <w:p w14:paraId="77F8286D" w14:textId="77777777" w:rsidR="00EC06BC" w:rsidRPr="00337C03" w:rsidRDefault="00EC06BC" w:rsidP="00EC06BC">
            <w:pPr>
              <w:rPr>
                <w:rFonts w:ascii="Times New Roman" w:hAnsi="Times New Roman" w:cs="Times New Roman"/>
                <w:b/>
                <w:sz w:val="24"/>
                <w:szCs w:val="24"/>
                <w:u w:val="single"/>
              </w:rPr>
            </w:pPr>
          </w:p>
          <w:p w14:paraId="0633DA0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0E4119B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72833D2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FCE785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Personal Finance: Presented by </w:t>
            </w:r>
            <w:r w:rsidRPr="00337C03">
              <w:rPr>
                <w:rFonts w:ascii="Times New Roman" w:hAnsi="Times New Roman" w:cs="Times New Roman"/>
                <w:sz w:val="24"/>
                <w:szCs w:val="24"/>
              </w:rPr>
              <w:lastRenderedPageBreak/>
              <w:t>EVERFI</w:t>
            </w:r>
          </w:p>
          <w:p w14:paraId="1EEC1DE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63437DB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2F3A665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6A4B4C7"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59DD4A0F" w14:textId="37B7FE26" w:rsidTr="002643FE">
        <w:tblPrEx>
          <w:tblCellMar>
            <w:left w:w="115" w:type="dxa"/>
            <w:right w:w="115" w:type="dxa"/>
          </w:tblCellMar>
        </w:tblPrEx>
        <w:tc>
          <w:tcPr>
            <w:tcW w:w="737" w:type="dxa"/>
          </w:tcPr>
          <w:p w14:paraId="054AD073" w14:textId="4D86C5FE"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3668" w:type="dxa"/>
            <w:hideMark/>
          </w:tcPr>
          <w:p w14:paraId="5473973F" w14:textId="29282CC8"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Explain the home-seeking process. </w:t>
            </w:r>
          </w:p>
        </w:tc>
        <w:tc>
          <w:tcPr>
            <w:tcW w:w="4648" w:type="dxa"/>
          </w:tcPr>
          <w:p w14:paraId="15602DA2" w14:textId="77777777" w:rsidR="00EC06BC" w:rsidRDefault="00EC06BC" w:rsidP="00EC06BC">
            <w:p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Explanation should include</w:t>
            </w:r>
          </w:p>
          <w:p w14:paraId="2DB2BB7A" w14:textId="77777777" w:rsidR="00EC06BC" w:rsidRPr="00580498" w:rsidRDefault="00EC06BC" w:rsidP="00EC06BC">
            <w:pPr>
              <w:rPr>
                <w:rFonts w:ascii="Times New Roman" w:eastAsia="Times New Roman" w:hAnsi="Times New Roman" w:cs="Times New Roman"/>
                <w:sz w:val="24"/>
                <w:szCs w:val="24"/>
              </w:rPr>
            </w:pPr>
          </w:p>
          <w:p w14:paraId="25C36C48" w14:textId="77777777" w:rsidR="00EC06BC" w:rsidRPr="00580498" w:rsidRDefault="00EC06BC" w:rsidP="003E4B9F">
            <w:pPr>
              <w:numPr>
                <w:ilvl w:val="0"/>
                <w:numId w:val="14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using professional property location resources (e.g., real estate agent, Internet sources)</w:t>
            </w:r>
          </w:p>
          <w:p w14:paraId="551DC41F" w14:textId="77777777" w:rsidR="00EC06BC" w:rsidRPr="00580498" w:rsidRDefault="00EC06BC" w:rsidP="003E4B9F">
            <w:pPr>
              <w:numPr>
                <w:ilvl w:val="0"/>
                <w:numId w:val="14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establishing a timeline with realistic expectations</w:t>
            </w:r>
          </w:p>
          <w:p w14:paraId="71F9BB6A" w14:textId="77777777" w:rsidR="00EC06BC" w:rsidRPr="00580498" w:rsidRDefault="00EC06BC" w:rsidP="003E4B9F">
            <w:pPr>
              <w:numPr>
                <w:ilvl w:val="0"/>
                <w:numId w:val="14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identifying strategies to save money during the process</w:t>
            </w:r>
          </w:p>
          <w:p w14:paraId="1497CFC4" w14:textId="77777777" w:rsidR="00EC06BC" w:rsidRPr="00580498" w:rsidRDefault="00EC06BC" w:rsidP="003E4B9F">
            <w:pPr>
              <w:numPr>
                <w:ilvl w:val="0"/>
                <w:numId w:val="14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identifying alternative locations</w:t>
            </w:r>
          </w:p>
          <w:p w14:paraId="1F0A483B" w14:textId="77777777" w:rsidR="00EC06BC" w:rsidRPr="00580498" w:rsidRDefault="00EC06BC" w:rsidP="003E4B9F">
            <w:pPr>
              <w:numPr>
                <w:ilvl w:val="0"/>
                <w:numId w:val="14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making informed decisions</w:t>
            </w:r>
          </w:p>
          <w:p w14:paraId="6881B17C" w14:textId="77777777" w:rsidR="00EC06BC" w:rsidRPr="00580498" w:rsidRDefault="00EC06BC" w:rsidP="003E4B9F">
            <w:pPr>
              <w:numPr>
                <w:ilvl w:val="0"/>
                <w:numId w:val="14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reviewing documents.</w:t>
            </w:r>
          </w:p>
          <w:p w14:paraId="717E2905" w14:textId="3133808C" w:rsidR="00EC06BC" w:rsidRPr="007B4DF8" w:rsidRDefault="00EC06BC" w:rsidP="00EC06BC">
            <w:pPr>
              <w:spacing w:before="40" w:afterLines="40" w:after="96"/>
              <w:rPr>
                <w:rFonts w:ascii="Times New Roman" w:eastAsia="Times New Roman" w:hAnsi="Times New Roman" w:cs="Times New Roman"/>
                <w:sz w:val="24"/>
                <w:szCs w:val="24"/>
              </w:rPr>
            </w:pPr>
          </w:p>
        </w:tc>
        <w:tc>
          <w:tcPr>
            <w:tcW w:w="4053" w:type="dxa"/>
          </w:tcPr>
          <w:p w14:paraId="02FC1D0D" w14:textId="77777777" w:rsidR="00EC06BC" w:rsidRPr="00580498" w:rsidRDefault="00EC06BC" w:rsidP="00EC06BC">
            <w:pPr>
              <w:spacing w:before="40" w:afterLines="40" w:after="96"/>
              <w:rPr>
                <w:rFonts w:ascii="Times New Roman" w:eastAsia="Times New Roman" w:hAnsi="Times New Roman" w:cs="Times New Roman"/>
                <w:sz w:val="24"/>
                <w:szCs w:val="24"/>
              </w:rPr>
            </w:pPr>
            <w:r w:rsidRPr="00580498">
              <w:rPr>
                <w:rFonts w:ascii="Times New Roman" w:eastAsia="Times New Roman" w:hAnsi="Times New Roman" w:cs="Times New Roman"/>
                <w:b/>
                <w:bCs/>
                <w:sz w:val="24"/>
                <w:szCs w:val="24"/>
              </w:rPr>
              <w:t>Process/Skill Questions:</w:t>
            </w:r>
          </w:p>
          <w:p w14:paraId="1CF3228A"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Thinking</w:t>
            </w:r>
          </w:p>
          <w:p w14:paraId="3680BF0F" w14:textId="77777777" w:rsidR="00EC06BC" w:rsidRPr="00580498" w:rsidRDefault="00EC06BC" w:rsidP="003E4B9F">
            <w:pPr>
              <w:numPr>
                <w:ilvl w:val="0"/>
                <w:numId w:val="148"/>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the advantages and disadvantages of home ownership vs. renting?</w:t>
            </w:r>
          </w:p>
          <w:p w14:paraId="042E7267" w14:textId="77777777" w:rsidR="00EC06BC" w:rsidRPr="00580498" w:rsidRDefault="00EC06BC" w:rsidP="003E4B9F">
            <w:pPr>
              <w:numPr>
                <w:ilvl w:val="0"/>
                <w:numId w:val="148"/>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factors might prevent one from obtaining a home loan?</w:t>
            </w:r>
          </w:p>
          <w:p w14:paraId="04E785A1" w14:textId="77777777" w:rsidR="00EC06BC" w:rsidRPr="00580498" w:rsidRDefault="00EC06BC" w:rsidP="003E4B9F">
            <w:pPr>
              <w:numPr>
                <w:ilvl w:val="0"/>
                <w:numId w:val="148"/>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factors might prevent one from renting a home?</w:t>
            </w:r>
          </w:p>
          <w:p w14:paraId="40FE2B68"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Communication</w:t>
            </w:r>
          </w:p>
          <w:p w14:paraId="71D41E47" w14:textId="147CED00" w:rsidR="00EC06BC" w:rsidRPr="00580498" w:rsidRDefault="00EC06BC" w:rsidP="003E4B9F">
            <w:pPr>
              <w:numPr>
                <w:ilvl w:val="0"/>
                <w:numId w:val="149"/>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free resources are available to help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find a home?</w:t>
            </w:r>
          </w:p>
          <w:p w14:paraId="719A8067" w14:textId="77777777" w:rsidR="00EC06BC" w:rsidRPr="00580498" w:rsidRDefault="00EC06BC" w:rsidP="003E4B9F">
            <w:pPr>
              <w:numPr>
                <w:ilvl w:val="0"/>
                <w:numId w:val="149"/>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Why do most Americans hire a real estate agent to help them buy or sell a home?</w:t>
            </w:r>
          </w:p>
          <w:p w14:paraId="4F3CDDF0" w14:textId="6AD9B933" w:rsidR="00EC06BC" w:rsidRPr="00580498" w:rsidRDefault="00EC06BC" w:rsidP="003E4B9F">
            <w:pPr>
              <w:numPr>
                <w:ilvl w:val="0"/>
                <w:numId w:val="149"/>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do</w:t>
            </w:r>
            <w:r>
              <w:rPr>
                <w:rFonts w:ascii="Times New Roman" w:eastAsia="Times New Roman" w:hAnsi="Times New Roman" w:cs="Times New Roman"/>
                <w:sz w:val="24"/>
                <w:szCs w:val="24"/>
              </w:rPr>
              <w:t>es one</w:t>
            </w:r>
            <w:r w:rsidRPr="00580498">
              <w:rPr>
                <w:rFonts w:ascii="Times New Roman" w:eastAsia="Times New Roman" w:hAnsi="Times New Roman" w:cs="Times New Roman"/>
                <w:sz w:val="24"/>
                <w:szCs w:val="24"/>
              </w:rPr>
              <w:t xml:space="preserve"> establish a fair price for a home?</w:t>
            </w:r>
          </w:p>
          <w:p w14:paraId="6D1B1707" w14:textId="77777777" w:rsidR="00EC06BC" w:rsidRPr="00580498" w:rsidRDefault="00EC06BC" w:rsidP="003E4B9F">
            <w:pPr>
              <w:numPr>
                <w:ilvl w:val="0"/>
                <w:numId w:val="149"/>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lastRenderedPageBreak/>
              <w:t>What is the purpose of a home inspection prior to purchase?</w:t>
            </w:r>
          </w:p>
          <w:p w14:paraId="434F5563" w14:textId="1ED9EEFD" w:rsidR="00EC06BC" w:rsidRPr="00580498" w:rsidRDefault="00EC06BC" w:rsidP="003E4B9F">
            <w:pPr>
              <w:numPr>
                <w:ilvl w:val="0"/>
                <w:numId w:val="149"/>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Why do lenders require an appraisal </w:t>
            </w:r>
            <w:r>
              <w:rPr>
                <w:rFonts w:ascii="Times New Roman" w:eastAsia="Times New Roman" w:hAnsi="Times New Roman" w:cs="Times New Roman"/>
                <w:sz w:val="24"/>
                <w:szCs w:val="24"/>
              </w:rPr>
              <w:t>of the property</w:t>
            </w:r>
            <w:r w:rsidRPr="00580498">
              <w:rPr>
                <w:rFonts w:ascii="Times New Roman" w:eastAsia="Times New Roman" w:hAnsi="Times New Roman" w:cs="Times New Roman"/>
                <w:sz w:val="24"/>
                <w:szCs w:val="24"/>
              </w:rPr>
              <w:t>?</w:t>
            </w:r>
          </w:p>
          <w:p w14:paraId="558B9BE4"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Leadership</w:t>
            </w:r>
          </w:p>
          <w:p w14:paraId="67E86D5E" w14:textId="284E78AD" w:rsidR="00EC06BC" w:rsidRPr="00580498" w:rsidRDefault="00EC06BC" w:rsidP="003E4B9F">
            <w:pPr>
              <w:numPr>
                <w:ilvl w:val="0"/>
                <w:numId w:val="150"/>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neighborhood or location </w:t>
            </w:r>
            <w:r>
              <w:rPr>
                <w:rFonts w:ascii="Times New Roman" w:eastAsia="Times New Roman" w:hAnsi="Times New Roman" w:cs="Times New Roman"/>
                <w:sz w:val="24"/>
                <w:szCs w:val="24"/>
              </w:rPr>
              <w:t>concern</w:t>
            </w:r>
            <w:r w:rsidRPr="00580498">
              <w:rPr>
                <w:rFonts w:ascii="Times New Roman" w:eastAsia="Times New Roman" w:hAnsi="Times New Roman" w:cs="Times New Roman"/>
                <w:sz w:val="24"/>
                <w:szCs w:val="24"/>
              </w:rPr>
              <w:t xml:space="preserve">s might influence </w:t>
            </w:r>
            <w:r>
              <w:rPr>
                <w:rFonts w:ascii="Times New Roman" w:eastAsia="Times New Roman" w:hAnsi="Times New Roman" w:cs="Times New Roman"/>
                <w:sz w:val="24"/>
                <w:szCs w:val="24"/>
              </w:rPr>
              <w:t xml:space="preserve">one’s </w:t>
            </w:r>
            <w:r w:rsidRPr="00580498">
              <w:rPr>
                <w:rFonts w:ascii="Times New Roman" w:eastAsia="Times New Roman" w:hAnsi="Times New Roman" w:cs="Times New Roman"/>
                <w:sz w:val="24"/>
                <w:szCs w:val="24"/>
              </w:rPr>
              <w:t>desire to purchase or rent a home?</w:t>
            </w:r>
          </w:p>
          <w:p w14:paraId="5AB88C6F" w14:textId="77777777" w:rsidR="00EC06BC" w:rsidRPr="00580498" w:rsidRDefault="00EC06BC" w:rsidP="003E4B9F">
            <w:pPr>
              <w:numPr>
                <w:ilvl w:val="0"/>
                <w:numId w:val="150"/>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the consequences of buying more house than one can afford?</w:t>
            </w:r>
          </w:p>
          <w:p w14:paraId="74F05DA1" w14:textId="2FFA8A80" w:rsidR="00EC06BC" w:rsidRPr="00580498" w:rsidRDefault="00EC06BC" w:rsidP="003E4B9F">
            <w:pPr>
              <w:numPr>
                <w:ilvl w:val="0"/>
                <w:numId w:val="150"/>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criteria would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use to help determine a property’s condition?</w:t>
            </w:r>
          </w:p>
          <w:p w14:paraId="4444EB7D"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Management</w:t>
            </w:r>
          </w:p>
          <w:p w14:paraId="230AF9F2" w14:textId="4DEFFB06" w:rsidR="00EC06BC" w:rsidRPr="00580498" w:rsidRDefault="00EC06BC" w:rsidP="003E4B9F">
            <w:pPr>
              <w:numPr>
                <w:ilvl w:val="0"/>
                <w:numId w:val="151"/>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the risks associated with a mortgage</w:t>
            </w:r>
            <w:r>
              <w:rPr>
                <w:rFonts w:ascii="Times New Roman" w:eastAsia="Times New Roman" w:hAnsi="Times New Roman" w:cs="Times New Roman"/>
                <w:sz w:val="24"/>
                <w:szCs w:val="24"/>
              </w:rPr>
              <w:t>,</w:t>
            </w:r>
            <w:r w:rsidRPr="00580498">
              <w:rPr>
                <w:rFonts w:ascii="Times New Roman" w:eastAsia="Times New Roman" w:hAnsi="Times New Roman" w:cs="Times New Roman"/>
                <w:sz w:val="24"/>
                <w:szCs w:val="24"/>
              </w:rPr>
              <w:t xml:space="preserve"> and how can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reduce risk?</w:t>
            </w:r>
          </w:p>
          <w:p w14:paraId="77238317" w14:textId="1A86F8AA" w:rsidR="00EC06BC" w:rsidRPr="00580498" w:rsidRDefault="00EC06BC" w:rsidP="003E4B9F">
            <w:pPr>
              <w:numPr>
                <w:ilvl w:val="0"/>
                <w:numId w:val="151"/>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How is </w:t>
            </w:r>
            <w:r>
              <w:rPr>
                <w:rFonts w:ascii="Times New Roman" w:eastAsia="Times New Roman" w:hAnsi="Times New Roman" w:cs="Times New Roman"/>
                <w:sz w:val="24"/>
                <w:szCs w:val="24"/>
              </w:rPr>
              <w:t>the</w:t>
            </w:r>
            <w:r w:rsidRPr="00580498">
              <w:rPr>
                <w:rFonts w:ascii="Times New Roman" w:eastAsia="Times New Roman" w:hAnsi="Times New Roman" w:cs="Times New Roman"/>
                <w:sz w:val="24"/>
                <w:szCs w:val="24"/>
              </w:rPr>
              <w:t xml:space="preserve"> minimum down payment for a mortgage loan determined?</w:t>
            </w:r>
          </w:p>
          <w:p w14:paraId="286902D1" w14:textId="77777777" w:rsidR="00EC06BC" w:rsidRPr="00580498" w:rsidRDefault="00EC06BC" w:rsidP="003E4B9F">
            <w:pPr>
              <w:numPr>
                <w:ilvl w:val="0"/>
                <w:numId w:val="151"/>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fair expectations when hiring a real estate agent?</w:t>
            </w:r>
          </w:p>
          <w:p w14:paraId="5F9DD055" w14:textId="77777777" w:rsidR="00EC06BC" w:rsidRPr="00580498" w:rsidRDefault="00EC06BC" w:rsidP="003E4B9F">
            <w:pPr>
              <w:numPr>
                <w:ilvl w:val="0"/>
                <w:numId w:val="151"/>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does buying a new home differ from buying an existing home?</w:t>
            </w:r>
          </w:p>
          <w:p w14:paraId="4EBED0F3" w14:textId="2D6C3738" w:rsidR="00EC06BC" w:rsidRPr="006F74F9" w:rsidRDefault="00EC06BC" w:rsidP="003E4B9F">
            <w:pPr>
              <w:numPr>
                <w:ilvl w:val="0"/>
                <w:numId w:val="151"/>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When choosing to rent, how do</w:t>
            </w:r>
            <w:r>
              <w:rPr>
                <w:rFonts w:ascii="Times New Roman" w:eastAsia="Times New Roman" w:hAnsi="Times New Roman" w:cs="Times New Roman"/>
                <w:sz w:val="24"/>
                <w:szCs w:val="24"/>
              </w:rPr>
              <w:t xml:space="preserve">es one </w:t>
            </w:r>
            <w:r w:rsidRPr="00580498">
              <w:rPr>
                <w:rFonts w:ascii="Times New Roman" w:eastAsia="Times New Roman" w:hAnsi="Times New Roman" w:cs="Times New Roman"/>
                <w:sz w:val="24"/>
                <w:szCs w:val="24"/>
              </w:rPr>
              <w:t xml:space="preserve">determine </w:t>
            </w:r>
            <w:r>
              <w:rPr>
                <w:rFonts w:ascii="Times New Roman" w:eastAsia="Times New Roman" w:hAnsi="Times New Roman" w:cs="Times New Roman"/>
                <w:sz w:val="24"/>
                <w:szCs w:val="24"/>
              </w:rPr>
              <w:t>whether to</w:t>
            </w:r>
            <w:r w:rsidRPr="00580498">
              <w:rPr>
                <w:rFonts w:ascii="Times New Roman" w:eastAsia="Times New Roman" w:hAnsi="Times New Roman" w:cs="Times New Roman"/>
                <w:sz w:val="24"/>
                <w:szCs w:val="24"/>
              </w:rPr>
              <w:t xml:space="preserve"> rent from an individual or a rental agency?</w:t>
            </w:r>
          </w:p>
        </w:tc>
        <w:tc>
          <w:tcPr>
            <w:tcW w:w="2741" w:type="dxa"/>
          </w:tcPr>
          <w:p w14:paraId="2CF8C078" w14:textId="1F4C4474" w:rsidR="00EC06BC" w:rsidRPr="00337C03" w:rsidRDefault="00EC06BC" w:rsidP="00EC06BC">
            <w:pPr>
              <w:rPr>
                <w:rFonts w:ascii="Times New Roman" w:hAnsi="Times New Roman" w:cs="Times New Roman"/>
                <w:b/>
                <w:sz w:val="24"/>
                <w:szCs w:val="24"/>
                <w:u w:val="single"/>
              </w:rPr>
            </w:pPr>
            <w:r w:rsidRPr="004D36DC">
              <w:rPr>
                <w:rFonts w:ascii="Times New Roman" w:eastAsia="Times New Roman" w:hAnsi="Times New Roman" w:cs="Times New Roman"/>
                <w:sz w:val="24"/>
                <w:szCs w:val="24"/>
              </w:rPr>
              <w:lastRenderedPageBreak/>
              <w:t>English: 9.RV, 9.RI, 9.C, 9.LU, 10.RV, 10.RI, 10.C, 10.LU, 11.DSR, 11.RV, 11.RI, 11.C, 11.LU, 12.RV, 12.RI, 12.C, 12.LU</w:t>
            </w:r>
          </w:p>
        </w:tc>
        <w:tc>
          <w:tcPr>
            <w:tcW w:w="2863" w:type="dxa"/>
          </w:tcPr>
          <w:p w14:paraId="4A699C3B" w14:textId="7C67962A"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509B6B8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75783F8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212A0E1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656A4491"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38D556D4"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60D8F1A1" w14:textId="79E970A7" w:rsidR="00EC06BC" w:rsidRPr="00337C03" w:rsidRDefault="00845814" w:rsidP="0074798B">
            <w:pPr>
              <w:pStyle w:val="ListParagraph"/>
              <w:tabs>
                <w:tab w:val="left" w:pos="1232"/>
              </w:tabs>
              <w:rPr>
                <w:rFonts w:ascii="Times New Roman" w:hAnsi="Times New Roman" w:cs="Times New Roman"/>
                <w:sz w:val="24"/>
                <w:szCs w:val="24"/>
              </w:rPr>
            </w:pPr>
            <w:r>
              <w:rPr>
                <w:rFonts w:ascii="Times New Roman" w:hAnsi="Times New Roman" w:cs="Times New Roman"/>
                <w:sz w:val="24"/>
                <w:szCs w:val="24"/>
              </w:rPr>
              <w:tab/>
            </w:r>
          </w:p>
          <w:p w14:paraId="7DBA9CE7"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7B224DF0"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6E14F27C"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34A77A74"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18119447"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75721CFD" w14:textId="77777777" w:rsidR="00EC06BC" w:rsidRPr="00337C03" w:rsidRDefault="00EC06BC" w:rsidP="00EC06BC">
            <w:pPr>
              <w:pStyle w:val="ListParagraph"/>
              <w:rPr>
                <w:rFonts w:ascii="Times New Roman" w:hAnsi="Times New Roman" w:cs="Times New Roman"/>
                <w:sz w:val="24"/>
                <w:szCs w:val="24"/>
              </w:rPr>
            </w:pPr>
          </w:p>
          <w:p w14:paraId="35CF14C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645C6A9C"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4872C07B"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54F186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Working on </w:t>
            </w:r>
            <w:r w:rsidRPr="00337C03">
              <w:rPr>
                <w:rFonts w:ascii="Times New Roman" w:hAnsi="Times New Roman" w:cs="Times New Roman"/>
                <w:sz w:val="24"/>
                <w:szCs w:val="24"/>
              </w:rPr>
              <w:lastRenderedPageBreak/>
              <w:t>Working</w:t>
            </w:r>
          </w:p>
          <w:p w14:paraId="766832EE" w14:textId="77777777" w:rsidR="00EC06BC" w:rsidRDefault="00EC06BC" w:rsidP="00EC06BC">
            <w:pPr>
              <w:rPr>
                <w:rFonts w:ascii="Times New Roman" w:hAnsi="Times New Roman" w:cs="Times New Roman"/>
                <w:b/>
                <w:sz w:val="24"/>
                <w:szCs w:val="24"/>
                <w:u w:val="single"/>
              </w:rPr>
            </w:pPr>
          </w:p>
          <w:p w14:paraId="02F35B4B" w14:textId="77777777" w:rsidR="00845814" w:rsidRPr="00337C03" w:rsidRDefault="00845814" w:rsidP="00EC06BC">
            <w:pPr>
              <w:rPr>
                <w:rFonts w:ascii="Times New Roman" w:hAnsi="Times New Roman" w:cs="Times New Roman"/>
                <w:b/>
                <w:sz w:val="24"/>
                <w:szCs w:val="24"/>
                <w:u w:val="single"/>
              </w:rPr>
            </w:pPr>
          </w:p>
          <w:p w14:paraId="1676DD0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690B410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FCA3BF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3C6BB38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0AD2DD1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5678AB2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E4AAAF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289DD910"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A4220A" w:rsidRPr="007B4DF8" w14:paraId="75F69479" w14:textId="4A9D0BCF" w:rsidTr="002643FE">
        <w:tblPrEx>
          <w:tblCellMar>
            <w:left w:w="115" w:type="dxa"/>
            <w:right w:w="115" w:type="dxa"/>
          </w:tblCellMar>
        </w:tblPrEx>
        <w:tc>
          <w:tcPr>
            <w:tcW w:w="737" w:type="dxa"/>
          </w:tcPr>
          <w:p w14:paraId="76EC32BE" w14:textId="67FD71A2"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70</w:t>
            </w:r>
          </w:p>
        </w:tc>
        <w:tc>
          <w:tcPr>
            <w:tcW w:w="3668" w:type="dxa"/>
            <w:hideMark/>
          </w:tcPr>
          <w:p w14:paraId="196F0A0D" w14:textId="7CAE73EB"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Outline necessary home</w:t>
            </w:r>
            <w:r>
              <w:rPr>
                <w:rFonts w:ascii="Times New Roman" w:eastAsia="Times New Roman" w:hAnsi="Times New Roman" w:cs="Times New Roman"/>
                <w:sz w:val="24"/>
                <w:szCs w:val="24"/>
              </w:rPr>
              <w:t>-</w:t>
            </w:r>
            <w:r w:rsidRPr="007B4DF8">
              <w:rPr>
                <w:rFonts w:ascii="Times New Roman" w:eastAsia="Times New Roman" w:hAnsi="Times New Roman" w:cs="Times New Roman"/>
                <w:sz w:val="24"/>
                <w:szCs w:val="24"/>
              </w:rPr>
              <w:t xml:space="preserve">maintenance tasks. </w:t>
            </w:r>
          </w:p>
        </w:tc>
        <w:tc>
          <w:tcPr>
            <w:tcW w:w="4648" w:type="dxa"/>
          </w:tcPr>
          <w:p w14:paraId="1B7553E7" w14:textId="77777777" w:rsidR="00A4220A" w:rsidRDefault="00A4220A" w:rsidP="00A4220A">
            <w:p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Outline should include</w:t>
            </w:r>
          </w:p>
          <w:p w14:paraId="71C362FB" w14:textId="77777777" w:rsidR="00A4220A" w:rsidRPr="00580498" w:rsidRDefault="00A4220A" w:rsidP="00A4220A">
            <w:pPr>
              <w:rPr>
                <w:rFonts w:ascii="Times New Roman" w:eastAsia="Times New Roman" w:hAnsi="Times New Roman" w:cs="Times New Roman"/>
                <w:sz w:val="24"/>
                <w:szCs w:val="24"/>
              </w:rPr>
            </w:pPr>
          </w:p>
          <w:p w14:paraId="7F209829" w14:textId="77777777" w:rsidR="00A4220A" w:rsidRPr="00580498" w:rsidRDefault="00A4220A" w:rsidP="003E4B9F">
            <w:pPr>
              <w:numPr>
                <w:ilvl w:val="0"/>
                <w:numId w:val="15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identifying home-maintenance tasks</w:t>
            </w:r>
          </w:p>
          <w:p w14:paraId="103006F8" w14:textId="2B8F233B" w:rsidR="00A4220A" w:rsidRPr="00580498" w:rsidRDefault="00A4220A" w:rsidP="003E4B9F">
            <w:pPr>
              <w:numPr>
                <w:ilvl w:val="0"/>
                <w:numId w:val="15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lastRenderedPageBreak/>
              <w:t xml:space="preserve">identifying the responsibilities of renters and </w:t>
            </w:r>
            <w:r>
              <w:rPr>
                <w:rFonts w:ascii="Times New Roman" w:eastAsia="Times New Roman" w:hAnsi="Times New Roman" w:cs="Times New Roman"/>
                <w:sz w:val="24"/>
                <w:szCs w:val="24"/>
              </w:rPr>
              <w:t xml:space="preserve">of </w:t>
            </w:r>
            <w:r w:rsidRPr="00580498">
              <w:rPr>
                <w:rFonts w:ascii="Times New Roman" w:eastAsia="Times New Roman" w:hAnsi="Times New Roman" w:cs="Times New Roman"/>
                <w:sz w:val="24"/>
                <w:szCs w:val="24"/>
              </w:rPr>
              <w:t xml:space="preserve">landlords </w:t>
            </w:r>
            <w:r>
              <w:rPr>
                <w:rFonts w:ascii="Times New Roman" w:eastAsia="Times New Roman" w:hAnsi="Times New Roman" w:cs="Times New Roman"/>
                <w:sz w:val="24"/>
                <w:szCs w:val="24"/>
              </w:rPr>
              <w:t>regarding</w:t>
            </w:r>
            <w:r w:rsidRPr="00580498">
              <w:rPr>
                <w:rFonts w:ascii="Times New Roman" w:eastAsia="Times New Roman" w:hAnsi="Times New Roman" w:cs="Times New Roman"/>
                <w:sz w:val="24"/>
                <w:szCs w:val="24"/>
              </w:rPr>
              <w:t xml:space="preserve"> home maintenance</w:t>
            </w:r>
          </w:p>
          <w:p w14:paraId="1D88134A" w14:textId="77777777" w:rsidR="00A4220A" w:rsidRPr="00580498" w:rsidRDefault="00A4220A" w:rsidP="003E4B9F">
            <w:pPr>
              <w:numPr>
                <w:ilvl w:val="0"/>
                <w:numId w:val="15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planning for sharing home-maintenance tasks among family members and others</w:t>
            </w:r>
          </w:p>
          <w:p w14:paraId="0858C465" w14:textId="357347B8" w:rsidR="00A4220A" w:rsidRPr="00580498" w:rsidRDefault="00A4220A" w:rsidP="003E4B9F">
            <w:pPr>
              <w:numPr>
                <w:ilvl w:val="0"/>
                <w:numId w:val="15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evaluating home-maintenance </w:t>
            </w:r>
            <w:r>
              <w:rPr>
                <w:rFonts w:ascii="Times New Roman" w:eastAsia="Times New Roman" w:hAnsi="Times New Roman" w:cs="Times New Roman"/>
                <w:sz w:val="24"/>
                <w:szCs w:val="24"/>
              </w:rPr>
              <w:t xml:space="preserve">professionals and </w:t>
            </w:r>
            <w:r w:rsidRPr="00580498">
              <w:rPr>
                <w:rFonts w:ascii="Times New Roman" w:eastAsia="Times New Roman" w:hAnsi="Times New Roman" w:cs="Times New Roman"/>
                <w:sz w:val="24"/>
                <w:szCs w:val="24"/>
              </w:rPr>
              <w:t>equipment</w:t>
            </w:r>
          </w:p>
          <w:p w14:paraId="5073073F" w14:textId="77777777" w:rsidR="00A4220A" w:rsidRPr="00580498" w:rsidRDefault="00A4220A" w:rsidP="003E4B9F">
            <w:pPr>
              <w:numPr>
                <w:ilvl w:val="0"/>
                <w:numId w:val="15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completing home-maintenance tasks.</w:t>
            </w:r>
          </w:p>
          <w:p w14:paraId="53E15E14" w14:textId="1FD750E1" w:rsidR="00A4220A" w:rsidRPr="007B4DF8" w:rsidRDefault="00A4220A" w:rsidP="00A4220A">
            <w:pPr>
              <w:spacing w:before="40" w:afterLines="40" w:after="96"/>
              <w:rPr>
                <w:rFonts w:ascii="Times New Roman" w:eastAsia="Times New Roman" w:hAnsi="Times New Roman" w:cs="Times New Roman"/>
                <w:sz w:val="24"/>
                <w:szCs w:val="24"/>
              </w:rPr>
            </w:pPr>
          </w:p>
        </w:tc>
        <w:tc>
          <w:tcPr>
            <w:tcW w:w="4053" w:type="dxa"/>
          </w:tcPr>
          <w:p w14:paraId="4A528FD1" w14:textId="77777777" w:rsidR="00A4220A" w:rsidRPr="00580498" w:rsidRDefault="00A4220A" w:rsidP="00A4220A">
            <w:pPr>
              <w:spacing w:before="40" w:afterLines="40" w:after="96"/>
              <w:rPr>
                <w:rFonts w:ascii="Times New Roman" w:eastAsia="Times New Roman" w:hAnsi="Times New Roman" w:cs="Times New Roman"/>
                <w:sz w:val="24"/>
                <w:szCs w:val="24"/>
              </w:rPr>
            </w:pPr>
            <w:r w:rsidRPr="00580498">
              <w:rPr>
                <w:rFonts w:ascii="Times New Roman" w:eastAsia="Times New Roman" w:hAnsi="Times New Roman" w:cs="Times New Roman"/>
                <w:b/>
                <w:bCs/>
                <w:sz w:val="24"/>
                <w:szCs w:val="24"/>
              </w:rPr>
              <w:lastRenderedPageBreak/>
              <w:t>Process/Skill Questions:</w:t>
            </w:r>
          </w:p>
          <w:p w14:paraId="5C641699" w14:textId="77777777" w:rsidR="00A4220A" w:rsidRPr="00580498" w:rsidRDefault="00A4220A" w:rsidP="00A4220A">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Thinking</w:t>
            </w:r>
          </w:p>
          <w:p w14:paraId="06C3C4FA" w14:textId="77777777" w:rsidR="00A4220A" w:rsidRPr="00580498" w:rsidRDefault="00A4220A" w:rsidP="003E4B9F">
            <w:pPr>
              <w:numPr>
                <w:ilvl w:val="0"/>
                <w:numId w:val="153"/>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lastRenderedPageBreak/>
              <w:t>What factors influence the amount of responsibility that a family member has for home maintenance and cleaning?</w:t>
            </w:r>
          </w:p>
          <w:p w14:paraId="1F6852AF" w14:textId="77777777" w:rsidR="00A4220A" w:rsidRPr="00580498" w:rsidRDefault="00A4220A" w:rsidP="003E4B9F">
            <w:pPr>
              <w:numPr>
                <w:ilvl w:val="0"/>
                <w:numId w:val="153"/>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Why is it important to research home-maintenance equipment?</w:t>
            </w:r>
          </w:p>
          <w:p w14:paraId="0038CF55" w14:textId="77777777" w:rsidR="00A4220A" w:rsidRPr="00580498" w:rsidRDefault="00A4220A" w:rsidP="003E4B9F">
            <w:pPr>
              <w:numPr>
                <w:ilvl w:val="0"/>
                <w:numId w:val="153"/>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the advantages and disadvantages of renting vs. purchasing home-maintenance equipment?</w:t>
            </w:r>
          </w:p>
          <w:p w14:paraId="1E76957F" w14:textId="77777777" w:rsidR="00A4220A" w:rsidRPr="00580498" w:rsidRDefault="00A4220A" w:rsidP="00A4220A">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Communication</w:t>
            </w:r>
          </w:p>
          <w:p w14:paraId="4651E3A8" w14:textId="77777777" w:rsidR="00A4220A" w:rsidRPr="00580498" w:rsidRDefault="00A4220A" w:rsidP="003E4B9F">
            <w:pPr>
              <w:numPr>
                <w:ilvl w:val="0"/>
                <w:numId w:val="154"/>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When is it important for family members to share cleaning and maintenance tasks? Why?</w:t>
            </w:r>
          </w:p>
          <w:p w14:paraId="4E9786F0" w14:textId="77777777" w:rsidR="00A4220A" w:rsidRPr="00580498" w:rsidRDefault="00A4220A" w:rsidP="003E4B9F">
            <w:pPr>
              <w:numPr>
                <w:ilvl w:val="0"/>
                <w:numId w:val="154"/>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phrases do manufacturers and sellers of home-maintenance equipment use to make their equipment appealing to buyers?</w:t>
            </w:r>
          </w:p>
          <w:p w14:paraId="26207609" w14:textId="77777777" w:rsidR="00A4220A" w:rsidRPr="00580498" w:rsidRDefault="00A4220A" w:rsidP="00A4220A">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Leadership</w:t>
            </w:r>
          </w:p>
          <w:p w14:paraId="465D10BC" w14:textId="2D4757A4" w:rsidR="00A4220A" w:rsidRPr="00580498" w:rsidRDefault="00A4220A" w:rsidP="003E4B9F">
            <w:pPr>
              <w:numPr>
                <w:ilvl w:val="0"/>
                <w:numId w:val="155"/>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can household responsibilities and tasks</w:t>
            </w:r>
            <w:r>
              <w:rPr>
                <w:rFonts w:ascii="Times New Roman" w:eastAsia="Times New Roman" w:hAnsi="Times New Roman" w:cs="Times New Roman"/>
                <w:sz w:val="24"/>
                <w:szCs w:val="24"/>
              </w:rPr>
              <w:t xml:space="preserve"> be divided</w:t>
            </w:r>
            <w:r w:rsidRPr="00580498">
              <w:rPr>
                <w:rFonts w:ascii="Times New Roman" w:eastAsia="Times New Roman" w:hAnsi="Times New Roman" w:cs="Times New Roman"/>
                <w:sz w:val="24"/>
                <w:szCs w:val="24"/>
              </w:rPr>
              <w:t>? How can leadership skills help?</w:t>
            </w:r>
          </w:p>
          <w:p w14:paraId="7B57D17D" w14:textId="240B461C" w:rsidR="00A4220A" w:rsidRPr="00580498" w:rsidRDefault="00A4220A" w:rsidP="003E4B9F">
            <w:pPr>
              <w:numPr>
                <w:ilvl w:val="0"/>
                <w:numId w:val="155"/>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factors should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consider when determining if the home-maintenance task can be completed on </w:t>
            </w:r>
            <w:r>
              <w:rPr>
                <w:rFonts w:ascii="Times New Roman" w:eastAsia="Times New Roman" w:hAnsi="Times New Roman" w:cs="Times New Roman"/>
                <w:sz w:val="24"/>
                <w:szCs w:val="24"/>
              </w:rPr>
              <w:t>one’s</w:t>
            </w:r>
            <w:r w:rsidRPr="00580498">
              <w:rPr>
                <w:rFonts w:ascii="Times New Roman" w:eastAsia="Times New Roman" w:hAnsi="Times New Roman" w:cs="Times New Roman"/>
                <w:sz w:val="24"/>
                <w:szCs w:val="24"/>
              </w:rPr>
              <w:t xml:space="preserve"> own or if someone</w:t>
            </w:r>
            <w:r>
              <w:rPr>
                <w:rFonts w:ascii="Times New Roman" w:eastAsia="Times New Roman" w:hAnsi="Times New Roman" w:cs="Times New Roman"/>
                <w:sz w:val="24"/>
                <w:szCs w:val="24"/>
              </w:rPr>
              <w:t xml:space="preserve"> should be hired</w:t>
            </w:r>
            <w:r w:rsidRPr="00580498">
              <w:rPr>
                <w:rFonts w:ascii="Times New Roman" w:eastAsia="Times New Roman" w:hAnsi="Times New Roman" w:cs="Times New Roman"/>
                <w:sz w:val="24"/>
                <w:szCs w:val="24"/>
              </w:rPr>
              <w:t>?</w:t>
            </w:r>
          </w:p>
          <w:p w14:paraId="730C9667" w14:textId="77777777" w:rsidR="00A4220A" w:rsidRPr="00580498" w:rsidRDefault="00A4220A" w:rsidP="00A4220A">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Management</w:t>
            </w:r>
          </w:p>
          <w:p w14:paraId="44F2E022" w14:textId="5F8D67F4" w:rsidR="00A4220A" w:rsidRPr="00580498" w:rsidRDefault="00A4220A" w:rsidP="003E4B9F">
            <w:pPr>
              <w:numPr>
                <w:ilvl w:val="0"/>
                <w:numId w:val="15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steps </w:t>
            </w:r>
            <w:r>
              <w:rPr>
                <w:rFonts w:ascii="Times New Roman" w:eastAsia="Times New Roman" w:hAnsi="Times New Roman" w:cs="Times New Roman"/>
                <w:sz w:val="24"/>
                <w:szCs w:val="24"/>
              </w:rPr>
              <w:t>are needed</w:t>
            </w:r>
            <w:r w:rsidRPr="00580498">
              <w:rPr>
                <w:rFonts w:ascii="Times New Roman" w:eastAsia="Times New Roman" w:hAnsi="Times New Roman" w:cs="Times New Roman"/>
                <w:sz w:val="24"/>
                <w:szCs w:val="24"/>
              </w:rPr>
              <w:t xml:space="preserve"> if homeowners are unable to repair/</w:t>
            </w:r>
            <w:r>
              <w:rPr>
                <w:rFonts w:ascii="Times New Roman" w:eastAsia="Times New Roman" w:hAnsi="Times New Roman" w:cs="Times New Roman"/>
                <w:sz w:val="24"/>
                <w:szCs w:val="24"/>
              </w:rPr>
              <w:t xml:space="preserve"> and </w:t>
            </w:r>
            <w:r w:rsidRPr="00580498">
              <w:rPr>
                <w:rFonts w:ascii="Times New Roman" w:eastAsia="Times New Roman" w:hAnsi="Times New Roman" w:cs="Times New Roman"/>
                <w:sz w:val="24"/>
                <w:szCs w:val="24"/>
              </w:rPr>
              <w:t>maintain their home?</w:t>
            </w:r>
          </w:p>
          <w:p w14:paraId="348D55CA" w14:textId="77777777" w:rsidR="00A4220A" w:rsidRPr="00580498" w:rsidRDefault="00A4220A" w:rsidP="003E4B9F">
            <w:pPr>
              <w:numPr>
                <w:ilvl w:val="0"/>
                <w:numId w:val="15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lastRenderedPageBreak/>
              <w:t>What factors should one consider when determining who to hire to perform home-maintenance tasks?</w:t>
            </w:r>
          </w:p>
          <w:p w14:paraId="2D20ED44" w14:textId="77777777" w:rsidR="00A4220A" w:rsidRPr="00580498" w:rsidRDefault="00A4220A" w:rsidP="003E4B9F">
            <w:pPr>
              <w:numPr>
                <w:ilvl w:val="0"/>
                <w:numId w:val="15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does a homeowner budget for home maintenance?</w:t>
            </w:r>
          </w:p>
          <w:p w14:paraId="7BE20055" w14:textId="23A06139" w:rsidR="00A4220A" w:rsidRPr="00C41F01" w:rsidRDefault="00A4220A" w:rsidP="003E4B9F">
            <w:pPr>
              <w:numPr>
                <w:ilvl w:val="0"/>
                <w:numId w:val="15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can safe storage of appliance warranties assist with home maintenance and efficiency?</w:t>
            </w:r>
          </w:p>
        </w:tc>
        <w:tc>
          <w:tcPr>
            <w:tcW w:w="2741" w:type="dxa"/>
          </w:tcPr>
          <w:p w14:paraId="3DF21584" w14:textId="53AD0E72" w:rsidR="00A4220A" w:rsidRPr="00337C03" w:rsidRDefault="00A4220A" w:rsidP="00A4220A">
            <w:pPr>
              <w:rPr>
                <w:rFonts w:ascii="Times New Roman" w:hAnsi="Times New Roman" w:cs="Times New Roman"/>
                <w:b/>
                <w:sz w:val="24"/>
                <w:szCs w:val="24"/>
                <w:u w:val="single"/>
              </w:rPr>
            </w:pPr>
            <w:r w:rsidRPr="004D36DC">
              <w:rPr>
                <w:rFonts w:ascii="Times New Roman" w:eastAsia="Times New Roman" w:hAnsi="Times New Roman" w:cs="Times New Roman"/>
                <w:sz w:val="24"/>
                <w:szCs w:val="24"/>
              </w:rPr>
              <w:lastRenderedPageBreak/>
              <w:t xml:space="preserve">English: 9.RV, 9.RI, 9.C, 9.LU, 10.RV, 10.RI, 10.C, 10.LU, 11.RV, 11.RI, 11.C, 11.LU, </w:t>
            </w:r>
            <w:r w:rsidRPr="004D36DC">
              <w:rPr>
                <w:rFonts w:ascii="Times New Roman" w:eastAsia="Times New Roman" w:hAnsi="Times New Roman" w:cs="Times New Roman"/>
                <w:sz w:val="24"/>
                <w:szCs w:val="24"/>
              </w:rPr>
              <w:lastRenderedPageBreak/>
              <w:t>12.RV, 12.RI, 12.C, 12.LU</w:t>
            </w:r>
          </w:p>
        </w:tc>
        <w:tc>
          <w:tcPr>
            <w:tcW w:w="2863" w:type="dxa"/>
          </w:tcPr>
          <w:p w14:paraId="02D55E5D" w14:textId="5DFC9522"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Families First</w:t>
            </w:r>
          </w:p>
          <w:p w14:paraId="4E91C118"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8A98F1C"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2BE40A6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Development</w:t>
            </w:r>
          </w:p>
          <w:p w14:paraId="666FD41A"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6B28DC9C"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19A42D7B" w14:textId="77777777" w:rsidR="00A4220A" w:rsidRPr="00337C03" w:rsidRDefault="00A4220A" w:rsidP="00A4220A">
            <w:pPr>
              <w:pStyle w:val="ListParagraph"/>
              <w:widowControl w:val="0"/>
              <w:autoSpaceDE w:val="0"/>
              <w:autoSpaceDN w:val="0"/>
              <w:adjustRightInd w:val="0"/>
              <w:rPr>
                <w:rFonts w:ascii="Times New Roman" w:hAnsi="Times New Roman" w:cs="Times New Roman"/>
                <w:sz w:val="24"/>
                <w:szCs w:val="24"/>
              </w:rPr>
            </w:pPr>
          </w:p>
          <w:p w14:paraId="4A71953C"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0276F891" w14:textId="77777777" w:rsidR="00A4220A" w:rsidRPr="00337C03" w:rsidRDefault="00A4220A"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292A7705" w14:textId="77777777" w:rsidR="00A4220A" w:rsidRPr="00337C03" w:rsidRDefault="00A4220A"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5D24B1F7" w14:textId="77777777" w:rsidR="00A4220A" w:rsidRPr="00337C03" w:rsidRDefault="00A4220A"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63CC3595" w14:textId="77777777" w:rsidR="00A4220A" w:rsidRPr="00337C03" w:rsidRDefault="00A4220A"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2C3081B4" w14:textId="77777777" w:rsidR="00A4220A" w:rsidRPr="00337C03" w:rsidRDefault="00A4220A" w:rsidP="00A4220A">
            <w:pPr>
              <w:pStyle w:val="ListParagraph"/>
              <w:rPr>
                <w:rFonts w:ascii="Times New Roman" w:hAnsi="Times New Roman" w:cs="Times New Roman"/>
                <w:sz w:val="24"/>
                <w:szCs w:val="24"/>
              </w:rPr>
            </w:pPr>
          </w:p>
          <w:p w14:paraId="5BEC916F"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1D942E43"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58BF7922"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4497016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6D76AE99" w14:textId="77777777" w:rsidR="00A4220A" w:rsidRPr="00337C03" w:rsidRDefault="00A4220A" w:rsidP="00A4220A">
            <w:pPr>
              <w:rPr>
                <w:rFonts w:ascii="Times New Roman" w:hAnsi="Times New Roman" w:cs="Times New Roman"/>
                <w:b/>
                <w:sz w:val="24"/>
                <w:szCs w:val="24"/>
                <w:u w:val="single"/>
              </w:rPr>
            </w:pPr>
          </w:p>
          <w:p w14:paraId="7D1517B8"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2D3BDCA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C8D321B"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7FC83987"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3F53FCD5"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14175CE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5F540ED7"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05DAEB9B" w14:textId="77777777" w:rsidR="00A4220A" w:rsidRPr="00337C03" w:rsidRDefault="00A4220A" w:rsidP="00A4220A">
            <w:pPr>
              <w:spacing w:before="40" w:afterLines="40" w:after="96"/>
              <w:rPr>
                <w:rFonts w:ascii="Times New Roman" w:eastAsia="Times New Roman" w:hAnsi="Times New Roman" w:cs="Times New Roman"/>
                <w:sz w:val="24"/>
                <w:szCs w:val="24"/>
              </w:rPr>
            </w:pPr>
          </w:p>
        </w:tc>
      </w:tr>
      <w:tr w:rsidR="00A4220A" w:rsidRPr="007B4DF8" w14:paraId="3E321125" w14:textId="3A8D3FE6" w:rsidTr="002643FE">
        <w:tblPrEx>
          <w:tblCellMar>
            <w:left w:w="115" w:type="dxa"/>
            <w:right w:w="115" w:type="dxa"/>
          </w:tblCellMar>
        </w:tblPrEx>
        <w:tc>
          <w:tcPr>
            <w:tcW w:w="737" w:type="dxa"/>
          </w:tcPr>
          <w:p w14:paraId="202AE339" w14:textId="2C5A21F2" w:rsidR="00A4220A"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w:t>
            </w:r>
            <w:r w:rsidR="00D4278C">
              <w:rPr>
                <w:rFonts w:ascii="Times New Roman" w:eastAsia="Times New Roman" w:hAnsi="Times New Roman" w:cs="Times New Roman"/>
                <w:sz w:val="24"/>
                <w:szCs w:val="24"/>
              </w:rPr>
              <w:t xml:space="preserve"> (O)</w:t>
            </w:r>
          </w:p>
          <w:p w14:paraId="2F31DD20" w14:textId="6DD986C8" w:rsidR="00A4220A" w:rsidRPr="007B4DF8" w:rsidRDefault="00A4220A" w:rsidP="00A4220A">
            <w:pPr>
              <w:spacing w:before="40" w:afterLines="40" w:after="96"/>
              <w:rPr>
                <w:rFonts w:ascii="Times New Roman" w:eastAsia="Times New Roman" w:hAnsi="Times New Roman" w:cs="Times New Roman"/>
                <w:sz w:val="24"/>
                <w:szCs w:val="24"/>
              </w:rPr>
            </w:pPr>
          </w:p>
        </w:tc>
        <w:tc>
          <w:tcPr>
            <w:tcW w:w="3668" w:type="dxa"/>
            <w:hideMark/>
          </w:tcPr>
          <w:p w14:paraId="0FAAD7DA" w14:textId="5E63A15A"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Design a living environment to meet personal, family, and financial needs. </w:t>
            </w:r>
          </w:p>
        </w:tc>
        <w:tc>
          <w:tcPr>
            <w:tcW w:w="4648" w:type="dxa"/>
          </w:tcPr>
          <w:p w14:paraId="7E70E02C" w14:textId="77777777" w:rsidR="00A4220A" w:rsidRDefault="00A4220A" w:rsidP="00A4220A">
            <w:p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Design should account for the following needs and suggest ways in which these needs influence housing and furnishing decisions and ways in which living spaces influence human interaction, stress, and well-being:</w:t>
            </w:r>
          </w:p>
          <w:p w14:paraId="424AA674" w14:textId="77777777" w:rsidR="00A4220A" w:rsidRPr="008D07B6" w:rsidRDefault="00A4220A" w:rsidP="00A4220A">
            <w:pPr>
              <w:rPr>
                <w:rFonts w:ascii="Times New Roman" w:eastAsia="Times New Roman" w:hAnsi="Times New Roman" w:cs="Times New Roman"/>
                <w:bCs/>
                <w:sz w:val="24"/>
                <w:szCs w:val="24"/>
              </w:rPr>
            </w:pPr>
          </w:p>
          <w:p w14:paraId="4B54FF14" w14:textId="77777777" w:rsidR="00A4220A" w:rsidRPr="008D07B6" w:rsidRDefault="00A4220A" w:rsidP="003E4B9F">
            <w:pPr>
              <w:numPr>
                <w:ilvl w:val="0"/>
                <w:numId w:val="157"/>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Physical needs of shelter and protection from the environment</w:t>
            </w:r>
          </w:p>
          <w:p w14:paraId="16CA8F4A" w14:textId="77777777" w:rsidR="00A4220A" w:rsidRPr="008D07B6" w:rsidRDefault="00A4220A" w:rsidP="003E4B9F">
            <w:pPr>
              <w:numPr>
                <w:ilvl w:val="0"/>
                <w:numId w:val="157"/>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Safety needs</w:t>
            </w:r>
          </w:p>
          <w:p w14:paraId="73E7C85F" w14:textId="77777777" w:rsidR="00A4220A" w:rsidRPr="008D07B6" w:rsidRDefault="00A4220A" w:rsidP="003E4B9F">
            <w:pPr>
              <w:numPr>
                <w:ilvl w:val="0"/>
                <w:numId w:val="157"/>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Emotional needs</w:t>
            </w:r>
          </w:p>
          <w:p w14:paraId="1DFED116" w14:textId="77777777" w:rsidR="00A4220A" w:rsidRPr="008D07B6" w:rsidRDefault="00A4220A" w:rsidP="003E4B9F">
            <w:pPr>
              <w:numPr>
                <w:ilvl w:val="0"/>
                <w:numId w:val="157"/>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Social needs</w:t>
            </w:r>
          </w:p>
          <w:p w14:paraId="53A7F41C" w14:textId="77777777" w:rsidR="00A4220A" w:rsidRPr="008D07B6" w:rsidRDefault="00A4220A" w:rsidP="003E4B9F">
            <w:pPr>
              <w:numPr>
                <w:ilvl w:val="0"/>
                <w:numId w:val="157"/>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Privacy needs</w:t>
            </w:r>
          </w:p>
          <w:p w14:paraId="6D4CBC12" w14:textId="77777777" w:rsidR="00A4220A" w:rsidRPr="008D07B6" w:rsidRDefault="00A4220A" w:rsidP="003E4B9F">
            <w:pPr>
              <w:numPr>
                <w:ilvl w:val="0"/>
                <w:numId w:val="157"/>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Self-expression needs</w:t>
            </w:r>
          </w:p>
          <w:p w14:paraId="33D7FFF1" w14:textId="77777777" w:rsidR="00A4220A" w:rsidRPr="008D07B6" w:rsidRDefault="00A4220A" w:rsidP="003E4B9F">
            <w:pPr>
              <w:numPr>
                <w:ilvl w:val="0"/>
                <w:numId w:val="157"/>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Self-fulfillment needs</w:t>
            </w:r>
          </w:p>
          <w:p w14:paraId="3C898EE0" w14:textId="4ED9D5EE" w:rsidR="00A4220A" w:rsidRPr="008D07B6" w:rsidRDefault="00A4220A" w:rsidP="003E4B9F">
            <w:pPr>
              <w:numPr>
                <w:ilvl w:val="0"/>
                <w:numId w:val="157"/>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Budgetary needs</w:t>
            </w:r>
          </w:p>
          <w:p w14:paraId="6A541C8E" w14:textId="77777777" w:rsidR="00A4220A" w:rsidRPr="008B6353" w:rsidRDefault="00A4220A" w:rsidP="0054133F">
            <w:pPr>
              <w:ind w:left="720"/>
              <w:rPr>
                <w:rFonts w:ascii="Times New Roman" w:eastAsia="Times New Roman" w:hAnsi="Times New Roman" w:cs="Times New Roman"/>
                <w:bCs/>
                <w:sz w:val="24"/>
                <w:szCs w:val="24"/>
              </w:rPr>
            </w:pPr>
          </w:p>
          <w:p w14:paraId="1C94D9A8" w14:textId="53D94AB7" w:rsidR="00A4220A" w:rsidRPr="008F404C" w:rsidRDefault="00A4220A" w:rsidP="00A4220A">
            <w:pPr>
              <w:rPr>
                <w:rFonts w:ascii="Times New Roman" w:eastAsia="Times New Roman" w:hAnsi="Times New Roman" w:cs="Times New Roman"/>
                <w:b/>
                <w:sz w:val="24"/>
                <w:szCs w:val="24"/>
              </w:rPr>
            </w:pPr>
            <w:r w:rsidRPr="008F404C">
              <w:rPr>
                <w:rFonts w:ascii="Times New Roman" w:eastAsia="Times New Roman" w:hAnsi="Times New Roman" w:cs="Times New Roman"/>
                <w:b/>
                <w:sz w:val="24"/>
                <w:szCs w:val="24"/>
              </w:rPr>
              <w:t>Teacher Resource</w:t>
            </w:r>
            <w:r>
              <w:rPr>
                <w:rFonts w:ascii="Times New Roman" w:eastAsia="Times New Roman" w:hAnsi="Times New Roman" w:cs="Times New Roman"/>
                <w:b/>
                <w:sz w:val="24"/>
                <w:szCs w:val="24"/>
              </w:rPr>
              <w:t>s</w:t>
            </w:r>
            <w:r w:rsidRPr="008F404C">
              <w:rPr>
                <w:rFonts w:ascii="Times New Roman" w:eastAsia="Times New Roman" w:hAnsi="Times New Roman" w:cs="Times New Roman"/>
                <w:b/>
                <w:sz w:val="24"/>
                <w:szCs w:val="24"/>
              </w:rPr>
              <w:t xml:space="preserve">: </w:t>
            </w:r>
          </w:p>
          <w:p w14:paraId="38917306" w14:textId="15F0E095" w:rsidR="00A4220A" w:rsidRPr="00777870" w:rsidRDefault="00A4220A" w:rsidP="003E4B9F">
            <w:pPr>
              <w:pStyle w:val="ListParagraph"/>
              <w:numPr>
                <w:ilvl w:val="0"/>
                <w:numId w:val="239"/>
              </w:numPr>
              <w:rPr>
                <w:rFonts w:ascii="Times New Roman" w:eastAsia="Times New Roman" w:hAnsi="Times New Roman" w:cs="Times New Roman"/>
                <w:bCs/>
                <w:sz w:val="24"/>
                <w:szCs w:val="24"/>
              </w:rPr>
            </w:pPr>
            <w:hyperlink r:id="rId66" w:history="1">
              <w:r w:rsidRPr="00B93267">
                <w:rPr>
                  <w:rStyle w:val="Hyperlink"/>
                  <w:rFonts w:ascii="Times New Roman" w:eastAsia="Times New Roman" w:hAnsi="Times New Roman" w:cs="Times New Roman"/>
                  <w:bCs/>
                  <w:sz w:val="24"/>
                  <w:szCs w:val="24"/>
                </w:rPr>
                <w:t>Planner 5D</w:t>
              </w:r>
            </w:hyperlink>
          </w:p>
          <w:p w14:paraId="28277D45" w14:textId="5773BCB2" w:rsidR="00A4220A" w:rsidRPr="00FD6941" w:rsidRDefault="00A4220A" w:rsidP="003E4B9F">
            <w:pPr>
              <w:pStyle w:val="ListParagraph"/>
              <w:numPr>
                <w:ilvl w:val="0"/>
                <w:numId w:val="239"/>
              </w:numPr>
              <w:rPr>
                <w:rFonts w:ascii="Times New Roman" w:eastAsia="Times New Roman" w:hAnsi="Times New Roman" w:cs="Times New Roman"/>
                <w:bCs/>
                <w:sz w:val="24"/>
                <w:szCs w:val="24"/>
              </w:rPr>
            </w:pPr>
            <w:hyperlink r:id="rId67" w:history="1">
              <w:r w:rsidRPr="00777870">
                <w:rPr>
                  <w:rStyle w:val="Hyperlink"/>
                  <w:rFonts w:ascii="Times New Roman" w:hAnsi="Times New Roman" w:cs="Times New Roman"/>
                  <w:sz w:val="24"/>
                  <w:szCs w:val="24"/>
                </w:rPr>
                <w:t>Cleaning Tips</w:t>
              </w:r>
            </w:hyperlink>
            <w:r w:rsidRPr="00777870">
              <w:rPr>
                <w:rFonts w:ascii="Times New Roman" w:eastAsia="Times New Roman" w:hAnsi="Times New Roman" w:cs="Times New Roman"/>
                <w:sz w:val="24"/>
                <w:szCs w:val="24"/>
              </w:rPr>
              <w:t>, American Cleaning Institute (ACI)</w:t>
            </w:r>
          </w:p>
        </w:tc>
        <w:tc>
          <w:tcPr>
            <w:tcW w:w="4053" w:type="dxa"/>
          </w:tcPr>
          <w:p w14:paraId="4E4D3CFA" w14:textId="77777777" w:rsidR="00A4220A" w:rsidRPr="008D07B6" w:rsidRDefault="00A4220A" w:rsidP="00A4220A">
            <w:pPr>
              <w:spacing w:before="40" w:afterLines="40" w:after="96"/>
              <w:rPr>
                <w:rFonts w:ascii="Times New Roman" w:eastAsia="Times New Roman" w:hAnsi="Times New Roman" w:cs="Times New Roman"/>
                <w:bCs/>
                <w:sz w:val="24"/>
                <w:szCs w:val="24"/>
              </w:rPr>
            </w:pPr>
            <w:r w:rsidRPr="008D07B6">
              <w:rPr>
                <w:rFonts w:ascii="Times New Roman" w:eastAsia="Times New Roman" w:hAnsi="Times New Roman" w:cs="Times New Roman"/>
                <w:b/>
                <w:bCs/>
                <w:sz w:val="24"/>
                <w:szCs w:val="24"/>
              </w:rPr>
              <w:t>Process/Skill Questions:</w:t>
            </w:r>
          </w:p>
          <w:p w14:paraId="04291791" w14:textId="77777777" w:rsidR="00A4220A" w:rsidRPr="008D07B6" w:rsidRDefault="00A4220A" w:rsidP="00A4220A">
            <w:pPr>
              <w:rPr>
                <w:rFonts w:ascii="Times New Roman" w:eastAsia="Times New Roman" w:hAnsi="Times New Roman" w:cs="Times New Roman"/>
                <w:b/>
                <w:sz w:val="24"/>
                <w:szCs w:val="24"/>
              </w:rPr>
            </w:pPr>
            <w:r w:rsidRPr="008D07B6">
              <w:rPr>
                <w:rFonts w:ascii="Times New Roman" w:eastAsia="Times New Roman" w:hAnsi="Times New Roman" w:cs="Times New Roman"/>
                <w:b/>
                <w:sz w:val="24"/>
                <w:szCs w:val="24"/>
              </w:rPr>
              <w:t>Thinking</w:t>
            </w:r>
          </w:p>
          <w:p w14:paraId="3779D9DD" w14:textId="77777777" w:rsidR="00A4220A" w:rsidRPr="008D07B6" w:rsidRDefault="00A4220A" w:rsidP="003E4B9F">
            <w:pPr>
              <w:numPr>
                <w:ilvl w:val="0"/>
                <w:numId w:val="158"/>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Why is housing important to individuals? Families? Society?</w:t>
            </w:r>
          </w:p>
          <w:p w14:paraId="58A7B200" w14:textId="77777777" w:rsidR="00A4220A" w:rsidRPr="008D07B6" w:rsidRDefault="00A4220A" w:rsidP="003E4B9F">
            <w:pPr>
              <w:numPr>
                <w:ilvl w:val="0"/>
                <w:numId w:val="158"/>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What happens when housing does not meet the needs of individuals and families?</w:t>
            </w:r>
          </w:p>
          <w:p w14:paraId="3464851D" w14:textId="77777777" w:rsidR="00A4220A" w:rsidRPr="008D07B6" w:rsidRDefault="00A4220A" w:rsidP="003E4B9F">
            <w:pPr>
              <w:numPr>
                <w:ilvl w:val="0"/>
                <w:numId w:val="158"/>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What could cause an individual’s or family’s housing needs to change?</w:t>
            </w:r>
          </w:p>
          <w:p w14:paraId="0F537E95" w14:textId="77777777" w:rsidR="00A4220A" w:rsidRPr="008D07B6" w:rsidRDefault="00A4220A" w:rsidP="00A4220A">
            <w:pPr>
              <w:rPr>
                <w:rFonts w:ascii="Times New Roman" w:eastAsia="Times New Roman" w:hAnsi="Times New Roman" w:cs="Times New Roman"/>
                <w:b/>
                <w:sz w:val="24"/>
                <w:szCs w:val="24"/>
              </w:rPr>
            </w:pPr>
            <w:r w:rsidRPr="008D07B6">
              <w:rPr>
                <w:rFonts w:ascii="Times New Roman" w:eastAsia="Times New Roman" w:hAnsi="Times New Roman" w:cs="Times New Roman"/>
                <w:bCs/>
                <w:sz w:val="24"/>
                <w:szCs w:val="24"/>
              </w:rPr>
              <w:t> </w:t>
            </w:r>
            <w:r w:rsidRPr="008D07B6">
              <w:rPr>
                <w:rFonts w:ascii="Times New Roman" w:eastAsia="Times New Roman" w:hAnsi="Times New Roman" w:cs="Times New Roman"/>
                <w:b/>
                <w:sz w:val="24"/>
                <w:szCs w:val="24"/>
              </w:rPr>
              <w:t>Communication</w:t>
            </w:r>
          </w:p>
          <w:p w14:paraId="112BD3D4" w14:textId="77777777" w:rsidR="00A4220A" w:rsidRPr="008D07B6" w:rsidRDefault="00A4220A" w:rsidP="003E4B9F">
            <w:pPr>
              <w:numPr>
                <w:ilvl w:val="0"/>
                <w:numId w:val="159"/>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Why is it important for families to share responsibilities?</w:t>
            </w:r>
          </w:p>
          <w:p w14:paraId="596A1A3F" w14:textId="77777777" w:rsidR="00A4220A" w:rsidRPr="008D07B6" w:rsidRDefault="00A4220A" w:rsidP="003E4B9F">
            <w:pPr>
              <w:numPr>
                <w:ilvl w:val="0"/>
                <w:numId w:val="159"/>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What happens when different family members have varying approaches for completing household tasks?</w:t>
            </w:r>
          </w:p>
          <w:p w14:paraId="567DBF7F" w14:textId="5B616038" w:rsidR="00A4220A" w:rsidRPr="008D07B6" w:rsidRDefault="00A4220A" w:rsidP="003E4B9F">
            <w:pPr>
              <w:numPr>
                <w:ilvl w:val="0"/>
                <w:numId w:val="159"/>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 xml:space="preserve">How </w:t>
            </w:r>
            <w:r>
              <w:rPr>
                <w:rFonts w:ascii="Times New Roman" w:eastAsia="Times New Roman" w:hAnsi="Times New Roman" w:cs="Times New Roman"/>
                <w:bCs/>
                <w:sz w:val="24"/>
                <w:szCs w:val="24"/>
              </w:rPr>
              <w:t>does one</w:t>
            </w:r>
            <w:r w:rsidRPr="008D07B6">
              <w:rPr>
                <w:rFonts w:ascii="Times New Roman" w:eastAsia="Times New Roman" w:hAnsi="Times New Roman" w:cs="Times New Roman"/>
                <w:bCs/>
                <w:sz w:val="24"/>
                <w:szCs w:val="24"/>
              </w:rPr>
              <w:t xml:space="preserve"> form attitudes regarding </w:t>
            </w:r>
            <w:r>
              <w:rPr>
                <w:rFonts w:ascii="Times New Roman" w:eastAsia="Times New Roman" w:hAnsi="Times New Roman" w:cs="Times New Roman"/>
                <w:bCs/>
                <w:sz w:val="24"/>
                <w:szCs w:val="24"/>
              </w:rPr>
              <w:t xml:space="preserve">what is acceptable and/or required in </w:t>
            </w:r>
            <w:r w:rsidRPr="008D07B6">
              <w:rPr>
                <w:rFonts w:ascii="Times New Roman" w:eastAsia="Times New Roman" w:hAnsi="Times New Roman" w:cs="Times New Roman"/>
                <w:bCs/>
                <w:sz w:val="24"/>
                <w:szCs w:val="24"/>
              </w:rPr>
              <w:t>the living environment?</w:t>
            </w:r>
          </w:p>
          <w:p w14:paraId="31285875" w14:textId="77777777" w:rsidR="00A4220A" w:rsidRPr="008D07B6" w:rsidRDefault="00A4220A" w:rsidP="003E4B9F">
            <w:pPr>
              <w:numPr>
                <w:ilvl w:val="0"/>
                <w:numId w:val="159"/>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 xml:space="preserve">What elements of design and space allocations need to be </w:t>
            </w:r>
            <w:r w:rsidRPr="008D07B6">
              <w:rPr>
                <w:rFonts w:ascii="Times New Roman" w:eastAsia="Times New Roman" w:hAnsi="Times New Roman" w:cs="Times New Roman"/>
                <w:bCs/>
                <w:sz w:val="24"/>
                <w:szCs w:val="24"/>
              </w:rPr>
              <w:lastRenderedPageBreak/>
              <w:t>justified for home living spaces?</w:t>
            </w:r>
          </w:p>
          <w:p w14:paraId="73D65ADD" w14:textId="77777777" w:rsidR="00A4220A" w:rsidRPr="008D07B6" w:rsidRDefault="00A4220A" w:rsidP="00A4220A">
            <w:pPr>
              <w:rPr>
                <w:rFonts w:ascii="Times New Roman" w:eastAsia="Times New Roman" w:hAnsi="Times New Roman" w:cs="Times New Roman"/>
                <w:b/>
                <w:sz w:val="24"/>
                <w:szCs w:val="24"/>
              </w:rPr>
            </w:pPr>
            <w:r w:rsidRPr="008D07B6">
              <w:rPr>
                <w:rFonts w:ascii="Times New Roman" w:eastAsia="Times New Roman" w:hAnsi="Times New Roman" w:cs="Times New Roman"/>
                <w:b/>
                <w:sz w:val="24"/>
                <w:szCs w:val="24"/>
              </w:rPr>
              <w:t>Leadership</w:t>
            </w:r>
          </w:p>
          <w:p w14:paraId="0168D2BD" w14:textId="77777777" w:rsidR="00A4220A" w:rsidRPr="008D07B6" w:rsidRDefault="00A4220A" w:rsidP="003E4B9F">
            <w:pPr>
              <w:numPr>
                <w:ilvl w:val="0"/>
                <w:numId w:val="160"/>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How do design plans ensure that family members meet their needs for privacy and self-fulfillment?</w:t>
            </w:r>
          </w:p>
          <w:p w14:paraId="2D695947" w14:textId="1F3D0FAE" w:rsidR="00A4220A" w:rsidRPr="008D07B6" w:rsidRDefault="00A4220A" w:rsidP="003E4B9F">
            <w:pPr>
              <w:numPr>
                <w:ilvl w:val="0"/>
                <w:numId w:val="160"/>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 xml:space="preserve">What housing characteristics would support the emotional needs of </w:t>
            </w:r>
            <w:r>
              <w:rPr>
                <w:rFonts w:ascii="Times New Roman" w:eastAsia="Times New Roman" w:hAnsi="Times New Roman" w:cs="Times New Roman"/>
                <w:bCs/>
                <w:sz w:val="24"/>
                <w:szCs w:val="24"/>
              </w:rPr>
              <w:t xml:space="preserve">one’s </w:t>
            </w:r>
            <w:r w:rsidRPr="008D07B6">
              <w:rPr>
                <w:rFonts w:ascii="Times New Roman" w:eastAsia="Times New Roman" w:hAnsi="Times New Roman" w:cs="Times New Roman"/>
                <w:bCs/>
                <w:sz w:val="24"/>
                <w:szCs w:val="24"/>
              </w:rPr>
              <w:t>family?</w:t>
            </w:r>
          </w:p>
          <w:p w14:paraId="3D92D09C" w14:textId="416BA509" w:rsidR="00A4220A" w:rsidRPr="008D07B6" w:rsidRDefault="00A4220A" w:rsidP="003E4B9F">
            <w:pPr>
              <w:numPr>
                <w:ilvl w:val="0"/>
                <w:numId w:val="160"/>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 xml:space="preserve">What leadership skills can </w:t>
            </w:r>
            <w:r>
              <w:rPr>
                <w:rFonts w:ascii="Times New Roman" w:eastAsia="Times New Roman" w:hAnsi="Times New Roman" w:cs="Times New Roman"/>
                <w:bCs/>
                <w:sz w:val="24"/>
                <w:szCs w:val="24"/>
              </w:rPr>
              <w:t>one</w:t>
            </w:r>
            <w:r w:rsidRPr="008D07B6">
              <w:rPr>
                <w:rFonts w:ascii="Times New Roman" w:eastAsia="Times New Roman" w:hAnsi="Times New Roman" w:cs="Times New Roman"/>
                <w:bCs/>
                <w:sz w:val="24"/>
                <w:szCs w:val="24"/>
              </w:rPr>
              <w:t xml:space="preserve"> use to ensure that housing meets the family’s technology needs?</w:t>
            </w:r>
          </w:p>
          <w:p w14:paraId="4459D184" w14:textId="77777777" w:rsidR="00A4220A" w:rsidRPr="008D07B6" w:rsidRDefault="00A4220A" w:rsidP="00A4220A">
            <w:pPr>
              <w:rPr>
                <w:rFonts w:ascii="Times New Roman" w:eastAsia="Times New Roman" w:hAnsi="Times New Roman" w:cs="Times New Roman"/>
                <w:b/>
                <w:sz w:val="24"/>
                <w:szCs w:val="24"/>
              </w:rPr>
            </w:pPr>
            <w:r w:rsidRPr="008D07B6">
              <w:rPr>
                <w:rFonts w:ascii="Times New Roman" w:eastAsia="Times New Roman" w:hAnsi="Times New Roman" w:cs="Times New Roman"/>
                <w:b/>
                <w:sz w:val="24"/>
                <w:szCs w:val="24"/>
              </w:rPr>
              <w:t>Management</w:t>
            </w:r>
          </w:p>
          <w:p w14:paraId="44C79935" w14:textId="77777777" w:rsidR="00A4220A" w:rsidRPr="008D07B6" w:rsidRDefault="00A4220A" w:rsidP="003E4B9F">
            <w:pPr>
              <w:numPr>
                <w:ilvl w:val="0"/>
                <w:numId w:val="161"/>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How much space is needed for social, work, and private activities?</w:t>
            </w:r>
          </w:p>
          <w:p w14:paraId="384D6171" w14:textId="0B437B57" w:rsidR="00A4220A" w:rsidRPr="008D07B6" w:rsidRDefault="00A4220A" w:rsidP="003E4B9F">
            <w:pPr>
              <w:numPr>
                <w:ilvl w:val="0"/>
                <w:numId w:val="161"/>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What management skills do</w:t>
            </w:r>
            <w:r>
              <w:rPr>
                <w:rFonts w:ascii="Times New Roman" w:eastAsia="Times New Roman" w:hAnsi="Times New Roman" w:cs="Times New Roman"/>
                <w:bCs/>
                <w:sz w:val="24"/>
                <w:szCs w:val="24"/>
              </w:rPr>
              <w:t>es one</w:t>
            </w:r>
            <w:r w:rsidRPr="008D07B6">
              <w:rPr>
                <w:rFonts w:ascii="Times New Roman" w:eastAsia="Times New Roman" w:hAnsi="Times New Roman" w:cs="Times New Roman"/>
                <w:bCs/>
                <w:sz w:val="24"/>
                <w:szCs w:val="24"/>
              </w:rPr>
              <w:t xml:space="preserve"> need to plan housing and furnishing purchases?</w:t>
            </w:r>
          </w:p>
          <w:p w14:paraId="0BA00811" w14:textId="77777777" w:rsidR="00A4220A" w:rsidRPr="008D07B6" w:rsidRDefault="00A4220A" w:rsidP="003E4B9F">
            <w:pPr>
              <w:numPr>
                <w:ilvl w:val="0"/>
                <w:numId w:val="161"/>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How does a family know when home renovations are required?</w:t>
            </w:r>
          </w:p>
          <w:p w14:paraId="166690B7" w14:textId="57C45394" w:rsidR="00A4220A" w:rsidRPr="00C41F01" w:rsidRDefault="00A4220A" w:rsidP="003E4B9F">
            <w:pPr>
              <w:numPr>
                <w:ilvl w:val="0"/>
                <w:numId w:val="161"/>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How does a family budget for home renovations and improvements?</w:t>
            </w:r>
          </w:p>
        </w:tc>
        <w:tc>
          <w:tcPr>
            <w:tcW w:w="2741" w:type="dxa"/>
          </w:tcPr>
          <w:p w14:paraId="52269DF5" w14:textId="4DCB196A" w:rsidR="00A4220A" w:rsidRPr="00337C03" w:rsidRDefault="00A4220A" w:rsidP="00A4220A">
            <w:pPr>
              <w:rPr>
                <w:rFonts w:ascii="Times New Roman" w:hAnsi="Times New Roman" w:cs="Times New Roman"/>
                <w:sz w:val="24"/>
                <w:szCs w:val="24"/>
              </w:rPr>
            </w:pPr>
            <w:r w:rsidRPr="004D36DC">
              <w:rPr>
                <w:rFonts w:ascii="Times New Roman" w:eastAsia="Times New Roman" w:hAnsi="Times New Roman" w:cs="Times New Roman"/>
                <w:bCs/>
                <w:sz w:val="24"/>
                <w:szCs w:val="24"/>
              </w:rPr>
              <w:lastRenderedPageBreak/>
              <w:t>English: 9.C, 9.LU, 9.W, 10.C, 10.LU, 10.W, 11.C, 11.LU, 11.W, 12.C, 12.LU, 12.W</w:t>
            </w:r>
          </w:p>
        </w:tc>
        <w:tc>
          <w:tcPr>
            <w:tcW w:w="2863" w:type="dxa"/>
          </w:tcPr>
          <w:p w14:paraId="58D89E39"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93ADF28"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328FAAF8"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4C9EB0BA"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7EEEB81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27195978"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128A280A" w14:textId="77777777" w:rsidR="00A4220A" w:rsidRPr="00337C03" w:rsidRDefault="00A4220A" w:rsidP="00A4220A">
            <w:pPr>
              <w:rPr>
                <w:rFonts w:ascii="Times New Roman" w:hAnsi="Times New Roman" w:cs="Times New Roman"/>
                <w:sz w:val="24"/>
                <w:szCs w:val="24"/>
              </w:rPr>
            </w:pPr>
          </w:p>
          <w:p w14:paraId="70A79486"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67F9C147"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378B082"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81864C2" w14:textId="77777777" w:rsidR="00A4220A" w:rsidRDefault="00A4220A" w:rsidP="00A4220A">
            <w:pPr>
              <w:rPr>
                <w:rFonts w:ascii="Times New Roman" w:hAnsi="Times New Roman" w:cs="Times New Roman"/>
                <w:b/>
                <w:sz w:val="24"/>
                <w:szCs w:val="24"/>
                <w:u w:val="single"/>
              </w:rPr>
            </w:pPr>
          </w:p>
          <w:p w14:paraId="57D05B94" w14:textId="77777777" w:rsidR="00845814" w:rsidRPr="00337C03" w:rsidRDefault="00845814" w:rsidP="00A4220A">
            <w:pPr>
              <w:rPr>
                <w:rFonts w:ascii="Times New Roman" w:hAnsi="Times New Roman" w:cs="Times New Roman"/>
                <w:b/>
                <w:sz w:val="24"/>
                <w:szCs w:val="24"/>
                <w:u w:val="single"/>
              </w:rPr>
            </w:pPr>
          </w:p>
          <w:p w14:paraId="5ADE584B"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1EEE0BC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Interior Design</w:t>
            </w:r>
          </w:p>
          <w:p w14:paraId="2D47165B"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1B316FF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52A0EE1B"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02DB756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3834947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Check the website for Skill Events</w:t>
            </w:r>
          </w:p>
          <w:p w14:paraId="57D922EF" w14:textId="171B25ED" w:rsidR="00A4220A" w:rsidRPr="00337C03" w:rsidRDefault="00A4220A" w:rsidP="00A4220A">
            <w:pPr>
              <w:spacing w:before="40" w:afterLines="40" w:after="96"/>
              <w:rPr>
                <w:rFonts w:ascii="Times New Roman" w:eastAsia="Times New Roman" w:hAnsi="Times New Roman" w:cs="Times New Roman"/>
                <w:bCs/>
                <w:sz w:val="24"/>
                <w:szCs w:val="24"/>
              </w:rPr>
            </w:pPr>
          </w:p>
        </w:tc>
      </w:tr>
      <w:tr w:rsidR="00A4220A" w:rsidRPr="007B4DF8" w14:paraId="27E85716" w14:textId="7AF8F3E5" w:rsidTr="002643FE">
        <w:tblPrEx>
          <w:tblCellMar>
            <w:left w:w="115" w:type="dxa"/>
            <w:right w:w="115" w:type="dxa"/>
          </w:tblCellMar>
        </w:tblPrEx>
        <w:tc>
          <w:tcPr>
            <w:tcW w:w="737" w:type="dxa"/>
            <w:shd w:val="clear" w:color="auto" w:fill="AEAAAA" w:themeFill="background2" w:themeFillShade="BF"/>
          </w:tcPr>
          <w:p w14:paraId="508BBA72"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20AA1325" w14:textId="45CF919E" w:rsidR="00A4220A" w:rsidRPr="007B4DF8" w:rsidRDefault="00A4220A" w:rsidP="00A4220A">
            <w:pPr>
              <w:spacing w:before="40" w:afterLines="40" w:after="96"/>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Obtaining and Maintaining Clothing for Self and Family</w:t>
            </w:r>
          </w:p>
        </w:tc>
        <w:tc>
          <w:tcPr>
            <w:tcW w:w="4648" w:type="dxa"/>
            <w:shd w:val="clear" w:color="auto" w:fill="AEAAAA" w:themeFill="background2" w:themeFillShade="BF"/>
          </w:tcPr>
          <w:p w14:paraId="37AD3C79"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0BF5B31F"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7CC8C523" w14:textId="77777777" w:rsidR="00A4220A" w:rsidRPr="00337C03" w:rsidRDefault="00A4220A" w:rsidP="00A4220A">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21C89AD3" w14:textId="2E8699D8" w:rsidR="00A4220A" w:rsidRPr="00337C03" w:rsidRDefault="00A4220A" w:rsidP="00A4220A">
            <w:pPr>
              <w:spacing w:before="40" w:afterLines="40" w:after="96"/>
              <w:rPr>
                <w:rFonts w:ascii="Times New Roman" w:eastAsia="Times New Roman" w:hAnsi="Times New Roman" w:cs="Times New Roman"/>
                <w:b/>
                <w:bCs/>
                <w:sz w:val="24"/>
                <w:szCs w:val="24"/>
              </w:rPr>
            </w:pPr>
          </w:p>
        </w:tc>
      </w:tr>
      <w:tr w:rsidR="00A4220A" w:rsidRPr="007B4DF8" w14:paraId="520FC7B5" w14:textId="52FD339B" w:rsidTr="002643FE">
        <w:tblPrEx>
          <w:tblCellMar>
            <w:left w:w="115" w:type="dxa"/>
            <w:right w:w="115" w:type="dxa"/>
          </w:tblCellMar>
        </w:tblPrEx>
        <w:tc>
          <w:tcPr>
            <w:tcW w:w="737" w:type="dxa"/>
          </w:tcPr>
          <w:p w14:paraId="1229CFC8" w14:textId="4BCCDA68"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3668" w:type="dxa"/>
            <w:hideMark/>
          </w:tcPr>
          <w:p w14:paraId="1761B6F2" w14:textId="1B7C7F3C"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factors to consider when selecting clothing. </w:t>
            </w:r>
          </w:p>
        </w:tc>
        <w:tc>
          <w:tcPr>
            <w:tcW w:w="4648" w:type="dxa"/>
          </w:tcPr>
          <w:p w14:paraId="1AD4A5EA" w14:textId="77777777" w:rsidR="00A4220A" w:rsidRDefault="00A4220A" w:rsidP="00A4220A">
            <w:pPr>
              <w:pStyle w:val="NoSpacing"/>
              <w:rPr>
                <w:rFonts w:ascii="Times New Roman" w:hAnsi="Times New Roman" w:cs="Times New Roman"/>
                <w:bCs/>
                <w:sz w:val="24"/>
                <w:szCs w:val="24"/>
              </w:rPr>
            </w:pPr>
            <w:r w:rsidRPr="008D07B6">
              <w:rPr>
                <w:rFonts w:ascii="Times New Roman" w:hAnsi="Times New Roman" w:cs="Times New Roman"/>
                <w:bCs/>
                <w:sz w:val="24"/>
                <w:szCs w:val="24"/>
              </w:rPr>
              <w:t>Identification should include</w:t>
            </w:r>
          </w:p>
          <w:p w14:paraId="5EB8E55C" w14:textId="77777777" w:rsidR="00A4220A" w:rsidRPr="008D07B6" w:rsidRDefault="00A4220A" w:rsidP="00A4220A">
            <w:pPr>
              <w:pStyle w:val="NoSpacing"/>
              <w:rPr>
                <w:rFonts w:ascii="Times New Roman" w:hAnsi="Times New Roman" w:cs="Times New Roman"/>
                <w:bCs/>
                <w:sz w:val="24"/>
                <w:szCs w:val="24"/>
              </w:rPr>
            </w:pPr>
          </w:p>
          <w:p w14:paraId="6AEDC777" w14:textId="446048FC" w:rsidR="00A4220A" w:rsidRPr="008D07B6" w:rsidRDefault="00A4220A" w:rsidP="003E4B9F">
            <w:pPr>
              <w:pStyle w:val="NoSpacing"/>
              <w:numPr>
                <w:ilvl w:val="0"/>
                <w:numId w:val="162"/>
              </w:numPr>
              <w:rPr>
                <w:rFonts w:ascii="Times New Roman" w:hAnsi="Times New Roman" w:cs="Times New Roman"/>
                <w:bCs/>
                <w:sz w:val="24"/>
                <w:szCs w:val="24"/>
              </w:rPr>
            </w:pPr>
            <w:r w:rsidRPr="008D07B6">
              <w:rPr>
                <w:rFonts w:ascii="Times New Roman" w:hAnsi="Times New Roman" w:cs="Times New Roman"/>
                <w:bCs/>
                <w:sz w:val="24"/>
                <w:szCs w:val="24"/>
              </w:rPr>
              <w:t>the occasion</w:t>
            </w:r>
            <w:r>
              <w:rPr>
                <w:rFonts w:ascii="Times New Roman" w:hAnsi="Times New Roman" w:cs="Times New Roman"/>
                <w:bCs/>
                <w:sz w:val="24"/>
                <w:szCs w:val="24"/>
              </w:rPr>
              <w:t xml:space="preserve"> (i.e., formal, business, lounge, casual)</w:t>
            </w:r>
          </w:p>
          <w:p w14:paraId="3F0A08AE" w14:textId="77777777" w:rsidR="00A4220A" w:rsidRPr="008D07B6" w:rsidRDefault="00A4220A" w:rsidP="003E4B9F">
            <w:pPr>
              <w:pStyle w:val="NoSpacing"/>
              <w:numPr>
                <w:ilvl w:val="0"/>
                <w:numId w:val="162"/>
              </w:numPr>
              <w:rPr>
                <w:rFonts w:ascii="Times New Roman" w:hAnsi="Times New Roman" w:cs="Times New Roman"/>
                <w:bCs/>
                <w:sz w:val="24"/>
                <w:szCs w:val="24"/>
              </w:rPr>
            </w:pPr>
            <w:r w:rsidRPr="008D07B6">
              <w:rPr>
                <w:rFonts w:ascii="Times New Roman" w:hAnsi="Times New Roman" w:cs="Times New Roman"/>
                <w:bCs/>
                <w:sz w:val="24"/>
                <w:szCs w:val="24"/>
              </w:rPr>
              <w:t>clothing style, fad, or fashion</w:t>
            </w:r>
          </w:p>
          <w:p w14:paraId="7EFBDD24" w14:textId="77777777" w:rsidR="00A4220A" w:rsidRDefault="00A4220A" w:rsidP="003E4B9F">
            <w:pPr>
              <w:pStyle w:val="NoSpacing"/>
              <w:numPr>
                <w:ilvl w:val="0"/>
                <w:numId w:val="162"/>
              </w:numPr>
              <w:rPr>
                <w:rFonts w:ascii="Times New Roman" w:hAnsi="Times New Roman" w:cs="Times New Roman"/>
                <w:bCs/>
                <w:sz w:val="24"/>
                <w:szCs w:val="24"/>
              </w:rPr>
            </w:pPr>
            <w:r w:rsidRPr="008D07B6">
              <w:rPr>
                <w:rFonts w:ascii="Times New Roman" w:hAnsi="Times New Roman" w:cs="Times New Roman"/>
                <w:bCs/>
                <w:sz w:val="24"/>
                <w:szCs w:val="24"/>
              </w:rPr>
              <w:t>comfort and fit</w:t>
            </w:r>
          </w:p>
          <w:p w14:paraId="7966876F" w14:textId="4D448E31" w:rsidR="00A4220A" w:rsidRPr="005375AF" w:rsidRDefault="00A4220A" w:rsidP="003E4B9F">
            <w:pPr>
              <w:pStyle w:val="NoSpacing"/>
              <w:numPr>
                <w:ilvl w:val="0"/>
                <w:numId w:val="162"/>
              </w:numPr>
              <w:rPr>
                <w:rFonts w:ascii="Times New Roman" w:hAnsi="Times New Roman" w:cs="Times New Roman"/>
                <w:bCs/>
                <w:sz w:val="24"/>
                <w:szCs w:val="24"/>
                <w:lang w:val="fr-FR"/>
              </w:rPr>
            </w:pPr>
            <w:r w:rsidRPr="005375AF">
              <w:rPr>
                <w:rFonts w:ascii="Times New Roman" w:hAnsi="Times New Roman" w:cs="Times New Roman"/>
                <w:bCs/>
                <w:sz w:val="24"/>
                <w:szCs w:val="24"/>
                <w:lang w:val="fr-FR"/>
              </w:rPr>
              <w:lastRenderedPageBreak/>
              <w:t xml:space="preserve">textile (i.e., environmental </w:t>
            </w:r>
            <w:r>
              <w:rPr>
                <w:rFonts w:ascii="Times New Roman" w:hAnsi="Times New Roman" w:cs="Times New Roman"/>
                <w:bCs/>
                <w:sz w:val="24"/>
                <w:szCs w:val="24"/>
                <w:lang w:val="fr-FR"/>
              </w:rPr>
              <w:t>affect, flammability)</w:t>
            </w:r>
          </w:p>
          <w:p w14:paraId="1F5F976E" w14:textId="5DFA9C3D" w:rsidR="00A4220A" w:rsidRPr="008D07B6" w:rsidRDefault="00A4220A" w:rsidP="003E4B9F">
            <w:pPr>
              <w:pStyle w:val="NoSpacing"/>
              <w:numPr>
                <w:ilvl w:val="0"/>
                <w:numId w:val="162"/>
              </w:numPr>
              <w:rPr>
                <w:rFonts w:ascii="Times New Roman" w:hAnsi="Times New Roman" w:cs="Times New Roman"/>
                <w:bCs/>
                <w:sz w:val="24"/>
                <w:szCs w:val="24"/>
              </w:rPr>
            </w:pPr>
            <w:r w:rsidRPr="008D07B6">
              <w:rPr>
                <w:rFonts w:ascii="Times New Roman" w:hAnsi="Times New Roman" w:cs="Times New Roman"/>
                <w:bCs/>
                <w:sz w:val="24"/>
                <w:szCs w:val="24"/>
              </w:rPr>
              <w:t>quality of construction</w:t>
            </w:r>
            <w:r>
              <w:rPr>
                <w:rFonts w:ascii="Times New Roman" w:hAnsi="Times New Roman" w:cs="Times New Roman"/>
                <w:bCs/>
                <w:sz w:val="24"/>
                <w:szCs w:val="24"/>
              </w:rPr>
              <w:t xml:space="preserve"> </w:t>
            </w:r>
          </w:p>
          <w:p w14:paraId="2979227F" w14:textId="77777777" w:rsidR="00A4220A" w:rsidRPr="008D07B6" w:rsidRDefault="00A4220A" w:rsidP="003E4B9F">
            <w:pPr>
              <w:pStyle w:val="NoSpacing"/>
              <w:numPr>
                <w:ilvl w:val="0"/>
                <w:numId w:val="162"/>
              </w:numPr>
              <w:rPr>
                <w:rFonts w:ascii="Times New Roman" w:hAnsi="Times New Roman" w:cs="Times New Roman"/>
                <w:bCs/>
                <w:sz w:val="24"/>
                <w:szCs w:val="24"/>
              </w:rPr>
            </w:pPr>
            <w:r w:rsidRPr="008D07B6">
              <w:rPr>
                <w:rFonts w:ascii="Times New Roman" w:hAnsi="Times New Roman" w:cs="Times New Roman"/>
                <w:bCs/>
                <w:sz w:val="24"/>
                <w:szCs w:val="24"/>
              </w:rPr>
              <w:t>cost of purchase and cost per wear.</w:t>
            </w:r>
          </w:p>
          <w:p w14:paraId="1AB40E20" w14:textId="3AE2C0C1" w:rsidR="00A4220A" w:rsidRPr="007B4DF8" w:rsidRDefault="00A4220A" w:rsidP="00A4220A">
            <w:pPr>
              <w:pStyle w:val="NoSpacing"/>
              <w:rPr>
                <w:rFonts w:ascii="Times New Roman" w:hAnsi="Times New Roman" w:cs="Times New Roman"/>
                <w:bCs/>
                <w:sz w:val="24"/>
                <w:szCs w:val="24"/>
              </w:rPr>
            </w:pPr>
          </w:p>
        </w:tc>
        <w:tc>
          <w:tcPr>
            <w:tcW w:w="4053" w:type="dxa"/>
          </w:tcPr>
          <w:p w14:paraId="00A87CE4" w14:textId="5ACBEB47" w:rsidR="00A4220A" w:rsidRPr="00854B5B" w:rsidRDefault="00A4220A" w:rsidP="00A4220A">
            <w:pPr>
              <w:pStyle w:val="NoSpacing"/>
              <w:spacing w:after="60"/>
              <w:rPr>
                <w:rFonts w:ascii="Times New Roman" w:hAnsi="Times New Roman" w:cs="Times New Roman"/>
                <w:b/>
                <w:bCs/>
                <w:sz w:val="24"/>
                <w:szCs w:val="24"/>
              </w:rPr>
            </w:pPr>
            <w:r w:rsidRPr="00854B5B">
              <w:rPr>
                <w:rFonts w:ascii="Times New Roman" w:hAnsi="Times New Roman" w:cs="Times New Roman"/>
                <w:b/>
                <w:bCs/>
                <w:sz w:val="24"/>
                <w:szCs w:val="24"/>
              </w:rPr>
              <w:lastRenderedPageBreak/>
              <w:t>Process/Skill Questions:</w:t>
            </w:r>
          </w:p>
          <w:p w14:paraId="6D31DDBB" w14:textId="77777777" w:rsidR="00A4220A" w:rsidRPr="00854B5B" w:rsidRDefault="00A4220A" w:rsidP="00A4220A">
            <w:pPr>
              <w:pStyle w:val="NoSpacing"/>
              <w:rPr>
                <w:rFonts w:ascii="Times New Roman" w:hAnsi="Times New Roman" w:cs="Times New Roman"/>
                <w:b/>
                <w:sz w:val="24"/>
                <w:szCs w:val="24"/>
              </w:rPr>
            </w:pPr>
            <w:r w:rsidRPr="00854B5B">
              <w:rPr>
                <w:rFonts w:ascii="Times New Roman" w:hAnsi="Times New Roman" w:cs="Times New Roman"/>
                <w:b/>
                <w:sz w:val="24"/>
                <w:szCs w:val="24"/>
              </w:rPr>
              <w:t>Thinking</w:t>
            </w:r>
          </w:p>
          <w:p w14:paraId="7C3E854A" w14:textId="77777777" w:rsidR="00A4220A" w:rsidRPr="00854B5B" w:rsidRDefault="00A4220A" w:rsidP="003E4B9F">
            <w:pPr>
              <w:pStyle w:val="NoSpacing"/>
              <w:numPr>
                <w:ilvl w:val="0"/>
                <w:numId w:val="163"/>
              </w:numPr>
              <w:rPr>
                <w:rFonts w:ascii="Times New Roman" w:hAnsi="Times New Roman" w:cs="Times New Roman"/>
                <w:bCs/>
                <w:sz w:val="24"/>
                <w:szCs w:val="24"/>
              </w:rPr>
            </w:pPr>
            <w:r w:rsidRPr="00854B5B">
              <w:rPr>
                <w:rFonts w:ascii="Times New Roman" w:hAnsi="Times New Roman" w:cs="Times New Roman"/>
                <w:bCs/>
                <w:sz w:val="24"/>
                <w:szCs w:val="24"/>
              </w:rPr>
              <w:t>How is personal image reflected in the clothes people wear?</w:t>
            </w:r>
          </w:p>
          <w:p w14:paraId="058C50A3" w14:textId="77777777" w:rsidR="00A4220A" w:rsidRPr="00854B5B" w:rsidRDefault="00A4220A" w:rsidP="003E4B9F">
            <w:pPr>
              <w:pStyle w:val="NoSpacing"/>
              <w:numPr>
                <w:ilvl w:val="0"/>
                <w:numId w:val="163"/>
              </w:numPr>
              <w:rPr>
                <w:rFonts w:ascii="Times New Roman" w:hAnsi="Times New Roman" w:cs="Times New Roman"/>
                <w:bCs/>
                <w:sz w:val="24"/>
                <w:szCs w:val="24"/>
              </w:rPr>
            </w:pPr>
            <w:r w:rsidRPr="00854B5B">
              <w:rPr>
                <w:rFonts w:ascii="Times New Roman" w:hAnsi="Times New Roman" w:cs="Times New Roman"/>
                <w:bCs/>
                <w:sz w:val="24"/>
                <w:szCs w:val="24"/>
              </w:rPr>
              <w:lastRenderedPageBreak/>
              <w:t>Why are clothing choices sometimes a source of conflict in families?</w:t>
            </w:r>
          </w:p>
          <w:p w14:paraId="1E07292B" w14:textId="3B232D01" w:rsidR="00A4220A" w:rsidRPr="00854B5B" w:rsidRDefault="00A4220A" w:rsidP="003E4B9F">
            <w:pPr>
              <w:pStyle w:val="NoSpacing"/>
              <w:numPr>
                <w:ilvl w:val="0"/>
                <w:numId w:val="163"/>
              </w:numPr>
              <w:rPr>
                <w:rFonts w:ascii="Times New Roman" w:hAnsi="Times New Roman" w:cs="Times New Roman"/>
                <w:bCs/>
                <w:sz w:val="24"/>
                <w:szCs w:val="24"/>
              </w:rPr>
            </w:pPr>
            <w:r w:rsidRPr="00854B5B">
              <w:rPr>
                <w:rFonts w:ascii="Times New Roman" w:hAnsi="Times New Roman" w:cs="Times New Roman"/>
                <w:bCs/>
                <w:sz w:val="24"/>
                <w:szCs w:val="24"/>
              </w:rPr>
              <w:t xml:space="preserve">How can clothing affect those with sensory challenges? </w:t>
            </w:r>
          </w:p>
          <w:p w14:paraId="4E47A51D" w14:textId="2199C9F7" w:rsidR="00A4220A" w:rsidRPr="00854B5B" w:rsidRDefault="00A4220A" w:rsidP="003E4B9F">
            <w:pPr>
              <w:pStyle w:val="NoSpacing"/>
              <w:numPr>
                <w:ilvl w:val="0"/>
                <w:numId w:val="163"/>
              </w:numPr>
              <w:rPr>
                <w:rFonts w:ascii="Times New Roman" w:hAnsi="Times New Roman" w:cs="Times New Roman"/>
                <w:bCs/>
                <w:sz w:val="24"/>
                <w:szCs w:val="24"/>
              </w:rPr>
            </w:pPr>
            <w:r w:rsidRPr="00854B5B">
              <w:rPr>
                <w:rFonts w:ascii="Times New Roman" w:hAnsi="Times New Roman" w:cs="Times New Roman"/>
                <w:bCs/>
                <w:sz w:val="24"/>
                <w:szCs w:val="24"/>
              </w:rPr>
              <w:t xml:space="preserve">How do clothing needs change through the lifespan? </w:t>
            </w:r>
          </w:p>
          <w:p w14:paraId="72FE2E4A" w14:textId="77777777" w:rsidR="00A4220A" w:rsidRPr="00854B5B" w:rsidRDefault="00A4220A" w:rsidP="00A4220A">
            <w:pPr>
              <w:pStyle w:val="NoSpacing"/>
              <w:rPr>
                <w:rFonts w:ascii="Times New Roman" w:hAnsi="Times New Roman" w:cs="Times New Roman"/>
                <w:b/>
                <w:sz w:val="24"/>
                <w:szCs w:val="24"/>
              </w:rPr>
            </w:pPr>
            <w:r w:rsidRPr="00854B5B">
              <w:rPr>
                <w:rFonts w:ascii="Times New Roman" w:hAnsi="Times New Roman" w:cs="Times New Roman"/>
                <w:b/>
                <w:sz w:val="24"/>
                <w:szCs w:val="24"/>
              </w:rPr>
              <w:t>Communication</w:t>
            </w:r>
          </w:p>
          <w:p w14:paraId="1C42CC1D" w14:textId="77777777" w:rsidR="00A4220A" w:rsidRPr="00854B5B" w:rsidRDefault="00A4220A" w:rsidP="003E4B9F">
            <w:pPr>
              <w:pStyle w:val="NoSpacing"/>
              <w:numPr>
                <w:ilvl w:val="0"/>
                <w:numId w:val="164"/>
              </w:numPr>
              <w:rPr>
                <w:rFonts w:ascii="Times New Roman" w:hAnsi="Times New Roman" w:cs="Times New Roman"/>
                <w:bCs/>
                <w:sz w:val="24"/>
                <w:szCs w:val="24"/>
              </w:rPr>
            </w:pPr>
            <w:r w:rsidRPr="00854B5B">
              <w:rPr>
                <w:rFonts w:ascii="Times New Roman" w:hAnsi="Times New Roman" w:cs="Times New Roman"/>
                <w:bCs/>
                <w:sz w:val="24"/>
                <w:szCs w:val="24"/>
              </w:rPr>
              <w:t>What message does clothing selection convey to employers and co-workers? To teachers? To classmates? To friends?</w:t>
            </w:r>
          </w:p>
          <w:p w14:paraId="499D387F" w14:textId="674572A2" w:rsidR="00A4220A" w:rsidRPr="00854B5B" w:rsidRDefault="00A4220A" w:rsidP="003E4B9F">
            <w:pPr>
              <w:pStyle w:val="NoSpacing"/>
              <w:numPr>
                <w:ilvl w:val="0"/>
                <w:numId w:val="164"/>
              </w:numPr>
              <w:rPr>
                <w:rFonts w:ascii="Times New Roman" w:hAnsi="Times New Roman" w:cs="Times New Roman"/>
                <w:bCs/>
                <w:sz w:val="24"/>
                <w:szCs w:val="24"/>
              </w:rPr>
            </w:pPr>
            <w:r w:rsidRPr="00854B5B">
              <w:rPr>
                <w:rFonts w:ascii="Times New Roman" w:hAnsi="Times New Roman" w:cs="Times New Roman"/>
                <w:bCs/>
                <w:sz w:val="24"/>
                <w:szCs w:val="24"/>
              </w:rPr>
              <w:t>What criteria does one use when deciding whether one’s clothing choices are appropriate?</w:t>
            </w:r>
          </w:p>
          <w:p w14:paraId="2F8D3050" w14:textId="77777777" w:rsidR="00A4220A" w:rsidRPr="00854B5B" w:rsidRDefault="00A4220A" w:rsidP="00A4220A">
            <w:pPr>
              <w:pStyle w:val="NoSpacing"/>
              <w:rPr>
                <w:rFonts w:ascii="Times New Roman" w:hAnsi="Times New Roman" w:cs="Times New Roman"/>
                <w:b/>
                <w:sz w:val="24"/>
                <w:szCs w:val="24"/>
              </w:rPr>
            </w:pPr>
            <w:r w:rsidRPr="00854B5B">
              <w:rPr>
                <w:rFonts w:ascii="Times New Roman" w:hAnsi="Times New Roman" w:cs="Times New Roman"/>
                <w:b/>
                <w:sz w:val="24"/>
                <w:szCs w:val="24"/>
              </w:rPr>
              <w:t>Leadership</w:t>
            </w:r>
          </w:p>
          <w:p w14:paraId="56832E2D" w14:textId="521D987D" w:rsidR="00A4220A" w:rsidRPr="00854B5B" w:rsidRDefault="00A4220A" w:rsidP="003E4B9F">
            <w:pPr>
              <w:pStyle w:val="NoSpacing"/>
              <w:numPr>
                <w:ilvl w:val="0"/>
                <w:numId w:val="165"/>
              </w:numPr>
              <w:rPr>
                <w:rFonts w:ascii="Times New Roman" w:hAnsi="Times New Roman" w:cs="Times New Roman"/>
                <w:bCs/>
                <w:sz w:val="24"/>
                <w:szCs w:val="24"/>
              </w:rPr>
            </w:pPr>
            <w:r w:rsidRPr="00854B5B">
              <w:rPr>
                <w:rFonts w:ascii="Times New Roman" w:hAnsi="Times New Roman" w:cs="Times New Roman"/>
                <w:bCs/>
                <w:sz w:val="24"/>
                <w:szCs w:val="24"/>
              </w:rPr>
              <w:t>How does one’s clothing selection enhance one’s professionalism?</w:t>
            </w:r>
          </w:p>
          <w:p w14:paraId="018F4845" w14:textId="37E646E4" w:rsidR="00A4220A" w:rsidRPr="00854B5B" w:rsidRDefault="00A4220A" w:rsidP="003E4B9F">
            <w:pPr>
              <w:pStyle w:val="NoSpacing"/>
              <w:numPr>
                <w:ilvl w:val="0"/>
                <w:numId w:val="165"/>
              </w:numPr>
              <w:rPr>
                <w:rFonts w:ascii="Times New Roman" w:hAnsi="Times New Roman" w:cs="Times New Roman"/>
                <w:bCs/>
                <w:sz w:val="24"/>
                <w:szCs w:val="24"/>
              </w:rPr>
            </w:pPr>
            <w:r w:rsidRPr="00854B5B">
              <w:rPr>
                <w:rFonts w:ascii="Times New Roman" w:hAnsi="Times New Roman" w:cs="Times New Roman"/>
                <w:bCs/>
                <w:sz w:val="24"/>
                <w:szCs w:val="24"/>
              </w:rPr>
              <w:t>What happens when one’s choice of clothing is inappropriate in a particular setting?</w:t>
            </w:r>
          </w:p>
          <w:p w14:paraId="70D44353" w14:textId="77777777" w:rsidR="00A4220A" w:rsidRPr="00854B5B" w:rsidRDefault="00A4220A" w:rsidP="00A4220A">
            <w:pPr>
              <w:pStyle w:val="NoSpacing"/>
              <w:rPr>
                <w:rFonts w:ascii="Times New Roman" w:hAnsi="Times New Roman" w:cs="Times New Roman"/>
                <w:b/>
                <w:sz w:val="24"/>
                <w:szCs w:val="24"/>
              </w:rPr>
            </w:pPr>
            <w:r w:rsidRPr="00854B5B">
              <w:rPr>
                <w:rFonts w:ascii="Times New Roman" w:hAnsi="Times New Roman" w:cs="Times New Roman"/>
                <w:b/>
                <w:sz w:val="24"/>
                <w:szCs w:val="24"/>
              </w:rPr>
              <w:t>Management</w:t>
            </w:r>
          </w:p>
          <w:p w14:paraId="77DD50B0" w14:textId="77777777" w:rsidR="0054133F" w:rsidRPr="0054133F" w:rsidRDefault="00A4220A" w:rsidP="0054133F">
            <w:pPr>
              <w:pStyle w:val="ListParagraph"/>
              <w:numPr>
                <w:ilvl w:val="0"/>
                <w:numId w:val="244"/>
              </w:numPr>
              <w:spacing w:line="300" w:lineRule="atLeast"/>
              <w:rPr>
                <w:rFonts w:ascii="Times New Roman" w:hAnsi="Times New Roman" w:cs="Times New Roman"/>
                <w:bCs/>
                <w:sz w:val="24"/>
                <w:szCs w:val="24"/>
              </w:rPr>
            </w:pPr>
            <w:r w:rsidRPr="00777870">
              <w:rPr>
                <w:rFonts w:ascii="Times New Roman" w:eastAsia="Times New Roman" w:hAnsi="Times New Roman" w:cs="Times New Roman"/>
                <w:sz w:val="24"/>
                <w:szCs w:val="24"/>
              </w:rPr>
              <w:t xml:space="preserve">How can organizing </w:t>
            </w:r>
            <w:r>
              <w:rPr>
                <w:rFonts w:ascii="Times New Roman" w:eastAsia="Times New Roman" w:hAnsi="Times New Roman" w:cs="Times New Roman"/>
                <w:sz w:val="24"/>
                <w:szCs w:val="24"/>
              </w:rPr>
              <w:t>one’s</w:t>
            </w:r>
            <w:r w:rsidRPr="00777870">
              <w:rPr>
                <w:rFonts w:ascii="Times New Roman" w:eastAsia="Times New Roman" w:hAnsi="Times New Roman" w:cs="Times New Roman"/>
                <w:sz w:val="24"/>
                <w:szCs w:val="24"/>
              </w:rPr>
              <w:t xml:space="preserve"> wardrobe </w:t>
            </w:r>
            <w:r>
              <w:rPr>
                <w:rFonts w:ascii="Times New Roman" w:eastAsia="Times New Roman" w:hAnsi="Times New Roman" w:cs="Times New Roman"/>
                <w:sz w:val="24"/>
                <w:szCs w:val="24"/>
              </w:rPr>
              <w:t xml:space="preserve">facilitate appropriate </w:t>
            </w:r>
            <w:r w:rsidRPr="00777870">
              <w:rPr>
                <w:rFonts w:ascii="Times New Roman" w:eastAsia="Times New Roman" w:hAnsi="Times New Roman" w:cs="Times New Roman"/>
                <w:sz w:val="24"/>
                <w:szCs w:val="24"/>
              </w:rPr>
              <w:t xml:space="preserve">clothing </w:t>
            </w:r>
            <w:r>
              <w:rPr>
                <w:rFonts w:ascii="Times New Roman" w:eastAsia="Times New Roman" w:hAnsi="Times New Roman" w:cs="Times New Roman"/>
                <w:sz w:val="24"/>
                <w:szCs w:val="24"/>
              </w:rPr>
              <w:t>selection</w:t>
            </w:r>
            <w:r w:rsidRPr="00777870">
              <w:rPr>
                <w:rFonts w:ascii="Times New Roman" w:eastAsia="Times New Roman" w:hAnsi="Times New Roman" w:cs="Times New Roman"/>
                <w:sz w:val="24"/>
                <w:szCs w:val="24"/>
              </w:rPr>
              <w:t>?</w:t>
            </w:r>
          </w:p>
          <w:p w14:paraId="2D277B8D" w14:textId="0F84E1F6" w:rsidR="00A4220A" w:rsidRPr="00854B5B" w:rsidRDefault="00A4220A" w:rsidP="0054133F">
            <w:pPr>
              <w:pStyle w:val="ListParagraph"/>
              <w:numPr>
                <w:ilvl w:val="0"/>
                <w:numId w:val="244"/>
              </w:numPr>
              <w:spacing w:line="300" w:lineRule="atLeast"/>
              <w:rPr>
                <w:rFonts w:ascii="Times New Roman" w:hAnsi="Times New Roman" w:cs="Times New Roman"/>
                <w:bCs/>
                <w:sz w:val="24"/>
                <w:szCs w:val="24"/>
              </w:rPr>
            </w:pPr>
            <w:r w:rsidRPr="00777870">
              <w:rPr>
                <w:rFonts w:ascii="Times New Roman" w:eastAsia="Times New Roman" w:hAnsi="Times New Roman" w:cs="Times New Roman"/>
                <w:sz w:val="24"/>
                <w:szCs w:val="24"/>
              </w:rPr>
              <w:t xml:space="preserve">When faced with two suitable options, what decision-making strategies can help </w:t>
            </w:r>
            <w:r>
              <w:rPr>
                <w:rFonts w:ascii="Times New Roman" w:eastAsia="Times New Roman" w:hAnsi="Times New Roman" w:cs="Times New Roman"/>
                <w:sz w:val="24"/>
                <w:szCs w:val="24"/>
              </w:rPr>
              <w:t>one</w:t>
            </w:r>
            <w:r w:rsidRPr="00777870">
              <w:rPr>
                <w:rFonts w:ascii="Times New Roman" w:eastAsia="Times New Roman" w:hAnsi="Times New Roman" w:cs="Times New Roman"/>
                <w:sz w:val="24"/>
                <w:szCs w:val="24"/>
              </w:rPr>
              <w:t xml:space="preserve"> choose the best one?</w:t>
            </w:r>
          </w:p>
        </w:tc>
        <w:tc>
          <w:tcPr>
            <w:tcW w:w="2741" w:type="dxa"/>
          </w:tcPr>
          <w:p w14:paraId="5406FCE5" w14:textId="5AD4CBC1" w:rsidR="00A4220A" w:rsidRPr="00337C03" w:rsidRDefault="00A4220A" w:rsidP="00A4220A">
            <w:pPr>
              <w:rPr>
                <w:rFonts w:ascii="Times New Roman" w:hAnsi="Times New Roman" w:cs="Times New Roman"/>
                <w:sz w:val="24"/>
                <w:szCs w:val="24"/>
              </w:rPr>
            </w:pPr>
            <w:r w:rsidRPr="004D36DC">
              <w:rPr>
                <w:rFonts w:ascii="Times New Roman" w:hAnsi="Times New Roman" w:cs="Times New Roman"/>
                <w:bCs/>
                <w:sz w:val="24"/>
                <w:szCs w:val="24"/>
              </w:rPr>
              <w:lastRenderedPageBreak/>
              <w:t>English: 9.RV, 9.RI, 10.RV, 10.RI, 11.RV, 11.RI, 12.RV, 12.RI</w:t>
            </w:r>
          </w:p>
        </w:tc>
        <w:tc>
          <w:tcPr>
            <w:tcW w:w="2863" w:type="dxa"/>
          </w:tcPr>
          <w:p w14:paraId="3491DDA4"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5AF0AE4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5E59A6A3"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305AAFCE"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22173D9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70A295D5"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85AED43" w14:textId="77777777" w:rsidR="00A4220A" w:rsidRPr="00337C03" w:rsidRDefault="00A4220A" w:rsidP="00A4220A">
            <w:pPr>
              <w:pStyle w:val="ListParagraph"/>
              <w:rPr>
                <w:rFonts w:ascii="Times New Roman" w:hAnsi="Times New Roman" w:cs="Times New Roman"/>
                <w:sz w:val="24"/>
                <w:szCs w:val="24"/>
              </w:rPr>
            </w:pPr>
          </w:p>
          <w:p w14:paraId="434CF7EF"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7AD0686F"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284357A5"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3A862F61"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48D47F4B" w14:textId="77777777" w:rsidR="00A4220A" w:rsidRDefault="00A4220A" w:rsidP="00A4220A">
            <w:pPr>
              <w:rPr>
                <w:rFonts w:ascii="Times New Roman" w:hAnsi="Times New Roman" w:cs="Times New Roman"/>
                <w:b/>
                <w:sz w:val="24"/>
                <w:szCs w:val="24"/>
                <w:u w:val="single"/>
              </w:rPr>
            </w:pPr>
          </w:p>
          <w:p w14:paraId="04616A27" w14:textId="77777777" w:rsidR="00845814" w:rsidRPr="00337C03" w:rsidRDefault="00845814" w:rsidP="00A4220A">
            <w:pPr>
              <w:rPr>
                <w:rFonts w:ascii="Times New Roman" w:hAnsi="Times New Roman" w:cs="Times New Roman"/>
                <w:b/>
                <w:sz w:val="24"/>
                <w:szCs w:val="24"/>
                <w:u w:val="single"/>
              </w:rPr>
            </w:pPr>
          </w:p>
          <w:p w14:paraId="1B243F08"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5892E72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Fashion Construction</w:t>
            </w:r>
          </w:p>
          <w:p w14:paraId="16B9B2E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Fashion Design</w:t>
            </w:r>
          </w:p>
          <w:p w14:paraId="6D123B6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F7E1B03"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53DF2345"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3258FE8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1B2999E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56B196A7" w14:textId="77777777" w:rsidR="00A4220A" w:rsidRPr="00337C03" w:rsidRDefault="00A4220A" w:rsidP="00A4220A">
            <w:pPr>
              <w:pStyle w:val="NoSpacing"/>
              <w:rPr>
                <w:rFonts w:ascii="Times New Roman" w:hAnsi="Times New Roman" w:cs="Times New Roman"/>
                <w:bCs/>
                <w:sz w:val="24"/>
                <w:szCs w:val="24"/>
              </w:rPr>
            </w:pPr>
          </w:p>
        </w:tc>
      </w:tr>
      <w:tr w:rsidR="00A4220A" w:rsidRPr="007B4DF8" w14:paraId="29F8C35C" w14:textId="75ED5A3C" w:rsidTr="002643FE">
        <w:tblPrEx>
          <w:tblCellMar>
            <w:left w:w="115" w:type="dxa"/>
            <w:right w:w="115" w:type="dxa"/>
          </w:tblCellMar>
        </w:tblPrEx>
        <w:tc>
          <w:tcPr>
            <w:tcW w:w="737" w:type="dxa"/>
          </w:tcPr>
          <w:p w14:paraId="0E954FD2" w14:textId="25DEBC98" w:rsidR="00A4220A"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73</w:t>
            </w:r>
          </w:p>
          <w:p w14:paraId="601D1465" w14:textId="3D0F1A7A" w:rsidR="00A4220A" w:rsidRPr="007B4DF8" w:rsidRDefault="00A4220A" w:rsidP="00A4220A">
            <w:pPr>
              <w:spacing w:before="40" w:afterLines="40" w:after="96"/>
              <w:rPr>
                <w:rFonts w:ascii="Times New Roman" w:eastAsia="Times New Roman" w:hAnsi="Times New Roman" w:cs="Times New Roman"/>
                <w:sz w:val="24"/>
                <w:szCs w:val="24"/>
              </w:rPr>
            </w:pPr>
          </w:p>
        </w:tc>
        <w:tc>
          <w:tcPr>
            <w:tcW w:w="3668" w:type="dxa"/>
            <w:hideMark/>
          </w:tcPr>
          <w:p w14:paraId="426D4AF6" w14:textId="6914DADC"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Demonstrate clothing maintenance. </w:t>
            </w:r>
          </w:p>
        </w:tc>
        <w:tc>
          <w:tcPr>
            <w:tcW w:w="4648" w:type="dxa"/>
          </w:tcPr>
          <w:p w14:paraId="5D04CC23" w14:textId="7F887CDD" w:rsidR="00A4220A" w:rsidRDefault="00A4220A" w:rsidP="00A4220A">
            <w:pPr>
              <w:pStyle w:val="NoSpacing"/>
              <w:rPr>
                <w:rFonts w:ascii="Times New Roman" w:hAnsi="Times New Roman" w:cs="Times New Roman"/>
                <w:sz w:val="24"/>
                <w:szCs w:val="24"/>
              </w:rPr>
            </w:pPr>
            <w:r w:rsidRPr="008D07B6">
              <w:rPr>
                <w:rFonts w:ascii="Times New Roman" w:hAnsi="Times New Roman" w:cs="Times New Roman"/>
                <w:sz w:val="24"/>
                <w:szCs w:val="24"/>
              </w:rPr>
              <w:t xml:space="preserve">Demonstration </w:t>
            </w:r>
            <w:r>
              <w:rPr>
                <w:rFonts w:ascii="Times New Roman" w:hAnsi="Times New Roman" w:cs="Times New Roman"/>
                <w:sz w:val="24"/>
                <w:szCs w:val="24"/>
              </w:rPr>
              <w:t>should</w:t>
            </w:r>
            <w:r w:rsidRPr="008D07B6">
              <w:rPr>
                <w:rFonts w:ascii="Times New Roman" w:hAnsi="Times New Roman" w:cs="Times New Roman"/>
                <w:sz w:val="24"/>
                <w:szCs w:val="24"/>
              </w:rPr>
              <w:t xml:space="preserve"> include </w:t>
            </w:r>
          </w:p>
          <w:p w14:paraId="642E0ACC" w14:textId="77777777" w:rsidR="00A4220A" w:rsidRPr="008D07B6" w:rsidRDefault="00A4220A" w:rsidP="00A4220A">
            <w:pPr>
              <w:pStyle w:val="NoSpacing"/>
              <w:rPr>
                <w:rFonts w:ascii="Times New Roman" w:hAnsi="Times New Roman" w:cs="Times New Roman"/>
                <w:sz w:val="24"/>
                <w:szCs w:val="24"/>
              </w:rPr>
            </w:pPr>
          </w:p>
          <w:p w14:paraId="5018BF56" w14:textId="62A17D62" w:rsidR="00A4220A" w:rsidRDefault="00A4220A" w:rsidP="003E4B9F">
            <w:pPr>
              <w:pStyle w:val="NoSpacing"/>
              <w:numPr>
                <w:ilvl w:val="0"/>
                <w:numId w:val="167"/>
              </w:numPr>
              <w:rPr>
                <w:rFonts w:ascii="Times New Roman" w:hAnsi="Times New Roman" w:cs="Times New Roman"/>
                <w:sz w:val="24"/>
                <w:szCs w:val="24"/>
              </w:rPr>
            </w:pPr>
            <w:r>
              <w:rPr>
                <w:rFonts w:ascii="Times New Roman" w:hAnsi="Times New Roman" w:cs="Times New Roman"/>
                <w:sz w:val="24"/>
                <w:szCs w:val="24"/>
              </w:rPr>
              <w:t>interpreting care labels and instructions</w:t>
            </w:r>
          </w:p>
          <w:p w14:paraId="1C18432B" w14:textId="12DBB154" w:rsidR="00A4220A" w:rsidRDefault="00A4220A" w:rsidP="003E4B9F">
            <w:pPr>
              <w:pStyle w:val="NoSpacing"/>
              <w:numPr>
                <w:ilvl w:val="0"/>
                <w:numId w:val="167"/>
              </w:numPr>
              <w:rPr>
                <w:rFonts w:ascii="Times New Roman" w:hAnsi="Times New Roman" w:cs="Times New Roman"/>
                <w:sz w:val="24"/>
                <w:szCs w:val="24"/>
              </w:rPr>
            </w:pPr>
            <w:r w:rsidRPr="008D07B6">
              <w:rPr>
                <w:rFonts w:ascii="Times New Roman" w:hAnsi="Times New Roman" w:cs="Times New Roman"/>
                <w:sz w:val="24"/>
                <w:szCs w:val="24"/>
              </w:rPr>
              <w:t>launderin</w:t>
            </w:r>
            <w:r>
              <w:rPr>
                <w:rFonts w:ascii="Times New Roman" w:hAnsi="Times New Roman" w:cs="Times New Roman"/>
                <w:sz w:val="24"/>
                <w:szCs w:val="24"/>
              </w:rPr>
              <w:t xml:space="preserve">g, including sorting, </w:t>
            </w:r>
            <w:r w:rsidRPr="008D07B6">
              <w:rPr>
                <w:rFonts w:ascii="Times New Roman" w:hAnsi="Times New Roman" w:cs="Times New Roman"/>
                <w:sz w:val="24"/>
                <w:szCs w:val="24"/>
              </w:rPr>
              <w:t xml:space="preserve">washing, drying, folding, ironing, steaming, </w:t>
            </w:r>
            <w:r>
              <w:rPr>
                <w:rFonts w:ascii="Times New Roman" w:hAnsi="Times New Roman" w:cs="Times New Roman"/>
                <w:sz w:val="24"/>
                <w:szCs w:val="24"/>
              </w:rPr>
              <w:t>caring for different fabrics per instructions</w:t>
            </w:r>
          </w:p>
          <w:p w14:paraId="33EF5B07" w14:textId="112E9569" w:rsidR="00A4220A" w:rsidRPr="008D07B6" w:rsidRDefault="00A4220A" w:rsidP="003E4B9F">
            <w:pPr>
              <w:pStyle w:val="NoSpacing"/>
              <w:numPr>
                <w:ilvl w:val="0"/>
                <w:numId w:val="167"/>
              </w:numPr>
              <w:rPr>
                <w:rFonts w:ascii="Times New Roman" w:hAnsi="Times New Roman" w:cs="Times New Roman"/>
                <w:sz w:val="24"/>
                <w:szCs w:val="24"/>
              </w:rPr>
            </w:pPr>
            <w:r>
              <w:rPr>
                <w:rFonts w:ascii="Times New Roman" w:hAnsi="Times New Roman" w:cs="Times New Roman"/>
                <w:sz w:val="24"/>
                <w:szCs w:val="24"/>
              </w:rPr>
              <w:t>cleaning shoes and accessories</w:t>
            </w:r>
          </w:p>
          <w:p w14:paraId="4C8FE424" w14:textId="10A0BC68" w:rsidR="00A4220A" w:rsidRDefault="00A4220A" w:rsidP="003E4B9F">
            <w:pPr>
              <w:pStyle w:val="NoSpacing"/>
              <w:numPr>
                <w:ilvl w:val="0"/>
                <w:numId w:val="167"/>
              </w:numPr>
              <w:rPr>
                <w:rFonts w:ascii="Times New Roman" w:hAnsi="Times New Roman" w:cs="Times New Roman"/>
                <w:sz w:val="24"/>
                <w:szCs w:val="24"/>
              </w:rPr>
            </w:pPr>
            <w:r>
              <w:rPr>
                <w:rFonts w:ascii="Times New Roman" w:hAnsi="Times New Roman" w:cs="Times New Roman"/>
                <w:sz w:val="24"/>
                <w:szCs w:val="24"/>
              </w:rPr>
              <w:t>storing clothing (i.e., hanging, folding).</w:t>
            </w:r>
          </w:p>
          <w:p w14:paraId="72A5DF78" w14:textId="77777777" w:rsidR="00A4220A" w:rsidRDefault="00A4220A" w:rsidP="00A4220A">
            <w:pPr>
              <w:pStyle w:val="NoSpacing"/>
              <w:rPr>
                <w:rFonts w:ascii="Times New Roman" w:hAnsi="Times New Roman" w:cs="Times New Roman"/>
                <w:sz w:val="24"/>
                <w:szCs w:val="24"/>
              </w:rPr>
            </w:pPr>
          </w:p>
          <w:p w14:paraId="1F64F465" w14:textId="77777777" w:rsidR="00A4220A" w:rsidRDefault="00A4220A" w:rsidP="00A4220A">
            <w:pPr>
              <w:pStyle w:val="NoSpacing"/>
              <w:rPr>
                <w:rFonts w:ascii="Times New Roman" w:hAnsi="Times New Roman" w:cs="Times New Roman"/>
                <w:b/>
                <w:bCs/>
                <w:sz w:val="24"/>
                <w:szCs w:val="24"/>
              </w:rPr>
            </w:pPr>
            <w:r w:rsidRPr="00777870">
              <w:rPr>
                <w:rFonts w:ascii="Times New Roman" w:hAnsi="Times New Roman" w:cs="Times New Roman"/>
                <w:b/>
                <w:bCs/>
                <w:sz w:val="24"/>
                <w:szCs w:val="24"/>
              </w:rPr>
              <w:t>Teacher Resource</w:t>
            </w:r>
            <w:r>
              <w:rPr>
                <w:rFonts w:ascii="Times New Roman" w:hAnsi="Times New Roman" w:cs="Times New Roman"/>
                <w:b/>
                <w:bCs/>
                <w:sz w:val="24"/>
                <w:szCs w:val="24"/>
              </w:rPr>
              <w:t>:</w:t>
            </w:r>
          </w:p>
          <w:p w14:paraId="75E1A1E5" w14:textId="016890B1" w:rsidR="00A4220A" w:rsidRPr="00777870" w:rsidRDefault="00A4220A" w:rsidP="00DD1955">
            <w:pPr>
              <w:pStyle w:val="NoSpacing"/>
              <w:ind w:left="360"/>
              <w:rPr>
                <w:rFonts w:ascii="Times New Roman" w:hAnsi="Times New Roman" w:cs="Times New Roman"/>
                <w:b/>
                <w:bCs/>
                <w:sz w:val="24"/>
                <w:szCs w:val="24"/>
              </w:rPr>
            </w:pPr>
            <w:hyperlink r:id="rId68" w:history="1">
              <w:r w:rsidRPr="00FA624B">
                <w:rPr>
                  <w:rFonts w:ascii="Times New Roman" w:hAnsi="Times New Roman" w:cs="Times New Roman"/>
                  <w:color w:val="4472C4" w:themeColor="accent1"/>
                  <w:sz w:val="24"/>
                  <w:szCs w:val="24"/>
                </w:rPr>
                <w:t>Clean Clothes</w:t>
              </w:r>
              <w:r w:rsidRPr="00777870">
                <w:rPr>
                  <w:rFonts w:ascii="Times New Roman" w:hAnsi="Times New Roman" w:cs="Times New Roman"/>
                  <w:sz w:val="24"/>
                  <w:szCs w:val="24"/>
                </w:rPr>
                <w:t>,</w:t>
              </w:r>
            </w:hyperlink>
            <w:r w:rsidRPr="00777870">
              <w:rPr>
                <w:rFonts w:ascii="Times New Roman" w:hAnsi="Times New Roman" w:cs="Times New Roman"/>
                <w:sz w:val="24"/>
                <w:szCs w:val="24"/>
              </w:rPr>
              <w:t xml:space="preserve"> American Cleaning Institute (ACI)</w:t>
            </w:r>
          </w:p>
        </w:tc>
        <w:tc>
          <w:tcPr>
            <w:tcW w:w="4053" w:type="dxa"/>
          </w:tcPr>
          <w:p w14:paraId="151838BF" w14:textId="77777777" w:rsidR="00A4220A" w:rsidRPr="00854B5B" w:rsidRDefault="00A4220A" w:rsidP="00A4220A">
            <w:pPr>
              <w:pStyle w:val="NoSpacing"/>
              <w:spacing w:after="60"/>
              <w:rPr>
                <w:rFonts w:ascii="Times New Roman" w:hAnsi="Times New Roman" w:cs="Times New Roman"/>
                <w:sz w:val="24"/>
                <w:szCs w:val="24"/>
              </w:rPr>
            </w:pPr>
            <w:r w:rsidRPr="00854B5B">
              <w:rPr>
                <w:rFonts w:ascii="Times New Roman" w:hAnsi="Times New Roman" w:cs="Times New Roman"/>
                <w:b/>
                <w:bCs/>
                <w:sz w:val="24"/>
                <w:szCs w:val="24"/>
              </w:rPr>
              <w:t>Process/Skill Questions:</w:t>
            </w:r>
          </w:p>
          <w:p w14:paraId="5D45AF0F" w14:textId="77777777" w:rsidR="00A4220A" w:rsidRPr="00854B5B" w:rsidRDefault="00A4220A" w:rsidP="00A4220A">
            <w:pPr>
              <w:pStyle w:val="NoSpacing"/>
              <w:rPr>
                <w:rFonts w:ascii="Times New Roman" w:hAnsi="Times New Roman" w:cs="Times New Roman"/>
                <w:b/>
                <w:bCs/>
                <w:sz w:val="24"/>
                <w:szCs w:val="24"/>
              </w:rPr>
            </w:pPr>
            <w:r w:rsidRPr="00854B5B">
              <w:rPr>
                <w:rFonts w:ascii="Times New Roman" w:hAnsi="Times New Roman" w:cs="Times New Roman"/>
                <w:b/>
                <w:bCs/>
                <w:sz w:val="24"/>
                <w:szCs w:val="24"/>
              </w:rPr>
              <w:t>Thinking</w:t>
            </w:r>
          </w:p>
          <w:p w14:paraId="6BF70745" w14:textId="23837E8A" w:rsidR="00A4220A" w:rsidRPr="00854B5B" w:rsidRDefault="00A4220A" w:rsidP="003E4B9F">
            <w:pPr>
              <w:pStyle w:val="NoSpacing"/>
              <w:numPr>
                <w:ilvl w:val="0"/>
                <w:numId w:val="168"/>
              </w:numPr>
              <w:rPr>
                <w:rFonts w:ascii="Times New Roman" w:hAnsi="Times New Roman" w:cs="Times New Roman"/>
                <w:sz w:val="24"/>
                <w:szCs w:val="24"/>
              </w:rPr>
            </w:pPr>
            <w:r w:rsidRPr="00854B5B">
              <w:rPr>
                <w:rFonts w:ascii="Times New Roman" w:hAnsi="Times New Roman" w:cs="Times New Roman"/>
                <w:sz w:val="24"/>
                <w:szCs w:val="24"/>
              </w:rPr>
              <w:t xml:space="preserve">What criteria </w:t>
            </w:r>
            <w:r>
              <w:rPr>
                <w:rFonts w:ascii="Times New Roman" w:hAnsi="Times New Roman" w:cs="Times New Roman"/>
                <w:sz w:val="24"/>
                <w:szCs w:val="24"/>
              </w:rPr>
              <w:t>should one</w:t>
            </w:r>
            <w:r w:rsidRPr="00854B5B">
              <w:rPr>
                <w:rFonts w:ascii="Times New Roman" w:hAnsi="Times New Roman" w:cs="Times New Roman"/>
                <w:sz w:val="24"/>
                <w:szCs w:val="24"/>
              </w:rPr>
              <w:t xml:space="preserve"> use to evaluate clothing maintenance, minor repairs, and basic clothing construction?</w:t>
            </w:r>
          </w:p>
          <w:p w14:paraId="7EDEC545" w14:textId="260C2D49" w:rsidR="00A4220A" w:rsidRPr="00854B5B" w:rsidRDefault="00A4220A" w:rsidP="003E4B9F">
            <w:pPr>
              <w:pStyle w:val="NoSpacing"/>
              <w:numPr>
                <w:ilvl w:val="0"/>
                <w:numId w:val="168"/>
              </w:numPr>
              <w:rPr>
                <w:rFonts w:ascii="Times New Roman" w:hAnsi="Times New Roman" w:cs="Times New Roman"/>
                <w:sz w:val="24"/>
                <w:szCs w:val="24"/>
              </w:rPr>
            </w:pPr>
            <w:r w:rsidRPr="00854B5B">
              <w:rPr>
                <w:rFonts w:ascii="Times New Roman" w:hAnsi="Times New Roman" w:cs="Times New Roman"/>
                <w:sz w:val="24"/>
                <w:szCs w:val="24"/>
              </w:rPr>
              <w:t>What will happen if one cannot take care of one’s clothing?</w:t>
            </w:r>
          </w:p>
          <w:p w14:paraId="4342D4CA" w14:textId="77777777" w:rsidR="00A4220A" w:rsidRPr="00854B5B" w:rsidRDefault="00A4220A" w:rsidP="00A4220A">
            <w:pPr>
              <w:pStyle w:val="NoSpacing"/>
              <w:rPr>
                <w:rFonts w:ascii="Times New Roman" w:hAnsi="Times New Roman" w:cs="Times New Roman"/>
                <w:b/>
                <w:bCs/>
                <w:sz w:val="24"/>
                <w:szCs w:val="24"/>
              </w:rPr>
            </w:pPr>
            <w:r w:rsidRPr="00854B5B">
              <w:rPr>
                <w:rFonts w:ascii="Times New Roman" w:hAnsi="Times New Roman" w:cs="Times New Roman"/>
                <w:b/>
                <w:bCs/>
                <w:sz w:val="24"/>
                <w:szCs w:val="24"/>
              </w:rPr>
              <w:t>Communication</w:t>
            </w:r>
          </w:p>
          <w:p w14:paraId="06387C52" w14:textId="0A818B02" w:rsidR="00A4220A" w:rsidRPr="00777870" w:rsidRDefault="00A4220A" w:rsidP="003E4B9F">
            <w:pPr>
              <w:pStyle w:val="NoSpacing"/>
              <w:numPr>
                <w:ilvl w:val="0"/>
                <w:numId w:val="169"/>
              </w:numPr>
              <w:rPr>
                <w:rFonts w:ascii="Times New Roman" w:hAnsi="Times New Roman" w:cs="Times New Roman"/>
                <w:sz w:val="24"/>
                <w:szCs w:val="24"/>
              </w:rPr>
            </w:pPr>
            <w:r w:rsidRPr="00854B5B">
              <w:rPr>
                <w:rFonts w:ascii="Times New Roman" w:hAnsi="Times New Roman" w:cs="Times New Roman"/>
                <w:bCs/>
                <w:sz w:val="24"/>
                <w:szCs w:val="24"/>
              </w:rPr>
              <w:t xml:space="preserve">Why is </w:t>
            </w:r>
            <w:r>
              <w:rPr>
                <w:rFonts w:ascii="Times New Roman" w:hAnsi="Times New Roman" w:cs="Times New Roman"/>
                <w:bCs/>
                <w:sz w:val="24"/>
                <w:szCs w:val="24"/>
              </w:rPr>
              <w:t xml:space="preserve">interpreting </w:t>
            </w:r>
            <w:r w:rsidRPr="00854B5B">
              <w:rPr>
                <w:rFonts w:ascii="Times New Roman" w:hAnsi="Times New Roman" w:cs="Times New Roman"/>
                <w:bCs/>
                <w:sz w:val="24"/>
                <w:szCs w:val="24"/>
              </w:rPr>
              <w:t>the care label important in clothing maintenance?</w:t>
            </w:r>
          </w:p>
          <w:p w14:paraId="75EA126F" w14:textId="09E3E991" w:rsidR="00A4220A" w:rsidRPr="00854B5B" w:rsidRDefault="00A4220A" w:rsidP="003E4B9F">
            <w:pPr>
              <w:pStyle w:val="NoSpacing"/>
              <w:numPr>
                <w:ilvl w:val="0"/>
                <w:numId w:val="169"/>
              </w:numPr>
              <w:rPr>
                <w:rFonts w:ascii="Times New Roman" w:hAnsi="Times New Roman" w:cs="Times New Roman"/>
                <w:sz w:val="24"/>
                <w:szCs w:val="24"/>
              </w:rPr>
            </w:pPr>
            <w:r w:rsidRPr="00854B5B">
              <w:rPr>
                <w:rFonts w:ascii="Times New Roman" w:hAnsi="Times New Roman" w:cs="Times New Roman"/>
                <w:sz w:val="24"/>
                <w:szCs w:val="24"/>
              </w:rPr>
              <w:t xml:space="preserve">What communication skills does one need to </w:t>
            </w:r>
            <w:r>
              <w:rPr>
                <w:rFonts w:ascii="Times New Roman" w:hAnsi="Times New Roman" w:cs="Times New Roman"/>
                <w:sz w:val="24"/>
                <w:szCs w:val="24"/>
              </w:rPr>
              <w:t>share</w:t>
            </w:r>
            <w:r w:rsidRPr="00854B5B">
              <w:rPr>
                <w:rFonts w:ascii="Times New Roman" w:hAnsi="Times New Roman" w:cs="Times New Roman"/>
                <w:sz w:val="24"/>
                <w:szCs w:val="24"/>
              </w:rPr>
              <w:t xml:space="preserve"> instructions for performing clothing maintenance, minor repair tasks, and basic clothing construction tasks?</w:t>
            </w:r>
          </w:p>
          <w:p w14:paraId="2FD23059" w14:textId="77777777" w:rsidR="00A4220A" w:rsidRPr="00854B5B" w:rsidRDefault="00A4220A" w:rsidP="003E4B9F">
            <w:pPr>
              <w:pStyle w:val="NoSpacing"/>
              <w:numPr>
                <w:ilvl w:val="0"/>
                <w:numId w:val="169"/>
              </w:numPr>
              <w:rPr>
                <w:rFonts w:ascii="Times New Roman" w:hAnsi="Times New Roman" w:cs="Times New Roman"/>
                <w:sz w:val="24"/>
                <w:szCs w:val="24"/>
              </w:rPr>
            </w:pPr>
            <w:r w:rsidRPr="00854B5B">
              <w:rPr>
                <w:rFonts w:ascii="Times New Roman" w:hAnsi="Times New Roman" w:cs="Times New Roman"/>
                <w:sz w:val="24"/>
                <w:szCs w:val="24"/>
              </w:rPr>
              <w:t>What special vocabulary terms are associated with these instructions?</w:t>
            </w:r>
          </w:p>
          <w:p w14:paraId="2D95A245" w14:textId="77777777" w:rsidR="00A4220A" w:rsidRPr="00854B5B" w:rsidRDefault="00A4220A" w:rsidP="00A4220A">
            <w:pPr>
              <w:pStyle w:val="NoSpacing"/>
              <w:rPr>
                <w:rFonts w:ascii="Times New Roman" w:hAnsi="Times New Roman" w:cs="Times New Roman"/>
                <w:b/>
                <w:bCs/>
                <w:sz w:val="24"/>
                <w:szCs w:val="24"/>
              </w:rPr>
            </w:pPr>
            <w:r w:rsidRPr="00854B5B">
              <w:rPr>
                <w:rFonts w:ascii="Times New Roman" w:hAnsi="Times New Roman" w:cs="Times New Roman"/>
                <w:b/>
                <w:bCs/>
                <w:sz w:val="24"/>
                <w:szCs w:val="24"/>
              </w:rPr>
              <w:t>Leadership</w:t>
            </w:r>
          </w:p>
          <w:p w14:paraId="607F0609" w14:textId="77777777" w:rsidR="00A4220A" w:rsidRPr="00854B5B" w:rsidRDefault="00A4220A" w:rsidP="003E4B9F">
            <w:pPr>
              <w:pStyle w:val="NoSpacing"/>
              <w:numPr>
                <w:ilvl w:val="0"/>
                <w:numId w:val="170"/>
              </w:numPr>
              <w:rPr>
                <w:rFonts w:ascii="Times New Roman" w:hAnsi="Times New Roman" w:cs="Times New Roman"/>
                <w:sz w:val="24"/>
                <w:szCs w:val="24"/>
              </w:rPr>
            </w:pPr>
            <w:r w:rsidRPr="00854B5B">
              <w:rPr>
                <w:rFonts w:ascii="Times New Roman" w:hAnsi="Times New Roman" w:cs="Times New Roman"/>
                <w:sz w:val="24"/>
                <w:szCs w:val="24"/>
              </w:rPr>
              <w:t>What career opportunities are available for people who have the skills to perform clothing maintenance, minor repair tasks, and basic clothing construction tasks?</w:t>
            </w:r>
          </w:p>
          <w:p w14:paraId="0FD88224" w14:textId="77777777" w:rsidR="00A4220A" w:rsidRPr="00854B5B" w:rsidRDefault="00A4220A" w:rsidP="00A4220A">
            <w:pPr>
              <w:pStyle w:val="NoSpacing"/>
              <w:rPr>
                <w:rFonts w:ascii="Times New Roman" w:hAnsi="Times New Roman" w:cs="Times New Roman"/>
                <w:b/>
                <w:bCs/>
                <w:sz w:val="24"/>
                <w:szCs w:val="24"/>
              </w:rPr>
            </w:pPr>
            <w:r w:rsidRPr="00854B5B">
              <w:rPr>
                <w:rFonts w:ascii="Times New Roman" w:hAnsi="Times New Roman" w:cs="Times New Roman"/>
                <w:b/>
                <w:bCs/>
                <w:sz w:val="24"/>
                <w:szCs w:val="24"/>
              </w:rPr>
              <w:t>Management</w:t>
            </w:r>
          </w:p>
          <w:p w14:paraId="14FD64C3" w14:textId="77777777" w:rsidR="00A4220A" w:rsidRPr="00854B5B" w:rsidRDefault="00A4220A" w:rsidP="003E4B9F">
            <w:pPr>
              <w:pStyle w:val="NoSpacing"/>
              <w:numPr>
                <w:ilvl w:val="0"/>
                <w:numId w:val="166"/>
              </w:numPr>
              <w:rPr>
                <w:rFonts w:ascii="Times New Roman" w:hAnsi="Times New Roman" w:cs="Times New Roman"/>
                <w:bCs/>
                <w:sz w:val="24"/>
                <w:szCs w:val="24"/>
              </w:rPr>
            </w:pPr>
            <w:r w:rsidRPr="00854B5B">
              <w:rPr>
                <w:rFonts w:ascii="Times New Roman" w:hAnsi="Times New Roman" w:cs="Times New Roman"/>
                <w:bCs/>
                <w:sz w:val="24"/>
                <w:szCs w:val="24"/>
              </w:rPr>
              <w:t>What routine steps can one take to keep one’s clothing in good condition?</w:t>
            </w:r>
          </w:p>
          <w:p w14:paraId="6798DF1E" w14:textId="660AA505" w:rsidR="00A4220A" w:rsidRPr="00854B5B" w:rsidRDefault="00A4220A" w:rsidP="003E4B9F">
            <w:pPr>
              <w:pStyle w:val="NoSpacing"/>
              <w:numPr>
                <w:ilvl w:val="0"/>
                <w:numId w:val="171"/>
              </w:numPr>
              <w:rPr>
                <w:rFonts w:ascii="Times New Roman" w:hAnsi="Times New Roman" w:cs="Times New Roman"/>
                <w:sz w:val="24"/>
                <w:szCs w:val="24"/>
              </w:rPr>
            </w:pPr>
            <w:r w:rsidRPr="00854B5B">
              <w:rPr>
                <w:rFonts w:ascii="Times New Roman" w:hAnsi="Times New Roman" w:cs="Times New Roman"/>
                <w:sz w:val="24"/>
                <w:szCs w:val="24"/>
              </w:rPr>
              <w:t xml:space="preserve">What time-management techniques can help one stay </w:t>
            </w:r>
            <w:r w:rsidRPr="00854B5B">
              <w:rPr>
                <w:rFonts w:ascii="Times New Roman" w:hAnsi="Times New Roman" w:cs="Times New Roman"/>
                <w:sz w:val="24"/>
                <w:szCs w:val="24"/>
              </w:rPr>
              <w:lastRenderedPageBreak/>
              <w:t>efficient in efforts to make, repair, and maintain clothing?</w:t>
            </w:r>
          </w:p>
          <w:p w14:paraId="34718D39" w14:textId="77777777" w:rsidR="00A4220A" w:rsidRPr="00854B5B" w:rsidRDefault="00A4220A" w:rsidP="00A4220A">
            <w:pPr>
              <w:pStyle w:val="NoSpacing"/>
              <w:rPr>
                <w:rFonts w:ascii="Times New Roman" w:hAnsi="Times New Roman" w:cs="Times New Roman"/>
                <w:sz w:val="24"/>
                <w:szCs w:val="24"/>
              </w:rPr>
            </w:pPr>
          </w:p>
        </w:tc>
        <w:tc>
          <w:tcPr>
            <w:tcW w:w="2741" w:type="dxa"/>
          </w:tcPr>
          <w:p w14:paraId="20096BDE" w14:textId="6B3A5BF2" w:rsidR="00A4220A" w:rsidRPr="00337C03" w:rsidRDefault="00A4220A" w:rsidP="00A4220A">
            <w:pPr>
              <w:rPr>
                <w:rFonts w:ascii="Times New Roman" w:hAnsi="Times New Roman" w:cs="Times New Roman"/>
                <w:sz w:val="24"/>
                <w:szCs w:val="24"/>
              </w:rPr>
            </w:pPr>
            <w:r w:rsidRPr="004D36DC">
              <w:rPr>
                <w:rFonts w:ascii="Times New Roman" w:hAnsi="Times New Roman" w:cs="Times New Roman"/>
                <w:sz w:val="24"/>
                <w:szCs w:val="24"/>
              </w:rPr>
              <w:lastRenderedPageBreak/>
              <w:t>English: 9.RV, 9.RI, 10.RV, 10.RI, 11.RV, 11.RI, 12.RV, 12.RI</w:t>
            </w:r>
          </w:p>
        </w:tc>
        <w:tc>
          <w:tcPr>
            <w:tcW w:w="2863" w:type="dxa"/>
          </w:tcPr>
          <w:p w14:paraId="1ED0DD95"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4DD16C6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76388BFF"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725FBB02"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5D9621DA"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639D9836"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FE53EAA" w14:textId="77777777" w:rsidR="00A4220A" w:rsidRPr="00337C03" w:rsidRDefault="00A4220A" w:rsidP="00A4220A">
            <w:pPr>
              <w:pStyle w:val="ListParagraph"/>
              <w:rPr>
                <w:rFonts w:ascii="Times New Roman" w:hAnsi="Times New Roman" w:cs="Times New Roman"/>
                <w:sz w:val="24"/>
                <w:szCs w:val="24"/>
              </w:rPr>
            </w:pPr>
          </w:p>
          <w:p w14:paraId="08A1BA95"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3F7F89CC"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1AD61C45"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23074FA5"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6A8738D7" w14:textId="77777777" w:rsidR="00A4220A" w:rsidRDefault="00A4220A" w:rsidP="00A4220A">
            <w:pPr>
              <w:rPr>
                <w:rFonts w:ascii="Times New Roman" w:hAnsi="Times New Roman" w:cs="Times New Roman"/>
                <w:b/>
                <w:sz w:val="24"/>
                <w:szCs w:val="24"/>
                <w:u w:val="single"/>
              </w:rPr>
            </w:pPr>
          </w:p>
          <w:p w14:paraId="2C54B17F" w14:textId="77777777" w:rsidR="00DA1A37" w:rsidRPr="00337C03" w:rsidRDefault="00DA1A37" w:rsidP="00A4220A">
            <w:pPr>
              <w:rPr>
                <w:rFonts w:ascii="Times New Roman" w:hAnsi="Times New Roman" w:cs="Times New Roman"/>
                <w:b/>
                <w:sz w:val="24"/>
                <w:szCs w:val="24"/>
                <w:u w:val="single"/>
              </w:rPr>
            </w:pPr>
          </w:p>
          <w:p w14:paraId="609C9062"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715BD83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Fashion Construction</w:t>
            </w:r>
          </w:p>
          <w:p w14:paraId="6B8397C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Fashion Design</w:t>
            </w:r>
          </w:p>
          <w:p w14:paraId="3263157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1E3C7F6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11EF88B4"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2D5C1A6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Sustainability Challenge</w:t>
            </w:r>
          </w:p>
          <w:p w14:paraId="416E10C0"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36857117"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2DAB9A45" w14:textId="77777777" w:rsidR="00A4220A" w:rsidRPr="00337C03" w:rsidRDefault="00A4220A" w:rsidP="00A4220A">
            <w:pPr>
              <w:pStyle w:val="NoSpacing"/>
              <w:rPr>
                <w:rFonts w:ascii="Times New Roman" w:hAnsi="Times New Roman" w:cs="Times New Roman"/>
                <w:sz w:val="24"/>
                <w:szCs w:val="24"/>
              </w:rPr>
            </w:pPr>
          </w:p>
        </w:tc>
      </w:tr>
      <w:tr w:rsidR="00A4220A" w:rsidRPr="007B4DF8" w14:paraId="2262FA3F" w14:textId="77777777" w:rsidTr="002643FE">
        <w:tblPrEx>
          <w:tblCellMar>
            <w:left w:w="115" w:type="dxa"/>
            <w:right w:w="115" w:type="dxa"/>
          </w:tblCellMar>
        </w:tblPrEx>
        <w:tc>
          <w:tcPr>
            <w:tcW w:w="737" w:type="dxa"/>
          </w:tcPr>
          <w:p w14:paraId="4AE79056" w14:textId="7219E3A5" w:rsidR="00A4220A" w:rsidRPr="0030783E" w:rsidRDefault="00A4220A" w:rsidP="00A4220A">
            <w:pPr>
              <w:spacing w:before="40" w:afterLines="40" w:after="96"/>
              <w:rPr>
                <w:rFonts w:ascii="Times New Roman" w:eastAsia="Times New Roman" w:hAnsi="Times New Roman" w:cs="Times New Roman"/>
                <w:sz w:val="24"/>
                <w:szCs w:val="24"/>
              </w:rPr>
            </w:pPr>
            <w:r w:rsidRPr="0030783E">
              <w:rPr>
                <w:rFonts w:ascii="Times New Roman" w:eastAsia="Times New Roman" w:hAnsi="Times New Roman" w:cs="Times New Roman"/>
                <w:sz w:val="24"/>
                <w:szCs w:val="24"/>
              </w:rPr>
              <w:t>74</w:t>
            </w:r>
          </w:p>
        </w:tc>
        <w:tc>
          <w:tcPr>
            <w:tcW w:w="3668" w:type="dxa"/>
          </w:tcPr>
          <w:p w14:paraId="30990344" w14:textId="3970BF06" w:rsidR="00A4220A" w:rsidRPr="0030783E" w:rsidRDefault="00A4220A" w:rsidP="00A4220A">
            <w:pPr>
              <w:spacing w:before="40" w:afterLines="40" w:after="96"/>
              <w:rPr>
                <w:rFonts w:ascii="Times New Roman" w:eastAsia="Times New Roman" w:hAnsi="Times New Roman" w:cs="Times New Roman"/>
                <w:sz w:val="24"/>
                <w:szCs w:val="24"/>
              </w:rPr>
            </w:pPr>
            <w:r w:rsidRPr="0030783E">
              <w:rPr>
                <w:rFonts w:ascii="Times New Roman" w:eastAsia="Times New Roman" w:hAnsi="Times New Roman" w:cs="Times New Roman"/>
                <w:sz w:val="24"/>
                <w:szCs w:val="24"/>
              </w:rPr>
              <w:t xml:space="preserve">Demonstrate clothing repair. </w:t>
            </w:r>
          </w:p>
        </w:tc>
        <w:tc>
          <w:tcPr>
            <w:tcW w:w="4648" w:type="dxa"/>
          </w:tcPr>
          <w:p w14:paraId="355D19E1" w14:textId="77777777" w:rsidR="00A4220A" w:rsidRPr="0030783E" w:rsidRDefault="00A4220A" w:rsidP="00A4220A">
            <w:pPr>
              <w:pStyle w:val="NoSpacing"/>
              <w:rPr>
                <w:rFonts w:ascii="Times New Roman" w:hAnsi="Times New Roman" w:cs="Times New Roman"/>
                <w:sz w:val="24"/>
                <w:szCs w:val="24"/>
              </w:rPr>
            </w:pPr>
            <w:r w:rsidRPr="0030783E">
              <w:rPr>
                <w:rFonts w:ascii="Times New Roman" w:hAnsi="Times New Roman" w:cs="Times New Roman"/>
                <w:sz w:val="24"/>
                <w:szCs w:val="24"/>
              </w:rPr>
              <w:t xml:space="preserve">Demonstration may include </w:t>
            </w:r>
          </w:p>
          <w:p w14:paraId="4FB69844" w14:textId="77777777" w:rsidR="00A4220A" w:rsidRPr="0030783E" w:rsidRDefault="00A4220A" w:rsidP="00A4220A">
            <w:pPr>
              <w:pStyle w:val="NoSpacing"/>
              <w:rPr>
                <w:rFonts w:ascii="Times New Roman" w:hAnsi="Times New Roman" w:cs="Times New Roman"/>
                <w:sz w:val="24"/>
                <w:szCs w:val="24"/>
              </w:rPr>
            </w:pPr>
          </w:p>
          <w:p w14:paraId="2AFC4624" w14:textId="4169A238" w:rsidR="00A4220A" w:rsidRPr="0030783E" w:rsidRDefault="00A4220A" w:rsidP="003E4B9F">
            <w:pPr>
              <w:pStyle w:val="NoSpacing"/>
              <w:numPr>
                <w:ilvl w:val="0"/>
                <w:numId w:val="229"/>
              </w:numPr>
              <w:rPr>
                <w:rFonts w:ascii="Times New Roman" w:hAnsi="Times New Roman" w:cs="Times New Roman"/>
                <w:sz w:val="24"/>
                <w:szCs w:val="24"/>
              </w:rPr>
            </w:pPr>
            <w:r w:rsidRPr="0030783E">
              <w:rPr>
                <w:rFonts w:ascii="Times New Roman" w:hAnsi="Times New Roman" w:cs="Times New Roman"/>
                <w:sz w:val="24"/>
                <w:szCs w:val="24"/>
              </w:rPr>
              <w:t>constructing―using basic machine and hand stitching</w:t>
            </w:r>
          </w:p>
          <w:p w14:paraId="2B1B99F6" w14:textId="77777777" w:rsidR="00A4220A" w:rsidRPr="0030783E" w:rsidRDefault="00A4220A" w:rsidP="003E4B9F">
            <w:pPr>
              <w:pStyle w:val="NoSpacing"/>
              <w:numPr>
                <w:ilvl w:val="0"/>
                <w:numId w:val="229"/>
              </w:numPr>
              <w:rPr>
                <w:rFonts w:ascii="Times New Roman" w:hAnsi="Times New Roman" w:cs="Times New Roman"/>
                <w:sz w:val="24"/>
                <w:szCs w:val="24"/>
              </w:rPr>
            </w:pPr>
            <w:r w:rsidRPr="0030783E">
              <w:rPr>
                <w:rFonts w:ascii="Times New Roman" w:hAnsi="Times New Roman" w:cs="Times New Roman"/>
                <w:sz w:val="24"/>
                <w:szCs w:val="24"/>
              </w:rPr>
              <w:t xml:space="preserve">repairing―attaching buttons, snaps, </w:t>
            </w:r>
            <w:proofErr w:type="gramStart"/>
            <w:r w:rsidRPr="0030783E">
              <w:rPr>
                <w:rFonts w:ascii="Times New Roman" w:hAnsi="Times New Roman" w:cs="Times New Roman"/>
                <w:sz w:val="24"/>
                <w:szCs w:val="24"/>
              </w:rPr>
              <w:t>hooks</w:t>
            </w:r>
            <w:proofErr w:type="gramEnd"/>
            <w:r w:rsidRPr="0030783E">
              <w:rPr>
                <w:rFonts w:ascii="Times New Roman" w:hAnsi="Times New Roman" w:cs="Times New Roman"/>
                <w:sz w:val="24"/>
                <w:szCs w:val="24"/>
              </w:rPr>
              <w:t xml:space="preserve"> and eyes; re-stitching split seams; concealing tears and rips; re-sewing zippers; hemming garments.</w:t>
            </w:r>
          </w:p>
          <w:p w14:paraId="791F213D" w14:textId="77777777" w:rsidR="00A4220A" w:rsidRPr="0030783E" w:rsidRDefault="00A4220A" w:rsidP="00A4220A">
            <w:pPr>
              <w:pStyle w:val="NoSpacing"/>
              <w:rPr>
                <w:rFonts w:ascii="Times New Roman" w:hAnsi="Times New Roman" w:cs="Times New Roman"/>
                <w:sz w:val="24"/>
                <w:szCs w:val="24"/>
              </w:rPr>
            </w:pPr>
          </w:p>
        </w:tc>
        <w:tc>
          <w:tcPr>
            <w:tcW w:w="4053" w:type="dxa"/>
          </w:tcPr>
          <w:p w14:paraId="5CEE45C3" w14:textId="77777777" w:rsidR="00A4220A" w:rsidRPr="00777870" w:rsidRDefault="00A4220A" w:rsidP="00A4220A">
            <w:pPr>
              <w:pStyle w:val="NoSpacing"/>
              <w:spacing w:after="60"/>
              <w:rPr>
                <w:rFonts w:ascii="Times New Roman" w:hAnsi="Times New Roman" w:cs="Times New Roman"/>
                <w:sz w:val="24"/>
                <w:szCs w:val="24"/>
              </w:rPr>
            </w:pPr>
            <w:r w:rsidRPr="00777870">
              <w:rPr>
                <w:rFonts w:ascii="Times New Roman" w:hAnsi="Times New Roman" w:cs="Times New Roman"/>
                <w:b/>
                <w:bCs/>
                <w:sz w:val="24"/>
                <w:szCs w:val="24"/>
              </w:rPr>
              <w:t>Process/Skill Questions:</w:t>
            </w:r>
          </w:p>
          <w:p w14:paraId="3BF72A0C" w14:textId="77777777" w:rsidR="00A4220A" w:rsidRPr="00777870" w:rsidRDefault="00A4220A" w:rsidP="00A4220A">
            <w:pPr>
              <w:pStyle w:val="NoSpacing"/>
              <w:spacing w:after="60"/>
              <w:jc w:val="both"/>
              <w:rPr>
                <w:rFonts w:ascii="Times New Roman" w:hAnsi="Times New Roman" w:cs="Times New Roman"/>
                <w:b/>
                <w:bCs/>
                <w:sz w:val="24"/>
                <w:szCs w:val="24"/>
              </w:rPr>
            </w:pPr>
            <w:r w:rsidRPr="00777870">
              <w:rPr>
                <w:rFonts w:ascii="Times New Roman" w:hAnsi="Times New Roman" w:cs="Times New Roman"/>
                <w:b/>
                <w:bCs/>
                <w:sz w:val="24"/>
                <w:szCs w:val="24"/>
              </w:rPr>
              <w:t>Thinking</w:t>
            </w:r>
          </w:p>
          <w:p w14:paraId="1414F0E5" w14:textId="77777777" w:rsidR="00A4220A" w:rsidRPr="00777870" w:rsidRDefault="00A4220A" w:rsidP="003E4B9F">
            <w:pPr>
              <w:pStyle w:val="NoSpacing"/>
              <w:numPr>
                <w:ilvl w:val="0"/>
                <w:numId w:val="245"/>
              </w:numPr>
              <w:rPr>
                <w:rFonts w:ascii="Times New Roman" w:hAnsi="Times New Roman" w:cs="Times New Roman"/>
                <w:sz w:val="24"/>
                <w:szCs w:val="24"/>
              </w:rPr>
            </w:pPr>
            <w:r w:rsidRPr="00777870">
              <w:rPr>
                <w:rFonts w:ascii="Times New Roman" w:hAnsi="Times New Roman" w:cs="Times New Roman"/>
                <w:sz w:val="24"/>
                <w:szCs w:val="24"/>
              </w:rPr>
              <w:t>What factors may influence a choice to construct clothing for self and family rather than to purchase it?</w:t>
            </w:r>
          </w:p>
          <w:p w14:paraId="026A2F34" w14:textId="77777777" w:rsidR="00A4220A" w:rsidRPr="00777870" w:rsidRDefault="00A4220A" w:rsidP="003E4B9F">
            <w:pPr>
              <w:pStyle w:val="NoSpacing"/>
              <w:numPr>
                <w:ilvl w:val="0"/>
                <w:numId w:val="245"/>
              </w:numPr>
              <w:rPr>
                <w:rFonts w:ascii="Times New Roman" w:hAnsi="Times New Roman" w:cs="Times New Roman"/>
                <w:sz w:val="24"/>
                <w:szCs w:val="24"/>
              </w:rPr>
            </w:pPr>
            <w:r w:rsidRPr="00777870">
              <w:rPr>
                <w:rFonts w:ascii="Times New Roman" w:hAnsi="Times New Roman" w:cs="Times New Roman"/>
                <w:sz w:val="24"/>
                <w:szCs w:val="24"/>
              </w:rPr>
              <w:t xml:space="preserve">What are other methods of clothing repair? </w:t>
            </w:r>
          </w:p>
          <w:p w14:paraId="3EA17F3C" w14:textId="77777777" w:rsidR="00A4220A" w:rsidRPr="00777870" w:rsidRDefault="00A4220A" w:rsidP="00A4220A">
            <w:pPr>
              <w:pStyle w:val="NoSpacing"/>
              <w:rPr>
                <w:rFonts w:ascii="Times New Roman" w:hAnsi="Times New Roman" w:cs="Times New Roman"/>
                <w:b/>
                <w:bCs/>
                <w:sz w:val="24"/>
                <w:szCs w:val="24"/>
              </w:rPr>
            </w:pPr>
            <w:r w:rsidRPr="00777870">
              <w:rPr>
                <w:rFonts w:ascii="Times New Roman" w:hAnsi="Times New Roman" w:cs="Times New Roman"/>
                <w:b/>
                <w:bCs/>
                <w:sz w:val="24"/>
                <w:szCs w:val="24"/>
              </w:rPr>
              <w:t>Communication</w:t>
            </w:r>
          </w:p>
          <w:p w14:paraId="61967701" w14:textId="681A4508" w:rsidR="00A4220A" w:rsidRPr="00777870" w:rsidRDefault="00A4220A" w:rsidP="003E4B9F">
            <w:pPr>
              <w:pStyle w:val="NoSpacing"/>
              <w:numPr>
                <w:ilvl w:val="0"/>
                <w:numId w:val="245"/>
              </w:numPr>
              <w:rPr>
                <w:rFonts w:ascii="Times New Roman" w:hAnsi="Times New Roman" w:cs="Times New Roman"/>
                <w:sz w:val="24"/>
                <w:szCs w:val="24"/>
              </w:rPr>
            </w:pPr>
            <w:r w:rsidRPr="00777870">
              <w:rPr>
                <w:rFonts w:ascii="Times New Roman" w:hAnsi="Times New Roman" w:cs="Times New Roman"/>
                <w:sz w:val="24"/>
                <w:szCs w:val="24"/>
              </w:rPr>
              <w:t>What communication skills are needed to discuss whether to repair or replace a clothing item?</w:t>
            </w:r>
          </w:p>
          <w:p w14:paraId="549AF41E" w14:textId="619AB22D" w:rsidR="00A4220A" w:rsidRPr="00777870" w:rsidRDefault="00A4220A" w:rsidP="003E4B9F">
            <w:pPr>
              <w:pStyle w:val="NoSpacing"/>
              <w:numPr>
                <w:ilvl w:val="0"/>
                <w:numId w:val="245"/>
              </w:numPr>
              <w:rPr>
                <w:rFonts w:ascii="Times New Roman" w:hAnsi="Times New Roman" w:cs="Times New Roman"/>
                <w:sz w:val="24"/>
                <w:szCs w:val="24"/>
              </w:rPr>
            </w:pPr>
            <w:r w:rsidRPr="00777870">
              <w:rPr>
                <w:rFonts w:ascii="Times New Roman" w:hAnsi="Times New Roman" w:cs="Times New Roman"/>
                <w:sz w:val="24"/>
                <w:szCs w:val="24"/>
              </w:rPr>
              <w:t xml:space="preserve">What communication skills does one need to explain how a piece of clothing will be repaired? </w:t>
            </w:r>
          </w:p>
          <w:p w14:paraId="57941324" w14:textId="77777777" w:rsidR="00A4220A" w:rsidRPr="00777870" w:rsidRDefault="00A4220A" w:rsidP="00A4220A">
            <w:pPr>
              <w:pStyle w:val="NoSpacing"/>
              <w:rPr>
                <w:rFonts w:ascii="Times New Roman" w:hAnsi="Times New Roman" w:cs="Times New Roman"/>
                <w:b/>
                <w:bCs/>
                <w:sz w:val="24"/>
                <w:szCs w:val="24"/>
              </w:rPr>
            </w:pPr>
            <w:r w:rsidRPr="00777870">
              <w:rPr>
                <w:rFonts w:ascii="Times New Roman" w:hAnsi="Times New Roman" w:cs="Times New Roman"/>
                <w:b/>
                <w:bCs/>
                <w:sz w:val="24"/>
                <w:szCs w:val="24"/>
              </w:rPr>
              <w:t>Leadership</w:t>
            </w:r>
          </w:p>
          <w:p w14:paraId="66AF29A9" w14:textId="77777777" w:rsidR="00A4220A" w:rsidRPr="00777870" w:rsidRDefault="00A4220A" w:rsidP="003E4B9F">
            <w:pPr>
              <w:pStyle w:val="NoSpacing"/>
              <w:numPr>
                <w:ilvl w:val="0"/>
                <w:numId w:val="245"/>
              </w:numPr>
              <w:rPr>
                <w:rFonts w:ascii="Times New Roman" w:hAnsi="Times New Roman" w:cs="Times New Roman"/>
                <w:sz w:val="24"/>
                <w:szCs w:val="24"/>
              </w:rPr>
            </w:pPr>
            <w:r w:rsidRPr="00777870">
              <w:rPr>
                <w:rFonts w:ascii="Times New Roman" w:hAnsi="Times New Roman" w:cs="Times New Roman"/>
                <w:sz w:val="24"/>
                <w:szCs w:val="24"/>
              </w:rPr>
              <w:t>Can making one’s own clothes be a sign of independence and initiative? Why or why not?</w:t>
            </w:r>
          </w:p>
          <w:p w14:paraId="18B263B1" w14:textId="0C8127FF" w:rsidR="00A4220A" w:rsidRPr="00777870" w:rsidRDefault="00A4220A" w:rsidP="003E4B9F">
            <w:pPr>
              <w:pStyle w:val="NoSpacing"/>
              <w:numPr>
                <w:ilvl w:val="0"/>
                <w:numId w:val="245"/>
              </w:numPr>
              <w:rPr>
                <w:rFonts w:ascii="Times New Roman" w:hAnsi="Times New Roman" w:cs="Times New Roman"/>
                <w:sz w:val="24"/>
                <w:szCs w:val="24"/>
              </w:rPr>
            </w:pPr>
            <w:r w:rsidRPr="00777870">
              <w:rPr>
                <w:rFonts w:ascii="Times New Roman" w:hAnsi="Times New Roman" w:cs="Times New Roman"/>
                <w:sz w:val="24"/>
                <w:szCs w:val="24"/>
              </w:rPr>
              <w:t xml:space="preserve">How </w:t>
            </w:r>
            <w:r>
              <w:rPr>
                <w:rFonts w:ascii="Times New Roman" w:hAnsi="Times New Roman" w:cs="Times New Roman"/>
                <w:sz w:val="24"/>
                <w:szCs w:val="24"/>
              </w:rPr>
              <w:t>does one</w:t>
            </w:r>
            <w:r w:rsidRPr="00777870">
              <w:rPr>
                <w:rFonts w:ascii="Times New Roman" w:hAnsi="Times New Roman" w:cs="Times New Roman"/>
                <w:sz w:val="24"/>
                <w:szCs w:val="24"/>
              </w:rPr>
              <w:t xml:space="preserve"> choose the best repair option for a specific issue?</w:t>
            </w:r>
          </w:p>
          <w:p w14:paraId="68DE3393" w14:textId="77777777" w:rsidR="00A4220A" w:rsidRPr="00777870" w:rsidRDefault="00A4220A" w:rsidP="00A4220A">
            <w:pPr>
              <w:pStyle w:val="NoSpacing"/>
              <w:rPr>
                <w:rFonts w:ascii="Times New Roman" w:hAnsi="Times New Roman" w:cs="Times New Roman"/>
                <w:b/>
                <w:bCs/>
                <w:sz w:val="24"/>
                <w:szCs w:val="24"/>
              </w:rPr>
            </w:pPr>
            <w:r w:rsidRPr="00777870">
              <w:rPr>
                <w:rFonts w:ascii="Times New Roman" w:hAnsi="Times New Roman" w:cs="Times New Roman"/>
                <w:b/>
                <w:bCs/>
                <w:sz w:val="24"/>
                <w:szCs w:val="24"/>
              </w:rPr>
              <w:t>Management</w:t>
            </w:r>
          </w:p>
          <w:p w14:paraId="7C3D6C5D" w14:textId="38CA2A6C" w:rsidR="00A4220A" w:rsidRPr="00777870" w:rsidRDefault="00A4220A" w:rsidP="003E4B9F">
            <w:pPr>
              <w:pStyle w:val="NoSpacing"/>
              <w:numPr>
                <w:ilvl w:val="0"/>
                <w:numId w:val="245"/>
              </w:numPr>
              <w:spacing w:after="60"/>
              <w:rPr>
                <w:rFonts w:ascii="Times New Roman" w:hAnsi="Times New Roman" w:cs="Times New Roman"/>
                <w:b/>
                <w:bCs/>
                <w:sz w:val="24"/>
                <w:szCs w:val="24"/>
              </w:rPr>
            </w:pPr>
            <w:r w:rsidRPr="00777870">
              <w:rPr>
                <w:rFonts w:ascii="Times New Roman" w:hAnsi="Times New Roman" w:cs="Times New Roman"/>
                <w:sz w:val="24"/>
                <w:szCs w:val="24"/>
              </w:rPr>
              <w:t>When should a garment be repaired vs</w:t>
            </w:r>
            <w:r w:rsidR="00630EE2">
              <w:rPr>
                <w:rFonts w:ascii="Times New Roman" w:hAnsi="Times New Roman" w:cs="Times New Roman"/>
                <w:sz w:val="24"/>
                <w:szCs w:val="24"/>
              </w:rPr>
              <w:t>.</w:t>
            </w:r>
            <w:r w:rsidRPr="00777870">
              <w:rPr>
                <w:rFonts w:ascii="Times New Roman" w:hAnsi="Times New Roman" w:cs="Times New Roman"/>
                <w:sz w:val="24"/>
                <w:szCs w:val="24"/>
              </w:rPr>
              <w:t xml:space="preserve"> replaced?</w:t>
            </w:r>
          </w:p>
          <w:p w14:paraId="3A4B23B0" w14:textId="4A3A874D" w:rsidR="00A4220A" w:rsidRPr="00777870" w:rsidRDefault="00A4220A" w:rsidP="003E4B9F">
            <w:pPr>
              <w:pStyle w:val="NoSpacing"/>
              <w:numPr>
                <w:ilvl w:val="0"/>
                <w:numId w:val="245"/>
              </w:numPr>
              <w:spacing w:after="60"/>
              <w:rPr>
                <w:rFonts w:ascii="Times New Roman" w:hAnsi="Times New Roman" w:cs="Times New Roman"/>
                <w:b/>
                <w:bCs/>
                <w:sz w:val="24"/>
                <w:szCs w:val="24"/>
              </w:rPr>
            </w:pPr>
            <w:r w:rsidRPr="00777870">
              <w:rPr>
                <w:rFonts w:ascii="Times New Roman" w:hAnsi="Times New Roman" w:cs="Times New Roman"/>
                <w:sz w:val="24"/>
                <w:szCs w:val="24"/>
              </w:rPr>
              <w:t xml:space="preserve">What adjustments might </w:t>
            </w:r>
            <w:r>
              <w:rPr>
                <w:rFonts w:ascii="Times New Roman" w:hAnsi="Times New Roman" w:cs="Times New Roman"/>
                <w:sz w:val="24"/>
                <w:szCs w:val="24"/>
              </w:rPr>
              <w:t xml:space="preserve">one </w:t>
            </w:r>
            <w:r w:rsidRPr="00777870">
              <w:rPr>
                <w:rFonts w:ascii="Times New Roman" w:hAnsi="Times New Roman" w:cs="Times New Roman"/>
                <w:sz w:val="24"/>
                <w:szCs w:val="24"/>
              </w:rPr>
              <w:t>make during the repair process if something does</w:t>
            </w:r>
            <w:r>
              <w:rPr>
                <w:rFonts w:ascii="Times New Roman" w:hAnsi="Times New Roman" w:cs="Times New Roman"/>
                <w:sz w:val="24"/>
                <w:szCs w:val="24"/>
              </w:rPr>
              <w:t xml:space="preserve"> not</w:t>
            </w:r>
            <w:r w:rsidRPr="00777870">
              <w:rPr>
                <w:rFonts w:ascii="Times New Roman" w:hAnsi="Times New Roman" w:cs="Times New Roman"/>
                <w:sz w:val="24"/>
                <w:szCs w:val="24"/>
              </w:rPr>
              <w:t xml:space="preserve"> go as planned?</w:t>
            </w:r>
          </w:p>
        </w:tc>
        <w:tc>
          <w:tcPr>
            <w:tcW w:w="2741" w:type="dxa"/>
          </w:tcPr>
          <w:p w14:paraId="3F154B7E" w14:textId="618324D4" w:rsidR="00A4220A" w:rsidRPr="00337C03" w:rsidRDefault="00A4220A" w:rsidP="00A4220A">
            <w:pPr>
              <w:pStyle w:val="ListParagraph"/>
              <w:ind w:left="62"/>
              <w:rPr>
                <w:rFonts w:ascii="Times New Roman" w:hAnsi="Times New Roman" w:cs="Times New Roman"/>
                <w:sz w:val="24"/>
                <w:szCs w:val="24"/>
              </w:rPr>
            </w:pPr>
            <w:r w:rsidRPr="004D36DC">
              <w:rPr>
                <w:rFonts w:ascii="Times New Roman" w:hAnsi="Times New Roman" w:cs="Times New Roman"/>
                <w:sz w:val="24"/>
                <w:szCs w:val="24"/>
              </w:rPr>
              <w:t>English: 9.C, 9.LU 10.C, 10.LU, 11.C, 11.LU, 12.C, 12.LU</w:t>
            </w:r>
          </w:p>
        </w:tc>
        <w:tc>
          <w:tcPr>
            <w:tcW w:w="2863" w:type="dxa"/>
          </w:tcPr>
          <w:p w14:paraId="28C7AF7A"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FA3A188"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13789974"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14A3AFB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6698B846"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0BE2497F"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032A4E7A" w14:textId="77777777" w:rsidR="00A4220A" w:rsidRPr="00337C03" w:rsidRDefault="00A4220A" w:rsidP="00A4220A">
            <w:pPr>
              <w:pStyle w:val="ListParagraph"/>
              <w:rPr>
                <w:rFonts w:ascii="Times New Roman" w:hAnsi="Times New Roman" w:cs="Times New Roman"/>
                <w:sz w:val="24"/>
                <w:szCs w:val="24"/>
              </w:rPr>
            </w:pPr>
          </w:p>
          <w:p w14:paraId="091160C9"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7ABAB6E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808332B"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1D9FF993" w14:textId="77777777" w:rsidR="00A4220A" w:rsidRPr="00337C03" w:rsidRDefault="00A4220A" w:rsidP="00A4220A">
            <w:pPr>
              <w:rPr>
                <w:rFonts w:ascii="Times New Roman" w:hAnsi="Times New Roman" w:cs="Times New Roman"/>
                <w:sz w:val="24"/>
                <w:szCs w:val="24"/>
              </w:rPr>
            </w:pPr>
          </w:p>
          <w:p w14:paraId="1D364709" w14:textId="77777777" w:rsidR="00A4220A" w:rsidRPr="00337C03" w:rsidRDefault="00A4220A" w:rsidP="00A4220A">
            <w:pPr>
              <w:rPr>
                <w:rFonts w:ascii="Times New Roman" w:hAnsi="Times New Roman" w:cs="Times New Roman"/>
                <w:b/>
                <w:sz w:val="24"/>
                <w:szCs w:val="24"/>
                <w:u w:val="single"/>
              </w:rPr>
            </w:pPr>
          </w:p>
          <w:p w14:paraId="464FD473"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7F9611B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Fashion Construction</w:t>
            </w:r>
          </w:p>
          <w:p w14:paraId="3B33C1A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Fashion Design</w:t>
            </w:r>
          </w:p>
          <w:p w14:paraId="4B98E17C"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430F2644"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373BDED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0EE0934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587FEFD3"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6FA4DA98" w14:textId="77777777" w:rsidR="00A4220A" w:rsidRPr="00337C03" w:rsidRDefault="00A4220A" w:rsidP="00A4220A">
            <w:pPr>
              <w:pStyle w:val="NoSpacing"/>
              <w:rPr>
                <w:rFonts w:ascii="Times New Roman" w:hAnsi="Times New Roman" w:cs="Times New Roman"/>
                <w:sz w:val="24"/>
                <w:szCs w:val="24"/>
              </w:rPr>
            </w:pPr>
          </w:p>
        </w:tc>
      </w:tr>
      <w:tr w:rsidR="00A4220A" w:rsidRPr="007B4DF8" w14:paraId="2C4016A7" w14:textId="77777777" w:rsidTr="002643FE">
        <w:tblPrEx>
          <w:tblCellMar>
            <w:left w:w="115" w:type="dxa"/>
            <w:right w:w="115" w:type="dxa"/>
          </w:tblCellMar>
        </w:tblPrEx>
        <w:tc>
          <w:tcPr>
            <w:tcW w:w="737" w:type="dxa"/>
          </w:tcPr>
          <w:p w14:paraId="7D44794C" w14:textId="3135DF29" w:rsidR="00A4220A"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w:t>
            </w:r>
            <w:r w:rsidR="00D4278C">
              <w:rPr>
                <w:rFonts w:ascii="Times New Roman" w:eastAsia="Times New Roman" w:hAnsi="Times New Roman" w:cs="Times New Roman"/>
                <w:sz w:val="24"/>
                <w:szCs w:val="24"/>
              </w:rPr>
              <w:t xml:space="preserve"> (O)</w:t>
            </w:r>
          </w:p>
          <w:p w14:paraId="64F8A9DD" w14:textId="3ECA4AA0" w:rsidR="00A4220A" w:rsidRDefault="00A4220A" w:rsidP="00A4220A">
            <w:pPr>
              <w:spacing w:before="40" w:afterLines="40" w:after="96"/>
              <w:rPr>
                <w:rFonts w:ascii="Times New Roman" w:eastAsia="Times New Roman" w:hAnsi="Times New Roman" w:cs="Times New Roman"/>
                <w:sz w:val="24"/>
                <w:szCs w:val="24"/>
              </w:rPr>
            </w:pPr>
          </w:p>
        </w:tc>
        <w:tc>
          <w:tcPr>
            <w:tcW w:w="3668" w:type="dxa"/>
          </w:tcPr>
          <w:p w14:paraId="329976AD" w14:textId="4033DC59" w:rsidR="00A4220A"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Demonstrate basic construction skills.</w:t>
            </w:r>
          </w:p>
        </w:tc>
        <w:tc>
          <w:tcPr>
            <w:tcW w:w="4648" w:type="dxa"/>
          </w:tcPr>
          <w:p w14:paraId="20991834" w14:textId="77777777" w:rsidR="00A4220A" w:rsidRDefault="00A4220A" w:rsidP="00A4220A">
            <w:pPr>
              <w:pStyle w:val="NoSpacing"/>
              <w:rPr>
                <w:rFonts w:ascii="Times New Roman" w:hAnsi="Times New Roman" w:cs="Times New Roman"/>
                <w:bCs/>
                <w:sz w:val="24"/>
                <w:szCs w:val="24"/>
              </w:rPr>
            </w:pPr>
            <w:r w:rsidRPr="00095B88">
              <w:rPr>
                <w:rFonts w:ascii="Times New Roman" w:hAnsi="Times New Roman" w:cs="Times New Roman"/>
                <w:bCs/>
                <w:sz w:val="24"/>
                <w:szCs w:val="24"/>
              </w:rPr>
              <w:t>Demonstration should include</w:t>
            </w:r>
          </w:p>
          <w:p w14:paraId="2C423C83" w14:textId="77777777" w:rsidR="00A4220A" w:rsidRPr="00095B88" w:rsidRDefault="00A4220A" w:rsidP="00A4220A">
            <w:pPr>
              <w:pStyle w:val="NoSpacing"/>
              <w:rPr>
                <w:rFonts w:ascii="Times New Roman" w:hAnsi="Times New Roman" w:cs="Times New Roman"/>
                <w:bCs/>
                <w:sz w:val="24"/>
                <w:szCs w:val="24"/>
              </w:rPr>
            </w:pPr>
          </w:p>
          <w:p w14:paraId="04183B38" w14:textId="77777777" w:rsidR="00A4220A" w:rsidRPr="00095B88" w:rsidRDefault="00A4220A" w:rsidP="003E4B9F">
            <w:pPr>
              <w:pStyle w:val="NoSpacing"/>
              <w:numPr>
                <w:ilvl w:val="0"/>
                <w:numId w:val="231"/>
              </w:numPr>
              <w:rPr>
                <w:rFonts w:ascii="Times New Roman" w:hAnsi="Times New Roman" w:cs="Times New Roman"/>
                <w:bCs/>
                <w:sz w:val="24"/>
                <w:szCs w:val="24"/>
              </w:rPr>
            </w:pPr>
            <w:r w:rsidRPr="00095B88">
              <w:rPr>
                <w:rFonts w:ascii="Times New Roman" w:hAnsi="Times New Roman" w:cs="Times New Roman"/>
                <w:bCs/>
                <w:sz w:val="24"/>
                <w:szCs w:val="24"/>
              </w:rPr>
              <w:t>pattern making</w:t>
            </w:r>
          </w:p>
          <w:p w14:paraId="30A48DB7" w14:textId="77777777" w:rsidR="00A4220A" w:rsidRPr="00095B88" w:rsidRDefault="00A4220A" w:rsidP="003E4B9F">
            <w:pPr>
              <w:pStyle w:val="NoSpacing"/>
              <w:numPr>
                <w:ilvl w:val="0"/>
                <w:numId w:val="231"/>
              </w:numPr>
              <w:rPr>
                <w:rFonts w:ascii="Times New Roman" w:hAnsi="Times New Roman" w:cs="Times New Roman"/>
                <w:bCs/>
                <w:sz w:val="24"/>
                <w:szCs w:val="24"/>
              </w:rPr>
            </w:pPr>
            <w:r w:rsidRPr="00095B88">
              <w:rPr>
                <w:rFonts w:ascii="Times New Roman" w:hAnsi="Times New Roman" w:cs="Times New Roman"/>
                <w:bCs/>
                <w:sz w:val="24"/>
                <w:szCs w:val="24"/>
              </w:rPr>
              <w:t>fitting techniques</w:t>
            </w:r>
          </w:p>
          <w:p w14:paraId="33DD6C10" w14:textId="77777777" w:rsidR="00A4220A" w:rsidRPr="00095B88" w:rsidRDefault="00A4220A" w:rsidP="003E4B9F">
            <w:pPr>
              <w:pStyle w:val="NoSpacing"/>
              <w:numPr>
                <w:ilvl w:val="0"/>
                <w:numId w:val="231"/>
              </w:numPr>
              <w:rPr>
                <w:rFonts w:ascii="Times New Roman" w:hAnsi="Times New Roman" w:cs="Times New Roman"/>
                <w:bCs/>
                <w:sz w:val="24"/>
                <w:szCs w:val="24"/>
              </w:rPr>
            </w:pPr>
            <w:r w:rsidRPr="00095B88">
              <w:rPr>
                <w:rFonts w:ascii="Times New Roman" w:hAnsi="Times New Roman" w:cs="Times New Roman"/>
                <w:bCs/>
                <w:sz w:val="24"/>
                <w:szCs w:val="24"/>
              </w:rPr>
              <w:t>cutting</w:t>
            </w:r>
          </w:p>
          <w:p w14:paraId="50877FB2" w14:textId="77777777" w:rsidR="00A4220A" w:rsidRPr="00095B88" w:rsidRDefault="00A4220A" w:rsidP="003E4B9F">
            <w:pPr>
              <w:pStyle w:val="NoSpacing"/>
              <w:numPr>
                <w:ilvl w:val="0"/>
                <w:numId w:val="231"/>
              </w:numPr>
              <w:rPr>
                <w:rFonts w:ascii="Times New Roman" w:hAnsi="Times New Roman" w:cs="Times New Roman"/>
                <w:bCs/>
                <w:sz w:val="24"/>
                <w:szCs w:val="24"/>
              </w:rPr>
            </w:pPr>
            <w:r w:rsidRPr="00095B88">
              <w:rPr>
                <w:rFonts w:ascii="Times New Roman" w:hAnsi="Times New Roman" w:cs="Times New Roman"/>
                <w:bCs/>
                <w:sz w:val="24"/>
                <w:szCs w:val="24"/>
              </w:rPr>
              <w:t>hand and machine sewing</w:t>
            </w:r>
          </w:p>
          <w:p w14:paraId="793AC05A" w14:textId="77777777" w:rsidR="00A4220A" w:rsidRDefault="00A4220A" w:rsidP="003E4B9F">
            <w:pPr>
              <w:pStyle w:val="NoSpacing"/>
              <w:numPr>
                <w:ilvl w:val="0"/>
                <w:numId w:val="231"/>
              </w:numPr>
              <w:rPr>
                <w:rFonts w:ascii="Times New Roman" w:hAnsi="Times New Roman" w:cs="Times New Roman"/>
                <w:bCs/>
                <w:sz w:val="24"/>
                <w:szCs w:val="24"/>
              </w:rPr>
            </w:pPr>
            <w:r w:rsidRPr="00095B88">
              <w:rPr>
                <w:rFonts w:ascii="Times New Roman" w:hAnsi="Times New Roman" w:cs="Times New Roman"/>
                <w:bCs/>
                <w:sz w:val="24"/>
                <w:szCs w:val="24"/>
              </w:rPr>
              <w:t>elements and principles of design.</w:t>
            </w:r>
          </w:p>
          <w:p w14:paraId="5DF24417" w14:textId="77777777" w:rsidR="00A4220A" w:rsidRPr="00095B88" w:rsidRDefault="00A4220A" w:rsidP="00A4220A">
            <w:pPr>
              <w:pStyle w:val="NoSpacing"/>
              <w:ind w:left="360"/>
              <w:rPr>
                <w:rFonts w:ascii="Times New Roman" w:hAnsi="Times New Roman" w:cs="Times New Roman"/>
                <w:bCs/>
                <w:sz w:val="24"/>
                <w:szCs w:val="24"/>
              </w:rPr>
            </w:pPr>
          </w:p>
          <w:p w14:paraId="322B08E3" w14:textId="77777777" w:rsidR="00A4220A" w:rsidRPr="00095B88" w:rsidRDefault="00A4220A" w:rsidP="00A4220A">
            <w:pPr>
              <w:pStyle w:val="NoSpacing"/>
              <w:rPr>
                <w:rFonts w:ascii="Times New Roman" w:hAnsi="Times New Roman" w:cs="Times New Roman"/>
                <w:bCs/>
                <w:sz w:val="24"/>
                <w:szCs w:val="24"/>
              </w:rPr>
            </w:pPr>
            <w:r w:rsidRPr="00095B88">
              <w:rPr>
                <w:rFonts w:ascii="Times New Roman" w:hAnsi="Times New Roman" w:cs="Times New Roman"/>
                <w:bCs/>
                <w:sz w:val="24"/>
                <w:szCs w:val="24"/>
              </w:rPr>
              <w:t>Demonstration should also include collaboration and creation of products using computerized operations and makerspace equipment such as embroidery machines, electronic cutters, three-dimensional (3D) printers, and sewing machines.</w:t>
            </w:r>
          </w:p>
          <w:p w14:paraId="446A9A32" w14:textId="77777777" w:rsidR="00A4220A" w:rsidRDefault="00A4220A" w:rsidP="00A4220A">
            <w:pPr>
              <w:pStyle w:val="NoSpacing"/>
              <w:rPr>
                <w:rFonts w:ascii="Times New Roman" w:hAnsi="Times New Roman" w:cs="Times New Roman"/>
                <w:sz w:val="24"/>
                <w:szCs w:val="24"/>
              </w:rPr>
            </w:pPr>
          </w:p>
        </w:tc>
        <w:tc>
          <w:tcPr>
            <w:tcW w:w="4053" w:type="dxa"/>
          </w:tcPr>
          <w:p w14:paraId="3800C0D6" w14:textId="77777777" w:rsidR="00A4220A" w:rsidRPr="00777870" w:rsidRDefault="00A4220A" w:rsidP="00A4220A">
            <w:pPr>
              <w:pStyle w:val="NoSpacing"/>
              <w:spacing w:after="60"/>
              <w:rPr>
                <w:rFonts w:ascii="Times New Roman" w:hAnsi="Times New Roman" w:cs="Times New Roman"/>
                <w:b/>
                <w:bCs/>
                <w:sz w:val="24"/>
                <w:szCs w:val="24"/>
              </w:rPr>
            </w:pPr>
            <w:r w:rsidRPr="00777870">
              <w:rPr>
                <w:rFonts w:ascii="Times New Roman" w:hAnsi="Times New Roman" w:cs="Times New Roman"/>
                <w:b/>
                <w:bCs/>
                <w:sz w:val="24"/>
                <w:szCs w:val="24"/>
              </w:rPr>
              <w:t>Process/Skill Questions:</w:t>
            </w:r>
          </w:p>
          <w:p w14:paraId="0FF29974" w14:textId="77777777" w:rsidR="00A4220A" w:rsidRPr="00777870" w:rsidRDefault="00A4220A" w:rsidP="00A4220A">
            <w:pPr>
              <w:pStyle w:val="NoSpacing"/>
              <w:rPr>
                <w:rFonts w:ascii="Times New Roman" w:hAnsi="Times New Roman" w:cs="Times New Roman"/>
                <w:b/>
                <w:bCs/>
                <w:sz w:val="24"/>
                <w:szCs w:val="24"/>
              </w:rPr>
            </w:pPr>
            <w:r w:rsidRPr="00777870">
              <w:rPr>
                <w:rFonts w:ascii="Times New Roman" w:hAnsi="Times New Roman" w:cs="Times New Roman"/>
                <w:b/>
                <w:bCs/>
                <w:sz w:val="24"/>
                <w:szCs w:val="24"/>
              </w:rPr>
              <w:t>Thinking</w:t>
            </w:r>
          </w:p>
          <w:p w14:paraId="68F5A418" w14:textId="77777777" w:rsidR="00A4220A" w:rsidRPr="00777870" w:rsidRDefault="00A4220A" w:rsidP="003E4B9F">
            <w:pPr>
              <w:pStyle w:val="NoSpacing"/>
              <w:numPr>
                <w:ilvl w:val="0"/>
                <w:numId w:val="232"/>
              </w:numPr>
              <w:rPr>
                <w:rFonts w:ascii="Times New Roman" w:hAnsi="Times New Roman" w:cs="Times New Roman"/>
                <w:sz w:val="24"/>
                <w:szCs w:val="24"/>
              </w:rPr>
            </w:pPr>
            <w:r w:rsidRPr="00777870">
              <w:rPr>
                <w:rFonts w:ascii="Times New Roman" w:hAnsi="Times New Roman" w:cs="Times New Roman"/>
                <w:sz w:val="24"/>
                <w:szCs w:val="24"/>
              </w:rPr>
              <w:t>What are the desired outcomes in producing apparel?</w:t>
            </w:r>
          </w:p>
          <w:p w14:paraId="32A52C53" w14:textId="77777777" w:rsidR="00A4220A" w:rsidRPr="00777870" w:rsidRDefault="00A4220A" w:rsidP="003E4B9F">
            <w:pPr>
              <w:pStyle w:val="NoSpacing"/>
              <w:numPr>
                <w:ilvl w:val="0"/>
                <w:numId w:val="232"/>
              </w:numPr>
              <w:rPr>
                <w:rFonts w:ascii="Times New Roman" w:hAnsi="Times New Roman" w:cs="Times New Roman"/>
                <w:sz w:val="24"/>
                <w:szCs w:val="24"/>
              </w:rPr>
            </w:pPr>
            <w:r w:rsidRPr="00777870">
              <w:rPr>
                <w:rFonts w:ascii="Times New Roman" w:hAnsi="Times New Roman" w:cs="Times New Roman"/>
                <w:sz w:val="24"/>
                <w:szCs w:val="24"/>
              </w:rPr>
              <w:t>How are construction and alteration similar? How are they different?</w:t>
            </w:r>
          </w:p>
          <w:p w14:paraId="05A22C72" w14:textId="77777777" w:rsidR="00A4220A" w:rsidRPr="00777870" w:rsidRDefault="00A4220A" w:rsidP="00A4220A">
            <w:pPr>
              <w:pStyle w:val="NoSpacing"/>
              <w:rPr>
                <w:rFonts w:ascii="Times New Roman" w:hAnsi="Times New Roman" w:cs="Times New Roman"/>
                <w:b/>
                <w:bCs/>
                <w:sz w:val="24"/>
                <w:szCs w:val="24"/>
              </w:rPr>
            </w:pPr>
            <w:r w:rsidRPr="00777870">
              <w:rPr>
                <w:rFonts w:ascii="Times New Roman" w:hAnsi="Times New Roman" w:cs="Times New Roman"/>
                <w:b/>
                <w:bCs/>
                <w:sz w:val="24"/>
                <w:szCs w:val="24"/>
              </w:rPr>
              <w:t>Communication</w:t>
            </w:r>
          </w:p>
          <w:p w14:paraId="398FBF0C" w14:textId="77777777" w:rsidR="00A4220A" w:rsidRPr="00777870" w:rsidRDefault="00A4220A" w:rsidP="003E4B9F">
            <w:pPr>
              <w:pStyle w:val="NoSpacing"/>
              <w:numPr>
                <w:ilvl w:val="0"/>
                <w:numId w:val="233"/>
              </w:numPr>
              <w:rPr>
                <w:rFonts w:ascii="Times New Roman" w:hAnsi="Times New Roman" w:cs="Times New Roman"/>
                <w:sz w:val="24"/>
                <w:szCs w:val="24"/>
              </w:rPr>
            </w:pPr>
            <w:r w:rsidRPr="00777870">
              <w:rPr>
                <w:rFonts w:ascii="Times New Roman" w:hAnsi="Times New Roman" w:cs="Times New Roman"/>
                <w:sz w:val="24"/>
                <w:szCs w:val="24"/>
              </w:rPr>
              <w:t>Why is it important to listen carefully to the customer before undertaking an alteration job?</w:t>
            </w:r>
          </w:p>
          <w:p w14:paraId="5AA0FA96" w14:textId="77777777" w:rsidR="00A4220A" w:rsidRPr="00777870" w:rsidRDefault="00A4220A" w:rsidP="003E4B9F">
            <w:pPr>
              <w:pStyle w:val="NoSpacing"/>
              <w:numPr>
                <w:ilvl w:val="0"/>
                <w:numId w:val="233"/>
              </w:numPr>
              <w:rPr>
                <w:rFonts w:ascii="Times New Roman" w:hAnsi="Times New Roman" w:cs="Times New Roman"/>
                <w:sz w:val="24"/>
                <w:szCs w:val="24"/>
              </w:rPr>
            </w:pPr>
            <w:r w:rsidRPr="00777870">
              <w:rPr>
                <w:rFonts w:ascii="Times New Roman" w:hAnsi="Times New Roman" w:cs="Times New Roman"/>
                <w:sz w:val="24"/>
                <w:szCs w:val="24"/>
              </w:rPr>
              <w:t>What communication skills are essential during apparel construction?</w:t>
            </w:r>
          </w:p>
          <w:p w14:paraId="6CBA346A" w14:textId="77777777" w:rsidR="00A4220A" w:rsidRPr="00777870" w:rsidRDefault="00A4220A" w:rsidP="00A4220A">
            <w:pPr>
              <w:pStyle w:val="NoSpacing"/>
              <w:rPr>
                <w:rFonts w:ascii="Times New Roman" w:hAnsi="Times New Roman" w:cs="Times New Roman"/>
                <w:b/>
                <w:bCs/>
                <w:sz w:val="24"/>
                <w:szCs w:val="24"/>
              </w:rPr>
            </w:pPr>
            <w:r w:rsidRPr="00777870">
              <w:rPr>
                <w:rFonts w:ascii="Times New Roman" w:hAnsi="Times New Roman" w:cs="Times New Roman"/>
                <w:b/>
                <w:bCs/>
                <w:sz w:val="24"/>
                <w:szCs w:val="24"/>
              </w:rPr>
              <w:t>Leadership</w:t>
            </w:r>
          </w:p>
          <w:p w14:paraId="3E79C43D" w14:textId="77777777" w:rsidR="00A4220A" w:rsidRPr="00777870" w:rsidRDefault="00A4220A" w:rsidP="003E4B9F">
            <w:pPr>
              <w:pStyle w:val="NoSpacing"/>
              <w:numPr>
                <w:ilvl w:val="0"/>
                <w:numId w:val="234"/>
              </w:numPr>
              <w:rPr>
                <w:rFonts w:ascii="Times New Roman" w:hAnsi="Times New Roman" w:cs="Times New Roman"/>
                <w:sz w:val="24"/>
                <w:szCs w:val="24"/>
              </w:rPr>
            </w:pPr>
            <w:r w:rsidRPr="00777870">
              <w:rPr>
                <w:rFonts w:ascii="Times New Roman" w:hAnsi="Times New Roman" w:cs="Times New Roman"/>
                <w:sz w:val="24"/>
                <w:szCs w:val="24"/>
              </w:rPr>
              <w:t>What criteria should be established for producing apparel?</w:t>
            </w:r>
          </w:p>
          <w:p w14:paraId="606A2A34" w14:textId="77777777" w:rsidR="00A4220A" w:rsidRPr="00777870" w:rsidRDefault="00A4220A" w:rsidP="003E4B9F">
            <w:pPr>
              <w:pStyle w:val="NoSpacing"/>
              <w:numPr>
                <w:ilvl w:val="0"/>
                <w:numId w:val="234"/>
              </w:numPr>
              <w:rPr>
                <w:rFonts w:ascii="Times New Roman" w:hAnsi="Times New Roman" w:cs="Times New Roman"/>
                <w:sz w:val="24"/>
                <w:szCs w:val="24"/>
              </w:rPr>
            </w:pPr>
            <w:r w:rsidRPr="00777870">
              <w:rPr>
                <w:rFonts w:ascii="Times New Roman" w:hAnsi="Times New Roman" w:cs="Times New Roman"/>
                <w:sz w:val="24"/>
                <w:szCs w:val="24"/>
              </w:rPr>
              <w:t>What suggestions might a garment producer suggest to a customer?</w:t>
            </w:r>
          </w:p>
          <w:p w14:paraId="63E2091F" w14:textId="77777777" w:rsidR="00A4220A" w:rsidRPr="00777870" w:rsidRDefault="00A4220A" w:rsidP="00A4220A">
            <w:pPr>
              <w:pStyle w:val="NoSpacing"/>
              <w:rPr>
                <w:rFonts w:ascii="Times New Roman" w:hAnsi="Times New Roman" w:cs="Times New Roman"/>
                <w:b/>
                <w:bCs/>
                <w:sz w:val="24"/>
                <w:szCs w:val="24"/>
              </w:rPr>
            </w:pPr>
            <w:r w:rsidRPr="00777870">
              <w:rPr>
                <w:rFonts w:ascii="Times New Roman" w:hAnsi="Times New Roman" w:cs="Times New Roman"/>
                <w:b/>
                <w:bCs/>
                <w:sz w:val="24"/>
                <w:szCs w:val="24"/>
              </w:rPr>
              <w:t>Management</w:t>
            </w:r>
          </w:p>
          <w:p w14:paraId="7184CA3E" w14:textId="77777777" w:rsidR="00A4220A" w:rsidRPr="00777870" w:rsidRDefault="00A4220A" w:rsidP="003E4B9F">
            <w:pPr>
              <w:pStyle w:val="NoSpacing"/>
              <w:numPr>
                <w:ilvl w:val="0"/>
                <w:numId w:val="235"/>
              </w:numPr>
              <w:rPr>
                <w:rFonts w:ascii="Times New Roman" w:hAnsi="Times New Roman" w:cs="Times New Roman"/>
                <w:sz w:val="24"/>
                <w:szCs w:val="24"/>
              </w:rPr>
            </w:pPr>
            <w:r w:rsidRPr="00777870">
              <w:rPr>
                <w:rFonts w:ascii="Times New Roman" w:hAnsi="Times New Roman" w:cs="Times New Roman"/>
                <w:sz w:val="24"/>
                <w:szCs w:val="24"/>
              </w:rPr>
              <w:t>What planning and materials are needed before garment construction can begin?</w:t>
            </w:r>
          </w:p>
          <w:p w14:paraId="48AA57B7" w14:textId="0E4FA084" w:rsidR="00A4220A" w:rsidRPr="00777870" w:rsidRDefault="00A4220A" w:rsidP="003E4B9F">
            <w:pPr>
              <w:pStyle w:val="NoSpacing"/>
              <w:numPr>
                <w:ilvl w:val="0"/>
                <w:numId w:val="235"/>
              </w:numPr>
              <w:spacing w:after="60"/>
              <w:rPr>
                <w:rFonts w:ascii="Times New Roman" w:hAnsi="Times New Roman" w:cs="Times New Roman"/>
                <w:b/>
                <w:bCs/>
                <w:sz w:val="24"/>
                <w:szCs w:val="24"/>
              </w:rPr>
            </w:pPr>
            <w:r w:rsidRPr="00777870">
              <w:rPr>
                <w:rFonts w:ascii="Times New Roman" w:hAnsi="Times New Roman" w:cs="Times New Roman"/>
                <w:sz w:val="24"/>
                <w:szCs w:val="24"/>
              </w:rPr>
              <w:t>How is technology used in basic construction?</w:t>
            </w:r>
          </w:p>
        </w:tc>
        <w:tc>
          <w:tcPr>
            <w:tcW w:w="2741" w:type="dxa"/>
          </w:tcPr>
          <w:p w14:paraId="628C734C" w14:textId="00431622" w:rsidR="00A4220A" w:rsidRPr="00337C03" w:rsidRDefault="00A4220A" w:rsidP="00A4220A">
            <w:pPr>
              <w:rPr>
                <w:rFonts w:ascii="Times New Roman" w:hAnsi="Times New Roman" w:cs="Times New Roman"/>
                <w:b/>
                <w:sz w:val="24"/>
                <w:szCs w:val="24"/>
                <w:u w:val="single"/>
              </w:rPr>
            </w:pPr>
            <w:r w:rsidRPr="004D36DC">
              <w:rPr>
                <w:rFonts w:ascii="Times New Roman" w:hAnsi="Times New Roman" w:cs="Times New Roman"/>
                <w:sz w:val="24"/>
                <w:szCs w:val="24"/>
              </w:rPr>
              <w:t>English: 9.C, 9.LU 10.C, 10.LU, 11.C, 11.LU, 12.C, 12.LU</w:t>
            </w:r>
          </w:p>
        </w:tc>
        <w:tc>
          <w:tcPr>
            <w:tcW w:w="2863" w:type="dxa"/>
          </w:tcPr>
          <w:p w14:paraId="6174EFFB" w14:textId="2EFE082D"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5E276452"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28408C76"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4F594935"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2F5A54E4"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3777721D"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7C61A0B7" w14:textId="77777777" w:rsidR="00A4220A" w:rsidRPr="00337C03" w:rsidRDefault="00A4220A" w:rsidP="00A4220A">
            <w:pPr>
              <w:pStyle w:val="ListParagraph"/>
              <w:rPr>
                <w:rFonts w:ascii="Times New Roman" w:hAnsi="Times New Roman" w:cs="Times New Roman"/>
                <w:sz w:val="24"/>
                <w:szCs w:val="24"/>
              </w:rPr>
            </w:pPr>
          </w:p>
          <w:p w14:paraId="167F31E9"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28AA753D"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2E60647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42FB6274" w14:textId="77777777" w:rsidR="00A4220A" w:rsidRDefault="00A4220A" w:rsidP="00A4220A">
            <w:pPr>
              <w:rPr>
                <w:rFonts w:ascii="Times New Roman" w:hAnsi="Times New Roman" w:cs="Times New Roman"/>
                <w:b/>
                <w:sz w:val="24"/>
                <w:szCs w:val="24"/>
                <w:u w:val="single"/>
              </w:rPr>
            </w:pPr>
          </w:p>
          <w:p w14:paraId="5A806DC0" w14:textId="77777777" w:rsidR="00DA1A37" w:rsidRPr="00337C03" w:rsidRDefault="00DA1A37" w:rsidP="00A4220A">
            <w:pPr>
              <w:rPr>
                <w:rFonts w:ascii="Times New Roman" w:hAnsi="Times New Roman" w:cs="Times New Roman"/>
                <w:b/>
                <w:sz w:val="24"/>
                <w:szCs w:val="24"/>
                <w:u w:val="single"/>
              </w:rPr>
            </w:pPr>
          </w:p>
          <w:p w14:paraId="40FCD694"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3EC0CED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Fashion Construction</w:t>
            </w:r>
          </w:p>
          <w:p w14:paraId="05CB2D14"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Fashion Design</w:t>
            </w:r>
          </w:p>
          <w:p w14:paraId="5E8D0320"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2BDB89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35E79A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7A6CDEF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Repurpose and Redesign</w:t>
            </w:r>
          </w:p>
          <w:p w14:paraId="3DB3976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2DC34DA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9F3E25E" w14:textId="10E3ECD1" w:rsidR="00A4220A" w:rsidRPr="00337C03" w:rsidRDefault="00A4220A" w:rsidP="00A4220A">
            <w:pPr>
              <w:pStyle w:val="NoSpacing"/>
              <w:rPr>
                <w:rFonts w:ascii="Times New Roman" w:hAnsi="Times New Roman" w:cs="Times New Roman"/>
                <w:sz w:val="24"/>
                <w:szCs w:val="24"/>
              </w:rPr>
            </w:pPr>
          </w:p>
        </w:tc>
      </w:tr>
      <w:tr w:rsidR="00A4220A" w:rsidRPr="007B4DF8" w14:paraId="7EEB28C7" w14:textId="7A1828BB" w:rsidTr="002643FE">
        <w:tblPrEx>
          <w:tblCellMar>
            <w:left w:w="115" w:type="dxa"/>
            <w:right w:w="115" w:type="dxa"/>
          </w:tblCellMar>
        </w:tblPrEx>
        <w:tc>
          <w:tcPr>
            <w:tcW w:w="737" w:type="dxa"/>
            <w:shd w:val="clear" w:color="auto" w:fill="AEAAAA" w:themeFill="background2" w:themeFillShade="BF"/>
          </w:tcPr>
          <w:p w14:paraId="76F04BB4"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36ACF075" w14:textId="77777777" w:rsidR="00A4220A" w:rsidRPr="007B4DF8" w:rsidRDefault="00A4220A" w:rsidP="00A4220A">
            <w:pPr>
              <w:spacing w:before="40" w:afterLines="40" w:after="96"/>
              <w:rPr>
                <w:rFonts w:ascii="Times New Roman" w:eastAsia="Times New Roman" w:hAnsi="Times New Roman" w:cs="Times New Roman"/>
                <w:b/>
                <w:bCs/>
                <w:sz w:val="24"/>
                <w:szCs w:val="24"/>
              </w:rPr>
            </w:pPr>
            <w:r w:rsidRPr="004C77F3">
              <w:rPr>
                <w:rFonts w:ascii="Times New Roman" w:eastAsia="Times New Roman" w:hAnsi="Times New Roman" w:cs="Times New Roman"/>
                <w:b/>
                <w:bCs/>
                <w:sz w:val="24"/>
                <w:szCs w:val="24"/>
              </w:rPr>
              <w:t>Planning, Preparing, and Serving Nutritious Foods</w:t>
            </w:r>
          </w:p>
        </w:tc>
        <w:tc>
          <w:tcPr>
            <w:tcW w:w="4648" w:type="dxa"/>
            <w:shd w:val="clear" w:color="auto" w:fill="AEAAAA" w:themeFill="background2" w:themeFillShade="BF"/>
          </w:tcPr>
          <w:p w14:paraId="23918276"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2046A70F"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6D497D5D" w14:textId="77777777" w:rsidR="00A4220A" w:rsidRPr="00337C03" w:rsidRDefault="00A4220A" w:rsidP="00A4220A">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476B6AC0" w14:textId="4130195B" w:rsidR="00A4220A" w:rsidRPr="00337C03" w:rsidRDefault="00A4220A" w:rsidP="00A4220A">
            <w:pPr>
              <w:spacing w:before="40" w:afterLines="40" w:after="96"/>
              <w:rPr>
                <w:rFonts w:ascii="Times New Roman" w:eastAsia="Times New Roman" w:hAnsi="Times New Roman" w:cs="Times New Roman"/>
                <w:b/>
                <w:bCs/>
                <w:sz w:val="24"/>
                <w:szCs w:val="24"/>
              </w:rPr>
            </w:pPr>
          </w:p>
        </w:tc>
      </w:tr>
      <w:tr w:rsidR="00A4220A" w:rsidRPr="007B4DF8" w14:paraId="7A8B32B6" w14:textId="638F5BA0" w:rsidTr="002643FE">
        <w:tblPrEx>
          <w:tblCellMar>
            <w:left w:w="115" w:type="dxa"/>
            <w:right w:w="115" w:type="dxa"/>
          </w:tblCellMar>
        </w:tblPrEx>
        <w:tc>
          <w:tcPr>
            <w:tcW w:w="737" w:type="dxa"/>
          </w:tcPr>
          <w:p w14:paraId="25E299F7" w14:textId="61C6863A"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76</w:t>
            </w:r>
          </w:p>
        </w:tc>
        <w:tc>
          <w:tcPr>
            <w:tcW w:w="3668" w:type="dxa"/>
            <w:hideMark/>
          </w:tcPr>
          <w:p w14:paraId="1E88631D" w14:textId="7B95336B"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grocery shopping strategies. </w:t>
            </w:r>
          </w:p>
        </w:tc>
        <w:tc>
          <w:tcPr>
            <w:tcW w:w="4648" w:type="dxa"/>
          </w:tcPr>
          <w:p w14:paraId="4E604877" w14:textId="77777777" w:rsidR="00A4220A" w:rsidRDefault="00A4220A" w:rsidP="00A4220A">
            <w:pPr>
              <w:pStyle w:val="NoSpacing"/>
              <w:rPr>
                <w:rFonts w:ascii="Times New Roman" w:hAnsi="Times New Roman" w:cs="Times New Roman"/>
                <w:bCs/>
                <w:sz w:val="24"/>
                <w:szCs w:val="24"/>
              </w:rPr>
            </w:pPr>
            <w:r w:rsidRPr="005D2A8B">
              <w:rPr>
                <w:rFonts w:ascii="Times New Roman" w:hAnsi="Times New Roman" w:cs="Times New Roman"/>
                <w:bCs/>
                <w:sz w:val="24"/>
                <w:szCs w:val="24"/>
              </w:rPr>
              <w:t>Identification should include</w:t>
            </w:r>
          </w:p>
          <w:p w14:paraId="418EED32" w14:textId="77777777" w:rsidR="00A4220A" w:rsidRPr="005D2A8B" w:rsidRDefault="00A4220A" w:rsidP="00A4220A">
            <w:pPr>
              <w:pStyle w:val="NoSpacing"/>
              <w:rPr>
                <w:rFonts w:ascii="Times New Roman" w:hAnsi="Times New Roman" w:cs="Times New Roman"/>
                <w:bCs/>
                <w:sz w:val="24"/>
                <w:szCs w:val="24"/>
              </w:rPr>
            </w:pPr>
          </w:p>
          <w:p w14:paraId="5EC8E767" w14:textId="358CD3F5" w:rsidR="00A4220A" w:rsidRPr="005D2A8B" w:rsidRDefault="00A4220A" w:rsidP="003E4B9F">
            <w:pPr>
              <w:pStyle w:val="NoSpacing"/>
              <w:numPr>
                <w:ilvl w:val="0"/>
                <w:numId w:val="172"/>
              </w:numPr>
              <w:rPr>
                <w:rFonts w:ascii="Times New Roman" w:hAnsi="Times New Roman" w:cs="Times New Roman"/>
                <w:bCs/>
                <w:sz w:val="24"/>
                <w:szCs w:val="24"/>
              </w:rPr>
            </w:pPr>
            <w:r w:rsidRPr="005D2A8B">
              <w:rPr>
                <w:rFonts w:ascii="Times New Roman" w:hAnsi="Times New Roman" w:cs="Times New Roman"/>
                <w:bCs/>
                <w:sz w:val="24"/>
                <w:szCs w:val="24"/>
              </w:rPr>
              <w:t>making a list of items needed</w:t>
            </w:r>
          </w:p>
          <w:p w14:paraId="5C624304" w14:textId="77777777" w:rsidR="00A4220A" w:rsidRPr="005D2A8B" w:rsidRDefault="00A4220A" w:rsidP="003E4B9F">
            <w:pPr>
              <w:pStyle w:val="NoSpacing"/>
              <w:numPr>
                <w:ilvl w:val="0"/>
                <w:numId w:val="172"/>
              </w:numPr>
              <w:rPr>
                <w:rFonts w:ascii="Times New Roman" w:hAnsi="Times New Roman" w:cs="Times New Roman"/>
                <w:bCs/>
                <w:sz w:val="24"/>
                <w:szCs w:val="24"/>
              </w:rPr>
            </w:pPr>
            <w:r w:rsidRPr="005D2A8B">
              <w:rPr>
                <w:rFonts w:ascii="Times New Roman" w:hAnsi="Times New Roman" w:cs="Times New Roman"/>
                <w:bCs/>
                <w:sz w:val="24"/>
                <w:szCs w:val="24"/>
              </w:rPr>
              <w:t>planning meals in advance</w:t>
            </w:r>
          </w:p>
          <w:p w14:paraId="40B1E02C" w14:textId="77777777" w:rsidR="00A4220A" w:rsidRPr="005D2A8B" w:rsidRDefault="00A4220A" w:rsidP="003E4B9F">
            <w:pPr>
              <w:pStyle w:val="NoSpacing"/>
              <w:numPr>
                <w:ilvl w:val="0"/>
                <w:numId w:val="172"/>
              </w:numPr>
              <w:rPr>
                <w:rFonts w:ascii="Times New Roman" w:hAnsi="Times New Roman" w:cs="Times New Roman"/>
                <w:bCs/>
                <w:sz w:val="24"/>
                <w:szCs w:val="24"/>
              </w:rPr>
            </w:pPr>
            <w:r w:rsidRPr="005D2A8B">
              <w:rPr>
                <w:rFonts w:ascii="Times New Roman" w:hAnsi="Times New Roman" w:cs="Times New Roman"/>
                <w:bCs/>
                <w:sz w:val="24"/>
                <w:szCs w:val="24"/>
              </w:rPr>
              <w:t>selecting from availability of seasonal foods</w:t>
            </w:r>
          </w:p>
          <w:p w14:paraId="02F1CB29" w14:textId="77777777" w:rsidR="00A4220A" w:rsidRPr="005D2A8B" w:rsidRDefault="00A4220A" w:rsidP="003E4B9F">
            <w:pPr>
              <w:pStyle w:val="NoSpacing"/>
              <w:numPr>
                <w:ilvl w:val="0"/>
                <w:numId w:val="172"/>
              </w:numPr>
              <w:rPr>
                <w:rFonts w:ascii="Times New Roman" w:hAnsi="Times New Roman" w:cs="Times New Roman"/>
                <w:bCs/>
                <w:sz w:val="24"/>
                <w:szCs w:val="24"/>
              </w:rPr>
            </w:pPr>
            <w:r w:rsidRPr="005D2A8B">
              <w:rPr>
                <w:rFonts w:ascii="Times New Roman" w:hAnsi="Times New Roman" w:cs="Times New Roman"/>
                <w:bCs/>
                <w:sz w:val="24"/>
                <w:szCs w:val="24"/>
              </w:rPr>
              <w:t>reviewing advertisements, coupons, and specials</w:t>
            </w:r>
          </w:p>
          <w:p w14:paraId="110B88D6" w14:textId="77777777" w:rsidR="00A4220A" w:rsidRPr="005D2A8B" w:rsidRDefault="00A4220A" w:rsidP="003E4B9F">
            <w:pPr>
              <w:pStyle w:val="NoSpacing"/>
              <w:numPr>
                <w:ilvl w:val="0"/>
                <w:numId w:val="172"/>
              </w:numPr>
              <w:rPr>
                <w:rFonts w:ascii="Times New Roman" w:hAnsi="Times New Roman" w:cs="Times New Roman"/>
                <w:bCs/>
                <w:sz w:val="24"/>
                <w:szCs w:val="24"/>
              </w:rPr>
            </w:pPr>
            <w:r w:rsidRPr="005D2A8B">
              <w:rPr>
                <w:rFonts w:ascii="Times New Roman" w:hAnsi="Times New Roman" w:cs="Times New Roman"/>
                <w:bCs/>
                <w:sz w:val="24"/>
                <w:szCs w:val="24"/>
              </w:rPr>
              <w:t>assessing cost-to-value for alternative brands and quantities</w:t>
            </w:r>
          </w:p>
          <w:p w14:paraId="6C7E62D1" w14:textId="77777777" w:rsidR="00A4220A" w:rsidRDefault="00A4220A" w:rsidP="003E4B9F">
            <w:pPr>
              <w:pStyle w:val="NoSpacing"/>
              <w:numPr>
                <w:ilvl w:val="0"/>
                <w:numId w:val="172"/>
              </w:numPr>
              <w:rPr>
                <w:rFonts w:ascii="Times New Roman" w:hAnsi="Times New Roman" w:cs="Times New Roman"/>
                <w:bCs/>
                <w:sz w:val="24"/>
                <w:szCs w:val="24"/>
              </w:rPr>
            </w:pPr>
            <w:r w:rsidRPr="005D2A8B">
              <w:rPr>
                <w:rFonts w:ascii="Times New Roman" w:hAnsi="Times New Roman" w:cs="Times New Roman"/>
                <w:bCs/>
                <w:sz w:val="24"/>
                <w:szCs w:val="24"/>
              </w:rPr>
              <w:t>assessing cost-to-value for shopping at alternative merchants or stores</w:t>
            </w:r>
          </w:p>
          <w:p w14:paraId="028D4247" w14:textId="437DD797" w:rsidR="00A4220A" w:rsidRPr="005D2A8B" w:rsidRDefault="00A4220A" w:rsidP="003E4B9F">
            <w:pPr>
              <w:pStyle w:val="NoSpacing"/>
              <w:numPr>
                <w:ilvl w:val="0"/>
                <w:numId w:val="172"/>
              </w:numPr>
              <w:rPr>
                <w:rFonts w:ascii="Times New Roman" w:hAnsi="Times New Roman" w:cs="Times New Roman"/>
                <w:bCs/>
                <w:sz w:val="24"/>
                <w:szCs w:val="24"/>
              </w:rPr>
            </w:pPr>
            <w:r>
              <w:rPr>
                <w:rFonts w:ascii="Times New Roman" w:hAnsi="Times New Roman" w:cs="Times New Roman"/>
                <w:bCs/>
                <w:sz w:val="24"/>
                <w:szCs w:val="24"/>
              </w:rPr>
              <w:t>shopping and purchasing online</w:t>
            </w:r>
            <w:r w:rsidRPr="005D2A8B">
              <w:rPr>
                <w:rFonts w:ascii="Times New Roman" w:hAnsi="Times New Roman" w:cs="Times New Roman"/>
                <w:bCs/>
                <w:sz w:val="24"/>
                <w:szCs w:val="24"/>
              </w:rPr>
              <w:t>.</w:t>
            </w:r>
          </w:p>
          <w:p w14:paraId="714F1D15" w14:textId="5C8875D9" w:rsidR="00A4220A" w:rsidRPr="007B4DF8" w:rsidRDefault="00A4220A" w:rsidP="00A4220A">
            <w:pPr>
              <w:pStyle w:val="NoSpacing"/>
              <w:rPr>
                <w:rFonts w:ascii="Times New Roman" w:hAnsi="Times New Roman" w:cs="Times New Roman"/>
                <w:bCs/>
                <w:sz w:val="24"/>
                <w:szCs w:val="24"/>
              </w:rPr>
            </w:pPr>
          </w:p>
        </w:tc>
        <w:tc>
          <w:tcPr>
            <w:tcW w:w="4053" w:type="dxa"/>
          </w:tcPr>
          <w:p w14:paraId="08CA8254" w14:textId="77777777" w:rsidR="00A4220A" w:rsidRPr="005D2A8B" w:rsidRDefault="00A4220A" w:rsidP="00A4220A">
            <w:pPr>
              <w:pStyle w:val="NoSpacing"/>
              <w:spacing w:after="60"/>
              <w:rPr>
                <w:rFonts w:ascii="Times New Roman" w:hAnsi="Times New Roman" w:cs="Times New Roman"/>
                <w:bCs/>
                <w:sz w:val="24"/>
                <w:szCs w:val="24"/>
              </w:rPr>
            </w:pPr>
            <w:r w:rsidRPr="005D2A8B">
              <w:rPr>
                <w:rFonts w:ascii="Times New Roman" w:hAnsi="Times New Roman" w:cs="Times New Roman"/>
                <w:b/>
                <w:bCs/>
                <w:sz w:val="24"/>
                <w:szCs w:val="24"/>
              </w:rPr>
              <w:t>Process/Skill Questions:</w:t>
            </w:r>
          </w:p>
          <w:p w14:paraId="5BF6772D"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Thinking</w:t>
            </w:r>
          </w:p>
          <w:p w14:paraId="1946EF10" w14:textId="77777777" w:rsidR="00A4220A" w:rsidRPr="005D2A8B" w:rsidRDefault="00A4220A" w:rsidP="003E4B9F">
            <w:pPr>
              <w:pStyle w:val="NoSpacing"/>
              <w:numPr>
                <w:ilvl w:val="0"/>
                <w:numId w:val="173"/>
              </w:numPr>
              <w:rPr>
                <w:rFonts w:ascii="Times New Roman" w:hAnsi="Times New Roman" w:cs="Times New Roman"/>
                <w:bCs/>
                <w:sz w:val="24"/>
                <w:szCs w:val="24"/>
              </w:rPr>
            </w:pPr>
            <w:r w:rsidRPr="005D2A8B">
              <w:rPr>
                <w:rFonts w:ascii="Times New Roman" w:hAnsi="Times New Roman" w:cs="Times New Roman"/>
                <w:bCs/>
                <w:sz w:val="24"/>
                <w:szCs w:val="24"/>
              </w:rPr>
              <w:t>Why is it important to plan a food budget?</w:t>
            </w:r>
          </w:p>
          <w:p w14:paraId="514DFA00" w14:textId="77777777" w:rsidR="00A4220A" w:rsidRPr="005D2A8B" w:rsidRDefault="00A4220A" w:rsidP="003E4B9F">
            <w:pPr>
              <w:pStyle w:val="NoSpacing"/>
              <w:numPr>
                <w:ilvl w:val="0"/>
                <w:numId w:val="173"/>
              </w:numPr>
              <w:rPr>
                <w:rFonts w:ascii="Times New Roman" w:hAnsi="Times New Roman" w:cs="Times New Roman"/>
                <w:bCs/>
                <w:sz w:val="24"/>
                <w:szCs w:val="24"/>
              </w:rPr>
            </w:pPr>
            <w:r w:rsidRPr="005D2A8B">
              <w:rPr>
                <w:rFonts w:ascii="Times New Roman" w:hAnsi="Times New Roman" w:cs="Times New Roman"/>
                <w:bCs/>
                <w:sz w:val="24"/>
                <w:szCs w:val="24"/>
              </w:rPr>
              <w:t>Why is it important to create a shopping list before going to the grocery store?</w:t>
            </w:r>
          </w:p>
          <w:p w14:paraId="377CACE4"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Communication</w:t>
            </w:r>
          </w:p>
          <w:p w14:paraId="450166F7" w14:textId="77777777" w:rsidR="00A4220A" w:rsidRPr="005D2A8B" w:rsidRDefault="00A4220A" w:rsidP="003E4B9F">
            <w:pPr>
              <w:pStyle w:val="NoSpacing"/>
              <w:numPr>
                <w:ilvl w:val="0"/>
                <w:numId w:val="174"/>
              </w:numPr>
              <w:rPr>
                <w:rFonts w:ascii="Times New Roman" w:hAnsi="Times New Roman" w:cs="Times New Roman"/>
                <w:bCs/>
                <w:sz w:val="24"/>
                <w:szCs w:val="24"/>
              </w:rPr>
            </w:pPr>
            <w:r w:rsidRPr="005D2A8B">
              <w:rPr>
                <w:rFonts w:ascii="Times New Roman" w:hAnsi="Times New Roman" w:cs="Times New Roman"/>
                <w:bCs/>
                <w:sz w:val="24"/>
                <w:szCs w:val="24"/>
              </w:rPr>
              <w:t>When is comparison shopping especially important? Less important?</w:t>
            </w:r>
          </w:p>
          <w:p w14:paraId="61D7FE26"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Leadership</w:t>
            </w:r>
          </w:p>
          <w:p w14:paraId="363DF1A4" w14:textId="40DB7018" w:rsidR="00A4220A" w:rsidRPr="005D2A8B" w:rsidRDefault="00A4220A" w:rsidP="003E4B9F">
            <w:pPr>
              <w:pStyle w:val="NoSpacing"/>
              <w:numPr>
                <w:ilvl w:val="0"/>
                <w:numId w:val="175"/>
              </w:numPr>
              <w:rPr>
                <w:rFonts w:ascii="Times New Roman" w:hAnsi="Times New Roman" w:cs="Times New Roman"/>
                <w:bCs/>
                <w:sz w:val="24"/>
                <w:szCs w:val="24"/>
              </w:rPr>
            </w:pPr>
            <w:r w:rsidRPr="005D2A8B">
              <w:rPr>
                <w:rFonts w:ascii="Times New Roman" w:hAnsi="Times New Roman" w:cs="Times New Roman"/>
                <w:bCs/>
                <w:sz w:val="24"/>
                <w:szCs w:val="24"/>
              </w:rPr>
              <w:t>Why or why not</w:t>
            </w:r>
            <w:r w:rsidRPr="0030783E">
              <w:rPr>
                <w:rFonts w:ascii="Times New Roman" w:hAnsi="Times New Roman" w:cs="Times New Roman"/>
                <w:bCs/>
                <w:sz w:val="24"/>
                <w:szCs w:val="24"/>
              </w:rPr>
              <w:t xml:space="preserve"> </w:t>
            </w:r>
            <w:r>
              <w:rPr>
                <w:rFonts w:ascii="Times New Roman" w:hAnsi="Times New Roman" w:cs="Times New Roman"/>
                <w:bCs/>
                <w:sz w:val="24"/>
                <w:szCs w:val="24"/>
              </w:rPr>
              <w:t>i</w:t>
            </w:r>
            <w:r w:rsidRPr="005D2A8B">
              <w:rPr>
                <w:rFonts w:ascii="Times New Roman" w:hAnsi="Times New Roman" w:cs="Times New Roman"/>
                <w:bCs/>
                <w:sz w:val="24"/>
                <w:szCs w:val="24"/>
              </w:rPr>
              <w:t>s comparison shopping a consumer responsibility?</w:t>
            </w:r>
          </w:p>
          <w:p w14:paraId="016BE165"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Management</w:t>
            </w:r>
          </w:p>
          <w:p w14:paraId="22B297BD" w14:textId="77777777" w:rsidR="00A4220A" w:rsidRPr="005D2A8B" w:rsidRDefault="00A4220A" w:rsidP="003E4B9F">
            <w:pPr>
              <w:pStyle w:val="NoSpacing"/>
              <w:numPr>
                <w:ilvl w:val="0"/>
                <w:numId w:val="176"/>
              </w:numPr>
              <w:rPr>
                <w:rFonts w:ascii="Times New Roman" w:hAnsi="Times New Roman" w:cs="Times New Roman"/>
                <w:bCs/>
                <w:sz w:val="24"/>
                <w:szCs w:val="24"/>
              </w:rPr>
            </w:pPr>
            <w:r w:rsidRPr="005D2A8B">
              <w:rPr>
                <w:rFonts w:ascii="Times New Roman" w:hAnsi="Times New Roman" w:cs="Times New Roman"/>
                <w:bCs/>
                <w:sz w:val="24"/>
                <w:szCs w:val="24"/>
              </w:rPr>
              <w:t>What is the biggest challenge when trying to stay within a food budget?</w:t>
            </w:r>
          </w:p>
          <w:p w14:paraId="38740268" w14:textId="77777777" w:rsidR="00A4220A" w:rsidRPr="005D2A8B" w:rsidRDefault="00A4220A" w:rsidP="003E4B9F">
            <w:pPr>
              <w:pStyle w:val="NoSpacing"/>
              <w:numPr>
                <w:ilvl w:val="0"/>
                <w:numId w:val="176"/>
              </w:numPr>
              <w:rPr>
                <w:rFonts w:ascii="Times New Roman" w:hAnsi="Times New Roman" w:cs="Times New Roman"/>
                <w:bCs/>
                <w:sz w:val="24"/>
                <w:szCs w:val="24"/>
              </w:rPr>
            </w:pPr>
            <w:r w:rsidRPr="005D2A8B">
              <w:rPr>
                <w:rFonts w:ascii="Times New Roman" w:hAnsi="Times New Roman" w:cs="Times New Roman"/>
                <w:bCs/>
                <w:sz w:val="24"/>
                <w:szCs w:val="24"/>
              </w:rPr>
              <w:t>What consequences may result from not creating a shopping list prior to going to the store?</w:t>
            </w:r>
          </w:p>
          <w:p w14:paraId="628F653B" w14:textId="77777777" w:rsidR="00A4220A" w:rsidRPr="007B4DF8" w:rsidRDefault="00A4220A" w:rsidP="00A4220A">
            <w:pPr>
              <w:pStyle w:val="NoSpacing"/>
              <w:rPr>
                <w:rFonts w:ascii="Times New Roman" w:hAnsi="Times New Roman" w:cs="Times New Roman"/>
                <w:bCs/>
                <w:sz w:val="24"/>
                <w:szCs w:val="24"/>
              </w:rPr>
            </w:pPr>
          </w:p>
        </w:tc>
        <w:tc>
          <w:tcPr>
            <w:tcW w:w="2741" w:type="dxa"/>
          </w:tcPr>
          <w:p w14:paraId="468B926B" w14:textId="323AD659" w:rsidR="00A4220A" w:rsidRPr="00337C03" w:rsidRDefault="00A4220A" w:rsidP="00A4220A">
            <w:pPr>
              <w:rPr>
                <w:rFonts w:ascii="Times New Roman" w:hAnsi="Times New Roman" w:cs="Times New Roman"/>
                <w:b/>
                <w:sz w:val="24"/>
                <w:szCs w:val="24"/>
                <w:u w:val="single"/>
              </w:rPr>
            </w:pPr>
            <w:r w:rsidRPr="004D36DC">
              <w:rPr>
                <w:rFonts w:ascii="Times New Roman" w:hAnsi="Times New Roman" w:cs="Times New Roman"/>
                <w:bCs/>
                <w:sz w:val="24"/>
                <w:szCs w:val="24"/>
              </w:rPr>
              <w:t>English: 9.RV, 9.RI, 9.C, 9.LU, 10.RV, 10.RI, 10.C, 10.LU, 11.RV, 11.RI, 11.C, 11.LU, 12.RV, 12.RI, 12.C, 12.LU</w:t>
            </w:r>
          </w:p>
        </w:tc>
        <w:tc>
          <w:tcPr>
            <w:tcW w:w="2863" w:type="dxa"/>
          </w:tcPr>
          <w:p w14:paraId="2CB7AA35" w14:textId="375B59AA"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1D09886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11C18B8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4912FD9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7898004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7A50270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6FF6BD1D" w14:textId="77777777" w:rsidR="00A4220A" w:rsidRPr="00337C03" w:rsidRDefault="00A4220A" w:rsidP="00A4220A">
            <w:pPr>
              <w:rPr>
                <w:rFonts w:ascii="Times New Roman" w:hAnsi="Times New Roman" w:cs="Times New Roman"/>
                <w:sz w:val="24"/>
                <w:szCs w:val="24"/>
              </w:rPr>
            </w:pPr>
          </w:p>
          <w:p w14:paraId="67C205EE"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196A7A2B" w14:textId="77777777" w:rsidR="00A4220A" w:rsidRPr="00337C03" w:rsidRDefault="00A4220A"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24DD7D05" w14:textId="77777777" w:rsidR="00A4220A" w:rsidRPr="00337C03" w:rsidRDefault="00A4220A"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6011E189" w14:textId="77777777" w:rsidR="00A4220A" w:rsidRPr="00337C03" w:rsidRDefault="00A4220A"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290631DE" w14:textId="77777777" w:rsidR="00A4220A" w:rsidRPr="00337C03" w:rsidRDefault="00A4220A"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6DB3D71B" w14:textId="77777777" w:rsidR="00A4220A" w:rsidRPr="00337C03" w:rsidRDefault="00A4220A" w:rsidP="00A4220A">
            <w:pPr>
              <w:pStyle w:val="ListParagraph"/>
              <w:rPr>
                <w:rFonts w:ascii="Times New Roman" w:hAnsi="Times New Roman" w:cs="Times New Roman"/>
                <w:sz w:val="24"/>
                <w:szCs w:val="24"/>
              </w:rPr>
            </w:pPr>
          </w:p>
          <w:p w14:paraId="27500F43"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56638E8"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DA205A1"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4BBEDA2A" w14:textId="77777777" w:rsidR="00A4220A" w:rsidRPr="00337C03" w:rsidRDefault="00A4220A" w:rsidP="00A4220A">
            <w:pPr>
              <w:rPr>
                <w:rFonts w:ascii="Times New Roman" w:hAnsi="Times New Roman" w:cs="Times New Roman"/>
                <w:sz w:val="24"/>
                <w:szCs w:val="24"/>
              </w:rPr>
            </w:pPr>
          </w:p>
          <w:p w14:paraId="73C44DA7" w14:textId="77777777" w:rsidR="00A4220A" w:rsidRPr="00337C03" w:rsidRDefault="00A4220A" w:rsidP="00A4220A">
            <w:pPr>
              <w:rPr>
                <w:rFonts w:ascii="Times New Roman" w:hAnsi="Times New Roman" w:cs="Times New Roman"/>
                <w:b/>
                <w:sz w:val="24"/>
                <w:szCs w:val="24"/>
                <w:u w:val="single"/>
              </w:rPr>
            </w:pPr>
          </w:p>
          <w:p w14:paraId="4CE3FC0C"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61494647"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5319FD8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720789E"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23C004F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188A463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0BB4ED2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Check the website </w:t>
            </w:r>
            <w:r w:rsidRPr="00337C03">
              <w:rPr>
                <w:rFonts w:ascii="Times New Roman" w:hAnsi="Times New Roman" w:cs="Times New Roman"/>
                <w:sz w:val="24"/>
                <w:szCs w:val="24"/>
              </w:rPr>
              <w:lastRenderedPageBreak/>
              <w:t>for Skill Events</w:t>
            </w:r>
          </w:p>
          <w:p w14:paraId="0DBAF57A" w14:textId="77777777" w:rsidR="00A4220A" w:rsidRPr="00337C03" w:rsidRDefault="00A4220A" w:rsidP="00A4220A">
            <w:pPr>
              <w:pStyle w:val="NoSpacing"/>
              <w:rPr>
                <w:rFonts w:ascii="Times New Roman" w:hAnsi="Times New Roman" w:cs="Times New Roman"/>
                <w:bCs/>
                <w:sz w:val="24"/>
                <w:szCs w:val="24"/>
              </w:rPr>
            </w:pPr>
          </w:p>
        </w:tc>
      </w:tr>
      <w:tr w:rsidR="00A4220A" w:rsidRPr="007B4DF8" w14:paraId="719CCDA0" w14:textId="5867EF75" w:rsidTr="002643FE">
        <w:tblPrEx>
          <w:tblCellMar>
            <w:left w:w="115" w:type="dxa"/>
            <w:right w:w="115" w:type="dxa"/>
          </w:tblCellMar>
        </w:tblPrEx>
        <w:tc>
          <w:tcPr>
            <w:tcW w:w="737" w:type="dxa"/>
          </w:tcPr>
          <w:p w14:paraId="12942C3C" w14:textId="783D06EB"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77</w:t>
            </w:r>
          </w:p>
        </w:tc>
        <w:tc>
          <w:tcPr>
            <w:tcW w:w="3668" w:type="dxa"/>
            <w:hideMark/>
          </w:tcPr>
          <w:p w14:paraId="4925745E" w14:textId="01396995"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Evaluate the nutritional information of various foods. </w:t>
            </w:r>
          </w:p>
        </w:tc>
        <w:tc>
          <w:tcPr>
            <w:tcW w:w="4648" w:type="dxa"/>
          </w:tcPr>
          <w:p w14:paraId="1755F63B" w14:textId="77777777" w:rsidR="00A4220A" w:rsidRDefault="00A4220A" w:rsidP="00A4220A">
            <w:pPr>
              <w:pStyle w:val="NoSpacing"/>
              <w:rPr>
                <w:rFonts w:ascii="Times New Roman" w:hAnsi="Times New Roman" w:cs="Times New Roman"/>
                <w:bCs/>
                <w:sz w:val="24"/>
                <w:szCs w:val="24"/>
              </w:rPr>
            </w:pPr>
            <w:r w:rsidRPr="005D2A8B">
              <w:rPr>
                <w:rFonts w:ascii="Times New Roman" w:hAnsi="Times New Roman" w:cs="Times New Roman"/>
                <w:bCs/>
                <w:sz w:val="24"/>
                <w:szCs w:val="24"/>
              </w:rPr>
              <w:t>Evaluation should include</w:t>
            </w:r>
          </w:p>
          <w:p w14:paraId="0C238EA4" w14:textId="77777777" w:rsidR="00A4220A" w:rsidRPr="005D2A8B" w:rsidRDefault="00A4220A" w:rsidP="00A4220A">
            <w:pPr>
              <w:pStyle w:val="NoSpacing"/>
              <w:rPr>
                <w:rFonts w:ascii="Times New Roman" w:hAnsi="Times New Roman" w:cs="Times New Roman"/>
                <w:bCs/>
                <w:sz w:val="24"/>
                <w:szCs w:val="24"/>
              </w:rPr>
            </w:pPr>
          </w:p>
          <w:p w14:paraId="57D3E3D0" w14:textId="77777777" w:rsidR="00A4220A" w:rsidRPr="005D2A8B"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defining the term </w:t>
            </w:r>
            <w:r w:rsidRPr="005D2A8B">
              <w:rPr>
                <w:rFonts w:ascii="Times New Roman" w:hAnsi="Times New Roman" w:cs="Times New Roman"/>
                <w:bCs/>
                <w:i/>
                <w:iCs/>
                <w:sz w:val="24"/>
                <w:szCs w:val="24"/>
              </w:rPr>
              <w:t>nutrient</w:t>
            </w:r>
          </w:p>
          <w:p w14:paraId="76D78D1C" w14:textId="6890FC93" w:rsidR="00A4220A" w:rsidRPr="005D2A8B"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 xml:space="preserve">identifying functions of the six </w:t>
            </w:r>
            <w:r>
              <w:rPr>
                <w:rFonts w:ascii="Times New Roman" w:hAnsi="Times New Roman" w:cs="Times New Roman"/>
                <w:bCs/>
                <w:sz w:val="24"/>
                <w:szCs w:val="24"/>
              </w:rPr>
              <w:t xml:space="preserve">essential </w:t>
            </w:r>
            <w:r w:rsidRPr="005D2A8B">
              <w:rPr>
                <w:rFonts w:ascii="Times New Roman" w:hAnsi="Times New Roman" w:cs="Times New Roman"/>
                <w:bCs/>
                <w:sz w:val="24"/>
                <w:szCs w:val="24"/>
              </w:rPr>
              <w:t>nutrients in the body</w:t>
            </w:r>
          </w:p>
          <w:p w14:paraId="464D5040" w14:textId="77777777" w:rsidR="00A4220A" w:rsidRPr="005D2A8B"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determining sources of specific nutrients</w:t>
            </w:r>
          </w:p>
          <w:p w14:paraId="1F0C8271" w14:textId="7315D75C" w:rsidR="00A4220A" w:rsidRPr="005D2A8B"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identifying nutritional needs throughout the life</w:t>
            </w:r>
            <w:r>
              <w:rPr>
                <w:rFonts w:ascii="Times New Roman" w:hAnsi="Times New Roman" w:cs="Times New Roman"/>
                <w:bCs/>
                <w:sz w:val="24"/>
                <w:szCs w:val="24"/>
              </w:rPr>
              <w:t>span</w:t>
            </w:r>
            <w:r w:rsidRPr="005D2A8B">
              <w:rPr>
                <w:rFonts w:ascii="Times New Roman" w:hAnsi="Times New Roman" w:cs="Times New Roman"/>
                <w:bCs/>
                <w:sz w:val="24"/>
                <w:szCs w:val="24"/>
              </w:rPr>
              <w:t xml:space="preserve"> and explaining how each nutrient contributes to an individual’s overall health</w:t>
            </w:r>
          </w:p>
          <w:p w14:paraId="3DF4DEB3" w14:textId="77777777" w:rsidR="00A4220A" w:rsidRPr="005D2A8B"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identifying nutrient-dense foods</w:t>
            </w:r>
          </w:p>
          <w:p w14:paraId="761054F6" w14:textId="77777777" w:rsidR="00A4220A" w:rsidRPr="005D2A8B"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stating consequences of too much and too little of specific nutrients</w:t>
            </w:r>
          </w:p>
          <w:p w14:paraId="6B985CB2" w14:textId="45D79A3E" w:rsidR="00A4220A" w:rsidRPr="005D2A8B"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assessing sources of nutrition</w:t>
            </w:r>
            <w:r>
              <w:rPr>
                <w:rFonts w:ascii="Times New Roman" w:hAnsi="Times New Roman" w:cs="Times New Roman"/>
                <w:bCs/>
                <w:sz w:val="24"/>
                <w:szCs w:val="24"/>
              </w:rPr>
              <w:t>al</w:t>
            </w:r>
            <w:r w:rsidRPr="005D2A8B">
              <w:rPr>
                <w:rFonts w:ascii="Times New Roman" w:hAnsi="Times New Roman" w:cs="Times New Roman"/>
                <w:bCs/>
                <w:sz w:val="24"/>
                <w:szCs w:val="24"/>
              </w:rPr>
              <w:t xml:space="preserve"> information</w:t>
            </w:r>
          </w:p>
          <w:p w14:paraId="4F291844" w14:textId="77777777" w:rsidR="00A4220A" w:rsidRPr="005D2A8B"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comparing foods, using the nutrition-facts label, to make good food choices</w:t>
            </w:r>
          </w:p>
          <w:p w14:paraId="030F78AD" w14:textId="1E5AB77A" w:rsidR="00A4220A"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analyzing personal eating habits in relation to nutritional foods</w:t>
            </w:r>
            <w:r w:rsidRPr="0069281B">
              <w:rPr>
                <w:rFonts w:ascii="Times New Roman" w:hAnsi="Times New Roman" w:cs="Times New Roman"/>
                <w:bCs/>
                <w:sz w:val="24"/>
                <w:szCs w:val="24"/>
              </w:rPr>
              <w:t>.</w:t>
            </w:r>
          </w:p>
          <w:p w14:paraId="119EDBDA" w14:textId="77777777" w:rsidR="00A4220A" w:rsidRDefault="00A4220A" w:rsidP="00A4220A">
            <w:pPr>
              <w:pStyle w:val="NoSpacing"/>
              <w:ind w:left="720"/>
              <w:rPr>
                <w:rFonts w:ascii="Times New Roman" w:hAnsi="Times New Roman" w:cs="Times New Roman"/>
                <w:bCs/>
                <w:sz w:val="24"/>
                <w:szCs w:val="24"/>
              </w:rPr>
            </w:pPr>
          </w:p>
          <w:p w14:paraId="4C94F4D5" w14:textId="4AC7834E" w:rsidR="00A4220A" w:rsidRPr="00777870" w:rsidRDefault="00A4220A" w:rsidP="00A4220A">
            <w:pPr>
              <w:pStyle w:val="NoSpacing"/>
              <w:rPr>
                <w:rFonts w:ascii="Times New Roman" w:hAnsi="Times New Roman" w:cs="Times New Roman"/>
                <w:b/>
                <w:sz w:val="24"/>
                <w:szCs w:val="24"/>
              </w:rPr>
            </w:pPr>
            <w:r w:rsidRPr="00777870">
              <w:rPr>
                <w:rFonts w:ascii="Times New Roman" w:hAnsi="Times New Roman" w:cs="Times New Roman"/>
                <w:b/>
                <w:sz w:val="24"/>
                <w:szCs w:val="24"/>
              </w:rPr>
              <w:t>Teacher Resources:</w:t>
            </w:r>
          </w:p>
          <w:p w14:paraId="5091CFAA" w14:textId="6EA5004D" w:rsidR="00A4220A" w:rsidRDefault="00A4220A" w:rsidP="003E4B9F">
            <w:pPr>
              <w:pStyle w:val="NoSpacing"/>
              <w:numPr>
                <w:ilvl w:val="0"/>
                <w:numId w:val="242"/>
              </w:numPr>
              <w:rPr>
                <w:rFonts w:ascii="Times New Roman" w:hAnsi="Times New Roman" w:cs="Times New Roman"/>
                <w:bCs/>
                <w:sz w:val="24"/>
                <w:szCs w:val="24"/>
              </w:rPr>
            </w:pPr>
            <w:hyperlink r:id="rId69" w:history="1">
              <w:r w:rsidRPr="0069281B">
                <w:rPr>
                  <w:rStyle w:val="Hyperlink"/>
                  <w:rFonts w:ascii="Times New Roman" w:hAnsi="Times New Roman" w:cs="Times New Roman"/>
                  <w:bCs/>
                  <w:sz w:val="24"/>
                  <w:szCs w:val="24"/>
                </w:rPr>
                <w:t>Real Food</w:t>
              </w:r>
            </w:hyperlink>
            <w:r>
              <w:rPr>
                <w:rFonts w:ascii="Times New Roman" w:hAnsi="Times New Roman" w:cs="Times New Roman"/>
                <w:bCs/>
                <w:sz w:val="24"/>
                <w:szCs w:val="24"/>
              </w:rPr>
              <w:t>, U.S. Departments of Agriculture and Health and Human Services (USDA and HHS)</w:t>
            </w:r>
          </w:p>
          <w:p w14:paraId="5408C90D" w14:textId="5B3640BA" w:rsidR="00A4220A" w:rsidRDefault="00A4220A" w:rsidP="003E4B9F">
            <w:pPr>
              <w:pStyle w:val="NoSpacing"/>
              <w:numPr>
                <w:ilvl w:val="0"/>
                <w:numId w:val="242"/>
              </w:numPr>
              <w:rPr>
                <w:rFonts w:ascii="Times New Roman" w:hAnsi="Times New Roman" w:cs="Times New Roman"/>
                <w:bCs/>
                <w:sz w:val="24"/>
                <w:szCs w:val="24"/>
              </w:rPr>
            </w:pPr>
            <w:hyperlink r:id="rId70" w:history="1">
              <w:r w:rsidRPr="0069281B">
                <w:rPr>
                  <w:rStyle w:val="Hyperlink"/>
                  <w:rFonts w:ascii="Times New Roman" w:hAnsi="Times New Roman" w:cs="Times New Roman"/>
                  <w:bCs/>
                  <w:sz w:val="24"/>
                  <w:szCs w:val="24"/>
                </w:rPr>
                <w:t>Dietary Guidelines for Americans,</w:t>
              </w:r>
            </w:hyperlink>
            <w:r>
              <w:rPr>
                <w:rFonts w:ascii="Times New Roman" w:hAnsi="Times New Roman" w:cs="Times New Roman"/>
                <w:bCs/>
                <w:sz w:val="24"/>
                <w:szCs w:val="24"/>
              </w:rPr>
              <w:t xml:space="preserve"> USDA and HHS</w:t>
            </w:r>
          </w:p>
          <w:p w14:paraId="0E32C85D" w14:textId="128A5D38" w:rsidR="00A4220A" w:rsidRDefault="00A4220A" w:rsidP="003E4B9F">
            <w:pPr>
              <w:pStyle w:val="NoSpacing"/>
              <w:numPr>
                <w:ilvl w:val="0"/>
                <w:numId w:val="242"/>
              </w:numPr>
              <w:rPr>
                <w:rFonts w:ascii="Times New Roman" w:hAnsi="Times New Roman" w:cs="Times New Roman"/>
                <w:bCs/>
                <w:sz w:val="24"/>
                <w:szCs w:val="24"/>
              </w:rPr>
            </w:pPr>
            <w:hyperlink r:id="rId71" w:history="1">
              <w:r w:rsidRPr="0069281B">
                <w:rPr>
                  <w:rStyle w:val="Hyperlink"/>
                  <w:rFonts w:ascii="Times New Roman" w:hAnsi="Times New Roman" w:cs="Times New Roman"/>
                  <w:bCs/>
                  <w:sz w:val="24"/>
                  <w:szCs w:val="24"/>
                </w:rPr>
                <w:t>Essential Nutrients</w:t>
              </w:r>
            </w:hyperlink>
            <w:r>
              <w:rPr>
                <w:rFonts w:ascii="Times New Roman" w:hAnsi="Times New Roman" w:cs="Times New Roman"/>
                <w:bCs/>
                <w:sz w:val="24"/>
                <w:szCs w:val="24"/>
              </w:rPr>
              <w:t>, Academy of Nutrition and Dietetics</w:t>
            </w:r>
          </w:p>
          <w:p w14:paraId="3CEE048E" w14:textId="7A1DEA02" w:rsidR="00A4220A" w:rsidRPr="007B4DF8" w:rsidRDefault="00A4220A" w:rsidP="00A4220A">
            <w:pPr>
              <w:pStyle w:val="NoSpacing"/>
              <w:rPr>
                <w:rFonts w:ascii="Times New Roman" w:hAnsi="Times New Roman" w:cs="Times New Roman"/>
                <w:bCs/>
                <w:sz w:val="24"/>
                <w:szCs w:val="24"/>
              </w:rPr>
            </w:pPr>
          </w:p>
        </w:tc>
        <w:tc>
          <w:tcPr>
            <w:tcW w:w="4053" w:type="dxa"/>
          </w:tcPr>
          <w:p w14:paraId="0820A275" w14:textId="77777777" w:rsidR="00A4220A" w:rsidRPr="005D2A8B" w:rsidRDefault="00A4220A" w:rsidP="00A4220A">
            <w:pPr>
              <w:pStyle w:val="NoSpacing"/>
              <w:spacing w:after="60"/>
              <w:rPr>
                <w:rFonts w:ascii="Times New Roman" w:hAnsi="Times New Roman" w:cs="Times New Roman"/>
                <w:bCs/>
                <w:sz w:val="24"/>
                <w:szCs w:val="24"/>
              </w:rPr>
            </w:pPr>
            <w:r w:rsidRPr="005D2A8B">
              <w:rPr>
                <w:rFonts w:ascii="Times New Roman" w:hAnsi="Times New Roman" w:cs="Times New Roman"/>
                <w:b/>
                <w:bCs/>
                <w:sz w:val="24"/>
                <w:szCs w:val="24"/>
              </w:rPr>
              <w:t>Process/Skill Questions:</w:t>
            </w:r>
          </w:p>
          <w:p w14:paraId="670524AA"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Thinking</w:t>
            </w:r>
          </w:p>
          <w:p w14:paraId="4B5C7682" w14:textId="197936DA" w:rsidR="00A4220A" w:rsidRPr="005D2A8B" w:rsidRDefault="00A4220A" w:rsidP="003E4B9F">
            <w:pPr>
              <w:pStyle w:val="NoSpacing"/>
              <w:numPr>
                <w:ilvl w:val="0"/>
                <w:numId w:val="178"/>
              </w:numPr>
              <w:rPr>
                <w:rFonts w:ascii="Times New Roman" w:hAnsi="Times New Roman" w:cs="Times New Roman"/>
                <w:bCs/>
                <w:sz w:val="24"/>
                <w:szCs w:val="24"/>
              </w:rPr>
            </w:pPr>
            <w:r w:rsidRPr="005D2A8B">
              <w:rPr>
                <w:rFonts w:ascii="Times New Roman" w:hAnsi="Times New Roman" w:cs="Times New Roman"/>
                <w:bCs/>
                <w:sz w:val="24"/>
                <w:szCs w:val="24"/>
              </w:rPr>
              <w:t xml:space="preserve">Why should </w:t>
            </w:r>
            <w:r>
              <w:rPr>
                <w:rFonts w:ascii="Times New Roman" w:hAnsi="Times New Roman" w:cs="Times New Roman"/>
                <w:bCs/>
                <w:sz w:val="24"/>
                <w:szCs w:val="24"/>
              </w:rPr>
              <w:t>one</w:t>
            </w:r>
            <w:r w:rsidRPr="005D2A8B">
              <w:rPr>
                <w:rFonts w:ascii="Times New Roman" w:hAnsi="Times New Roman" w:cs="Times New Roman"/>
                <w:bCs/>
                <w:sz w:val="24"/>
                <w:szCs w:val="24"/>
              </w:rPr>
              <w:t xml:space="preserve"> be aware of nutrients and their functions?</w:t>
            </w:r>
          </w:p>
          <w:p w14:paraId="353B3085" w14:textId="3369310A" w:rsidR="00A4220A" w:rsidRPr="005D2A8B" w:rsidRDefault="00A4220A" w:rsidP="003E4B9F">
            <w:pPr>
              <w:pStyle w:val="NoSpacing"/>
              <w:numPr>
                <w:ilvl w:val="0"/>
                <w:numId w:val="178"/>
              </w:numPr>
              <w:rPr>
                <w:rFonts w:ascii="Times New Roman" w:hAnsi="Times New Roman" w:cs="Times New Roman"/>
                <w:bCs/>
                <w:sz w:val="24"/>
                <w:szCs w:val="24"/>
              </w:rPr>
            </w:pPr>
            <w:r w:rsidRPr="005D2A8B">
              <w:rPr>
                <w:rFonts w:ascii="Times New Roman" w:hAnsi="Times New Roman" w:cs="Times New Roman"/>
                <w:bCs/>
                <w:sz w:val="24"/>
                <w:szCs w:val="24"/>
              </w:rPr>
              <w:t xml:space="preserve">What can happen if </w:t>
            </w:r>
            <w:r>
              <w:rPr>
                <w:rFonts w:ascii="Times New Roman" w:hAnsi="Times New Roman" w:cs="Times New Roman"/>
                <w:bCs/>
                <w:sz w:val="24"/>
                <w:szCs w:val="24"/>
              </w:rPr>
              <w:t>one is</w:t>
            </w:r>
            <w:r w:rsidRPr="005D2A8B">
              <w:rPr>
                <w:rFonts w:ascii="Times New Roman" w:hAnsi="Times New Roman" w:cs="Times New Roman"/>
                <w:bCs/>
                <w:sz w:val="24"/>
                <w:szCs w:val="24"/>
              </w:rPr>
              <w:t xml:space="preserve"> deficient in nutrients?</w:t>
            </w:r>
          </w:p>
          <w:p w14:paraId="3AC1293F" w14:textId="21F193F0" w:rsidR="00A4220A" w:rsidRPr="005D2A8B" w:rsidRDefault="00A4220A" w:rsidP="003E4B9F">
            <w:pPr>
              <w:pStyle w:val="NoSpacing"/>
              <w:numPr>
                <w:ilvl w:val="0"/>
                <w:numId w:val="178"/>
              </w:numPr>
              <w:rPr>
                <w:rFonts w:ascii="Times New Roman" w:hAnsi="Times New Roman" w:cs="Times New Roman"/>
                <w:bCs/>
                <w:sz w:val="24"/>
                <w:szCs w:val="24"/>
              </w:rPr>
            </w:pPr>
            <w:r w:rsidRPr="005D2A8B">
              <w:rPr>
                <w:rFonts w:ascii="Times New Roman" w:hAnsi="Times New Roman" w:cs="Times New Roman"/>
                <w:bCs/>
                <w:sz w:val="24"/>
                <w:szCs w:val="24"/>
              </w:rPr>
              <w:t xml:space="preserve">Why should </w:t>
            </w:r>
            <w:r>
              <w:rPr>
                <w:rFonts w:ascii="Times New Roman" w:hAnsi="Times New Roman" w:cs="Times New Roman"/>
                <w:bCs/>
                <w:sz w:val="24"/>
                <w:szCs w:val="24"/>
              </w:rPr>
              <w:t>one</w:t>
            </w:r>
            <w:r w:rsidRPr="005D2A8B">
              <w:rPr>
                <w:rFonts w:ascii="Times New Roman" w:hAnsi="Times New Roman" w:cs="Times New Roman"/>
                <w:bCs/>
                <w:sz w:val="24"/>
                <w:szCs w:val="24"/>
              </w:rPr>
              <w:t xml:space="preserve"> be concerned that sources of nutrition information are reliable and reputable?</w:t>
            </w:r>
          </w:p>
          <w:p w14:paraId="1F5821F1"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Communication</w:t>
            </w:r>
          </w:p>
          <w:p w14:paraId="131ADC0B" w14:textId="4BC52F69" w:rsidR="00A4220A" w:rsidRPr="005D2A8B" w:rsidRDefault="00A4220A" w:rsidP="003E4B9F">
            <w:pPr>
              <w:pStyle w:val="NoSpacing"/>
              <w:numPr>
                <w:ilvl w:val="0"/>
                <w:numId w:val="179"/>
              </w:numPr>
              <w:rPr>
                <w:rFonts w:ascii="Times New Roman" w:hAnsi="Times New Roman" w:cs="Times New Roman"/>
                <w:bCs/>
                <w:sz w:val="24"/>
                <w:szCs w:val="24"/>
              </w:rPr>
            </w:pPr>
            <w:r w:rsidRPr="005D2A8B">
              <w:rPr>
                <w:rFonts w:ascii="Times New Roman" w:hAnsi="Times New Roman" w:cs="Times New Roman"/>
                <w:bCs/>
                <w:sz w:val="24"/>
                <w:szCs w:val="24"/>
              </w:rPr>
              <w:t>What are sources of information about nutrients?</w:t>
            </w:r>
          </w:p>
          <w:p w14:paraId="08783C09" w14:textId="66B8A516" w:rsidR="00A4220A" w:rsidRPr="005D2A8B" w:rsidRDefault="00A4220A" w:rsidP="003E4B9F">
            <w:pPr>
              <w:pStyle w:val="NoSpacing"/>
              <w:numPr>
                <w:ilvl w:val="0"/>
                <w:numId w:val="179"/>
              </w:numPr>
              <w:rPr>
                <w:rFonts w:ascii="Times New Roman" w:hAnsi="Times New Roman" w:cs="Times New Roman"/>
                <w:bCs/>
                <w:sz w:val="24"/>
                <w:szCs w:val="24"/>
              </w:rPr>
            </w:pPr>
            <w:r w:rsidRPr="005D2A8B">
              <w:rPr>
                <w:rFonts w:ascii="Times New Roman" w:hAnsi="Times New Roman" w:cs="Times New Roman"/>
                <w:bCs/>
                <w:sz w:val="24"/>
                <w:szCs w:val="24"/>
              </w:rPr>
              <w:t xml:space="preserve">How can </w:t>
            </w:r>
            <w:r>
              <w:rPr>
                <w:rFonts w:ascii="Times New Roman" w:hAnsi="Times New Roman" w:cs="Times New Roman"/>
                <w:bCs/>
                <w:sz w:val="24"/>
                <w:szCs w:val="24"/>
              </w:rPr>
              <w:t>one</w:t>
            </w:r>
            <w:r w:rsidRPr="005D2A8B">
              <w:rPr>
                <w:rFonts w:ascii="Times New Roman" w:hAnsi="Times New Roman" w:cs="Times New Roman"/>
                <w:bCs/>
                <w:sz w:val="24"/>
                <w:szCs w:val="24"/>
              </w:rPr>
              <w:t xml:space="preserve"> determine if these sources are reliable?</w:t>
            </w:r>
          </w:p>
          <w:p w14:paraId="07A3D4ED" w14:textId="6B49C46B" w:rsidR="00A4220A" w:rsidRPr="005D2A8B" w:rsidRDefault="00A4220A" w:rsidP="003E4B9F">
            <w:pPr>
              <w:pStyle w:val="NoSpacing"/>
              <w:numPr>
                <w:ilvl w:val="0"/>
                <w:numId w:val="179"/>
              </w:numPr>
              <w:rPr>
                <w:rFonts w:ascii="Times New Roman" w:hAnsi="Times New Roman" w:cs="Times New Roman"/>
                <w:bCs/>
                <w:sz w:val="24"/>
                <w:szCs w:val="24"/>
              </w:rPr>
            </w:pPr>
            <w:r w:rsidRPr="005D2A8B">
              <w:rPr>
                <w:rFonts w:ascii="Times New Roman" w:hAnsi="Times New Roman" w:cs="Times New Roman"/>
                <w:bCs/>
                <w:sz w:val="24"/>
                <w:szCs w:val="24"/>
              </w:rPr>
              <w:t>Why do people tend to believe food-related information without verifying its accuracy? Why not? What are the arguments for and against taking large doses of specific nutrients (</w:t>
            </w:r>
            <w:r>
              <w:rPr>
                <w:rFonts w:ascii="Times New Roman" w:hAnsi="Times New Roman" w:cs="Times New Roman"/>
                <w:bCs/>
                <w:sz w:val="24"/>
                <w:szCs w:val="24"/>
              </w:rPr>
              <w:t>e.g.</w:t>
            </w:r>
            <w:r w:rsidRPr="005D2A8B">
              <w:rPr>
                <w:rFonts w:ascii="Times New Roman" w:hAnsi="Times New Roman" w:cs="Times New Roman"/>
                <w:bCs/>
                <w:sz w:val="24"/>
                <w:szCs w:val="24"/>
              </w:rPr>
              <w:t>, vitamins or minerals)?</w:t>
            </w:r>
          </w:p>
          <w:p w14:paraId="332C4FA8"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Leadership</w:t>
            </w:r>
          </w:p>
          <w:p w14:paraId="45F8A56A" w14:textId="77777777" w:rsidR="00A4220A" w:rsidRPr="005D2A8B" w:rsidRDefault="00A4220A" w:rsidP="003E4B9F">
            <w:pPr>
              <w:pStyle w:val="NoSpacing"/>
              <w:numPr>
                <w:ilvl w:val="0"/>
                <w:numId w:val="180"/>
              </w:numPr>
              <w:rPr>
                <w:rFonts w:ascii="Times New Roman" w:hAnsi="Times New Roman" w:cs="Times New Roman"/>
                <w:bCs/>
                <w:sz w:val="24"/>
                <w:szCs w:val="24"/>
              </w:rPr>
            </w:pPr>
            <w:r w:rsidRPr="005D2A8B">
              <w:rPr>
                <w:rFonts w:ascii="Times New Roman" w:hAnsi="Times New Roman" w:cs="Times New Roman"/>
                <w:bCs/>
                <w:sz w:val="24"/>
                <w:szCs w:val="24"/>
              </w:rPr>
              <w:t>Why should young adults be concerned about their nutrient intake?</w:t>
            </w:r>
          </w:p>
          <w:p w14:paraId="6EEEB4FD" w14:textId="0C624AA8" w:rsidR="00A4220A" w:rsidRPr="005D2A8B" w:rsidRDefault="00A4220A" w:rsidP="003E4B9F">
            <w:pPr>
              <w:pStyle w:val="NoSpacing"/>
              <w:numPr>
                <w:ilvl w:val="0"/>
                <w:numId w:val="180"/>
              </w:numPr>
              <w:rPr>
                <w:rFonts w:ascii="Times New Roman" w:hAnsi="Times New Roman" w:cs="Times New Roman"/>
                <w:bCs/>
                <w:sz w:val="24"/>
                <w:szCs w:val="24"/>
              </w:rPr>
            </w:pPr>
            <w:r w:rsidRPr="005D2A8B">
              <w:rPr>
                <w:rFonts w:ascii="Times New Roman" w:hAnsi="Times New Roman" w:cs="Times New Roman"/>
                <w:bCs/>
                <w:sz w:val="24"/>
                <w:szCs w:val="24"/>
              </w:rPr>
              <w:t>What is your responsibility in ensuring that you and your family members receive a sufficient daily dose of essential nutrients?</w:t>
            </w:r>
          </w:p>
          <w:p w14:paraId="56A233D0"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lastRenderedPageBreak/>
              <w:t>Management</w:t>
            </w:r>
          </w:p>
          <w:p w14:paraId="27AA8D9A" w14:textId="2DE7E93F" w:rsidR="00A4220A" w:rsidRPr="005D2A8B" w:rsidRDefault="00A4220A" w:rsidP="003E4B9F">
            <w:pPr>
              <w:pStyle w:val="NoSpacing"/>
              <w:numPr>
                <w:ilvl w:val="0"/>
                <w:numId w:val="181"/>
              </w:numPr>
              <w:rPr>
                <w:rFonts w:ascii="Times New Roman" w:hAnsi="Times New Roman" w:cs="Times New Roman"/>
                <w:bCs/>
                <w:sz w:val="24"/>
                <w:szCs w:val="24"/>
              </w:rPr>
            </w:pPr>
            <w:r w:rsidRPr="005D2A8B">
              <w:rPr>
                <w:rFonts w:ascii="Times New Roman" w:hAnsi="Times New Roman" w:cs="Times New Roman"/>
                <w:bCs/>
                <w:sz w:val="24"/>
                <w:szCs w:val="24"/>
              </w:rPr>
              <w:t>What management skills can ensure that</w:t>
            </w:r>
            <w:r>
              <w:rPr>
                <w:rFonts w:ascii="Times New Roman" w:hAnsi="Times New Roman" w:cs="Times New Roman"/>
                <w:bCs/>
                <w:sz w:val="24"/>
                <w:szCs w:val="24"/>
              </w:rPr>
              <w:t xml:space="preserve"> one’s</w:t>
            </w:r>
            <w:r w:rsidRPr="005D2A8B">
              <w:rPr>
                <w:rFonts w:ascii="Times New Roman" w:hAnsi="Times New Roman" w:cs="Times New Roman"/>
                <w:bCs/>
                <w:sz w:val="24"/>
                <w:szCs w:val="24"/>
              </w:rPr>
              <w:t xml:space="preserve"> diet includes enough of the right nutrients?</w:t>
            </w:r>
          </w:p>
          <w:p w14:paraId="6700153B" w14:textId="34EBDF2B" w:rsidR="00A4220A" w:rsidRPr="00A667AA" w:rsidRDefault="00A4220A" w:rsidP="003E4B9F">
            <w:pPr>
              <w:pStyle w:val="NoSpacing"/>
              <w:numPr>
                <w:ilvl w:val="0"/>
                <w:numId w:val="181"/>
              </w:numPr>
              <w:rPr>
                <w:rFonts w:ascii="Times New Roman" w:hAnsi="Times New Roman" w:cs="Times New Roman"/>
                <w:bCs/>
                <w:sz w:val="24"/>
                <w:szCs w:val="24"/>
              </w:rPr>
            </w:pPr>
            <w:r w:rsidRPr="005D2A8B">
              <w:rPr>
                <w:rFonts w:ascii="Times New Roman" w:hAnsi="Times New Roman" w:cs="Times New Roman"/>
                <w:bCs/>
                <w:sz w:val="24"/>
                <w:szCs w:val="24"/>
              </w:rPr>
              <w:t>What resources are available pertaining to the effects of nutrients on the body?</w:t>
            </w:r>
          </w:p>
        </w:tc>
        <w:tc>
          <w:tcPr>
            <w:tcW w:w="2741" w:type="dxa"/>
          </w:tcPr>
          <w:p w14:paraId="1AB1725E" w14:textId="3334BEA0" w:rsidR="00A4220A" w:rsidRPr="00337C03" w:rsidRDefault="00A4220A" w:rsidP="00A4220A">
            <w:pPr>
              <w:rPr>
                <w:rFonts w:ascii="Times New Roman" w:hAnsi="Times New Roman" w:cs="Times New Roman"/>
                <w:b/>
                <w:sz w:val="24"/>
                <w:szCs w:val="24"/>
                <w:u w:val="single"/>
              </w:rPr>
            </w:pPr>
            <w:r w:rsidRPr="004D36DC">
              <w:rPr>
                <w:rFonts w:ascii="Times New Roman" w:hAnsi="Times New Roman" w:cs="Times New Roman"/>
                <w:bCs/>
                <w:sz w:val="24"/>
                <w:szCs w:val="24"/>
              </w:rPr>
              <w:lastRenderedPageBreak/>
              <w:t>English: 9.RV, 9.RI, 9.C, 9.LU, 10.RV, 10.RI, 10.C, 10.LU, 11.DSR, 11.RV, 11.RI, 11.C, 11.LU, 12.RV, 12.RI, 12.C, 12.LU</w:t>
            </w:r>
          </w:p>
        </w:tc>
        <w:tc>
          <w:tcPr>
            <w:tcW w:w="2863" w:type="dxa"/>
          </w:tcPr>
          <w:p w14:paraId="0CB41D1F" w14:textId="737CED88"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74CDF07F"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1B9027D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0455CFCF"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6B11E41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2868CA95"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573089D3" w14:textId="77777777" w:rsidR="00A4220A" w:rsidRPr="00337C03" w:rsidRDefault="00A4220A" w:rsidP="00A4220A">
            <w:pPr>
              <w:pStyle w:val="ListParagraph"/>
              <w:widowControl w:val="0"/>
              <w:autoSpaceDE w:val="0"/>
              <w:autoSpaceDN w:val="0"/>
              <w:adjustRightInd w:val="0"/>
              <w:rPr>
                <w:rFonts w:ascii="Times New Roman" w:hAnsi="Times New Roman" w:cs="Times New Roman"/>
                <w:sz w:val="24"/>
                <w:szCs w:val="24"/>
              </w:rPr>
            </w:pPr>
          </w:p>
          <w:p w14:paraId="7C24395E"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14B9C390"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35901AE5"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4F205929" w14:textId="77777777" w:rsidR="00A4220A" w:rsidRPr="00337C03" w:rsidRDefault="00A4220A" w:rsidP="00A4220A">
            <w:pPr>
              <w:rPr>
                <w:rFonts w:ascii="Times New Roman" w:hAnsi="Times New Roman" w:cs="Times New Roman"/>
                <w:b/>
                <w:sz w:val="24"/>
                <w:szCs w:val="24"/>
                <w:u w:val="single"/>
              </w:rPr>
            </w:pPr>
          </w:p>
          <w:p w14:paraId="27095B14"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2CF7D84C"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3B31A0C5"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79F17224"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3EB4C158"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376A26F5" w14:textId="77777777" w:rsidR="00A4220A" w:rsidRPr="00337C03" w:rsidRDefault="00A4220A" w:rsidP="00A4220A">
            <w:pPr>
              <w:pStyle w:val="ListParagraph"/>
              <w:rPr>
                <w:rFonts w:ascii="Times New Roman" w:hAnsi="Times New Roman" w:cs="Times New Roman"/>
                <w:sz w:val="24"/>
                <w:szCs w:val="24"/>
              </w:rPr>
            </w:pPr>
          </w:p>
          <w:p w14:paraId="7E65649C" w14:textId="77777777" w:rsidR="00A4220A" w:rsidRPr="00337C03" w:rsidRDefault="00A4220A" w:rsidP="00A4220A">
            <w:pPr>
              <w:rPr>
                <w:rFonts w:ascii="Times New Roman" w:hAnsi="Times New Roman" w:cs="Times New Roman"/>
                <w:b/>
                <w:sz w:val="24"/>
                <w:szCs w:val="24"/>
                <w:u w:val="single"/>
              </w:rPr>
            </w:pPr>
          </w:p>
          <w:p w14:paraId="12D1AC30"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10C75620"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Food Innovations</w:t>
            </w:r>
          </w:p>
          <w:p w14:paraId="4A3FD54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0DE6D65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Nutrition and Wellness</w:t>
            </w:r>
          </w:p>
          <w:p w14:paraId="6BB9D2F8"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52DF6E9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Sports Nutrition</w:t>
            </w:r>
          </w:p>
          <w:p w14:paraId="60A2E32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3F268B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Check the website for Skill Events</w:t>
            </w:r>
          </w:p>
          <w:p w14:paraId="265A46CE" w14:textId="549DBC39" w:rsidR="00A4220A" w:rsidRPr="00337C03" w:rsidRDefault="00A4220A" w:rsidP="00A4220A">
            <w:pPr>
              <w:pStyle w:val="NoSpacing"/>
              <w:rPr>
                <w:rFonts w:ascii="Times New Roman" w:hAnsi="Times New Roman" w:cs="Times New Roman"/>
                <w:bCs/>
                <w:sz w:val="24"/>
                <w:szCs w:val="24"/>
              </w:rPr>
            </w:pPr>
          </w:p>
        </w:tc>
      </w:tr>
      <w:tr w:rsidR="00A4220A" w:rsidRPr="007B4DF8" w14:paraId="043C091A" w14:textId="705B0481" w:rsidTr="002643FE">
        <w:tblPrEx>
          <w:tblCellMar>
            <w:left w:w="115" w:type="dxa"/>
            <w:right w:w="115" w:type="dxa"/>
          </w:tblCellMar>
        </w:tblPrEx>
        <w:tc>
          <w:tcPr>
            <w:tcW w:w="737" w:type="dxa"/>
          </w:tcPr>
          <w:p w14:paraId="785EFB9E" w14:textId="14C95753"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tc>
        <w:tc>
          <w:tcPr>
            <w:tcW w:w="3668" w:type="dxa"/>
            <w:hideMark/>
          </w:tcPr>
          <w:p w14:paraId="278978F3" w14:textId="5971A8A1"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Demonstrate food safety and sanitation procedures. </w:t>
            </w:r>
          </w:p>
        </w:tc>
        <w:tc>
          <w:tcPr>
            <w:tcW w:w="4648" w:type="dxa"/>
          </w:tcPr>
          <w:p w14:paraId="1F64F8F2" w14:textId="77777777" w:rsidR="00A4220A" w:rsidRDefault="00A4220A" w:rsidP="00A4220A">
            <w:pPr>
              <w:pStyle w:val="NoSpacing"/>
              <w:rPr>
                <w:rFonts w:ascii="Times New Roman" w:hAnsi="Times New Roman" w:cs="Times New Roman"/>
                <w:bCs/>
                <w:sz w:val="24"/>
                <w:szCs w:val="24"/>
              </w:rPr>
            </w:pPr>
            <w:r w:rsidRPr="005D2A8B">
              <w:rPr>
                <w:rFonts w:ascii="Times New Roman" w:hAnsi="Times New Roman" w:cs="Times New Roman"/>
                <w:bCs/>
                <w:sz w:val="24"/>
                <w:szCs w:val="24"/>
              </w:rPr>
              <w:t>Demonstration should include</w:t>
            </w:r>
          </w:p>
          <w:p w14:paraId="3284B54F" w14:textId="77777777" w:rsidR="00A4220A" w:rsidRPr="005D2A8B" w:rsidRDefault="00A4220A" w:rsidP="00A4220A">
            <w:pPr>
              <w:pStyle w:val="NoSpacing"/>
              <w:rPr>
                <w:rFonts w:ascii="Times New Roman" w:hAnsi="Times New Roman" w:cs="Times New Roman"/>
                <w:bCs/>
                <w:sz w:val="24"/>
                <w:szCs w:val="24"/>
              </w:rPr>
            </w:pPr>
          </w:p>
          <w:p w14:paraId="7FAF1C93" w14:textId="77777777" w:rsidR="00A4220A" w:rsidRPr="005D2A8B" w:rsidRDefault="00A4220A" w:rsidP="003E4B9F">
            <w:pPr>
              <w:pStyle w:val="NoSpacing"/>
              <w:numPr>
                <w:ilvl w:val="0"/>
                <w:numId w:val="182"/>
              </w:numPr>
              <w:rPr>
                <w:rFonts w:ascii="Times New Roman" w:hAnsi="Times New Roman" w:cs="Times New Roman"/>
                <w:bCs/>
                <w:sz w:val="24"/>
                <w:szCs w:val="24"/>
              </w:rPr>
            </w:pPr>
            <w:r w:rsidRPr="005D2A8B">
              <w:rPr>
                <w:rFonts w:ascii="Times New Roman" w:hAnsi="Times New Roman" w:cs="Times New Roman"/>
                <w:bCs/>
                <w:sz w:val="24"/>
                <w:szCs w:val="24"/>
              </w:rPr>
              <w:t>identifying safety hazards related to kitchen practices</w:t>
            </w:r>
          </w:p>
          <w:p w14:paraId="69137591" w14:textId="450D5B29" w:rsidR="00A4220A" w:rsidRDefault="00A4220A" w:rsidP="003E4B9F">
            <w:pPr>
              <w:pStyle w:val="NoSpacing"/>
              <w:numPr>
                <w:ilvl w:val="0"/>
                <w:numId w:val="182"/>
              </w:numPr>
              <w:rPr>
                <w:rFonts w:ascii="Times New Roman" w:hAnsi="Times New Roman" w:cs="Times New Roman"/>
                <w:bCs/>
                <w:sz w:val="24"/>
                <w:szCs w:val="24"/>
              </w:rPr>
            </w:pPr>
            <w:r>
              <w:rPr>
                <w:rFonts w:ascii="Times New Roman" w:hAnsi="Times New Roman" w:cs="Times New Roman"/>
                <w:bCs/>
                <w:sz w:val="24"/>
                <w:szCs w:val="24"/>
              </w:rPr>
              <w:t>practicing proper handwashing technique</w:t>
            </w:r>
          </w:p>
          <w:p w14:paraId="7BE82A3C" w14:textId="4DC7123C" w:rsidR="00A4220A" w:rsidRPr="005D2A8B" w:rsidRDefault="00A4220A" w:rsidP="003E4B9F">
            <w:pPr>
              <w:pStyle w:val="NoSpacing"/>
              <w:numPr>
                <w:ilvl w:val="0"/>
                <w:numId w:val="182"/>
              </w:numPr>
              <w:rPr>
                <w:rFonts w:ascii="Times New Roman" w:hAnsi="Times New Roman" w:cs="Times New Roman"/>
                <w:bCs/>
                <w:sz w:val="24"/>
                <w:szCs w:val="24"/>
              </w:rPr>
            </w:pPr>
            <w:r w:rsidRPr="005D2A8B">
              <w:rPr>
                <w:rFonts w:ascii="Times New Roman" w:hAnsi="Times New Roman" w:cs="Times New Roman"/>
                <w:bCs/>
                <w:sz w:val="24"/>
                <w:szCs w:val="24"/>
              </w:rPr>
              <w:t>developing a kitchen safety checklist</w:t>
            </w:r>
          </w:p>
          <w:p w14:paraId="14A9434D" w14:textId="57DD40D2" w:rsidR="00A4220A" w:rsidRPr="005D2A8B" w:rsidRDefault="00A4220A" w:rsidP="003E4B9F">
            <w:pPr>
              <w:pStyle w:val="NoSpacing"/>
              <w:numPr>
                <w:ilvl w:val="0"/>
                <w:numId w:val="182"/>
              </w:numPr>
              <w:rPr>
                <w:rFonts w:ascii="Times New Roman" w:hAnsi="Times New Roman" w:cs="Times New Roman"/>
                <w:bCs/>
                <w:sz w:val="24"/>
                <w:szCs w:val="24"/>
              </w:rPr>
            </w:pPr>
            <w:r w:rsidRPr="005D2A8B">
              <w:rPr>
                <w:rFonts w:ascii="Times New Roman" w:hAnsi="Times New Roman" w:cs="Times New Roman"/>
                <w:bCs/>
                <w:sz w:val="24"/>
                <w:szCs w:val="24"/>
              </w:rPr>
              <w:t>cleaning and sanitiz</w:t>
            </w:r>
            <w:r>
              <w:rPr>
                <w:rFonts w:ascii="Times New Roman" w:hAnsi="Times New Roman" w:cs="Times New Roman"/>
                <w:bCs/>
                <w:sz w:val="24"/>
                <w:szCs w:val="24"/>
              </w:rPr>
              <w:t>ing</w:t>
            </w:r>
            <w:r w:rsidRPr="005D2A8B">
              <w:rPr>
                <w:rFonts w:ascii="Times New Roman" w:hAnsi="Times New Roman" w:cs="Times New Roman"/>
                <w:bCs/>
                <w:sz w:val="24"/>
                <w:szCs w:val="24"/>
              </w:rPr>
              <w:t xml:space="preserve"> </w:t>
            </w:r>
            <w:r>
              <w:rPr>
                <w:rFonts w:ascii="Times New Roman" w:hAnsi="Times New Roman" w:cs="Times New Roman"/>
                <w:bCs/>
                <w:sz w:val="24"/>
                <w:szCs w:val="24"/>
              </w:rPr>
              <w:t>the</w:t>
            </w:r>
            <w:r w:rsidRPr="005D2A8B">
              <w:rPr>
                <w:rFonts w:ascii="Times New Roman" w:hAnsi="Times New Roman" w:cs="Times New Roman"/>
                <w:bCs/>
                <w:sz w:val="24"/>
                <w:szCs w:val="24"/>
              </w:rPr>
              <w:t xml:space="preserve"> kitchen, equipment, and tools</w:t>
            </w:r>
          </w:p>
          <w:p w14:paraId="3C878C0F" w14:textId="7D28725B" w:rsidR="00A4220A" w:rsidRPr="005D2A8B" w:rsidRDefault="00A4220A" w:rsidP="003E4B9F">
            <w:pPr>
              <w:pStyle w:val="NoSpacing"/>
              <w:numPr>
                <w:ilvl w:val="0"/>
                <w:numId w:val="182"/>
              </w:numPr>
              <w:rPr>
                <w:rFonts w:ascii="Times New Roman" w:hAnsi="Times New Roman" w:cs="Times New Roman"/>
                <w:bCs/>
                <w:sz w:val="24"/>
                <w:szCs w:val="24"/>
              </w:rPr>
            </w:pPr>
            <w:r w:rsidRPr="005D2A8B">
              <w:rPr>
                <w:rFonts w:ascii="Times New Roman" w:hAnsi="Times New Roman" w:cs="Times New Roman"/>
                <w:bCs/>
                <w:sz w:val="24"/>
                <w:szCs w:val="24"/>
              </w:rPr>
              <w:t>listing rules to use during food storage and preparation to control food bacteria that cause foodborne illness</w:t>
            </w:r>
            <w:r>
              <w:rPr>
                <w:rFonts w:ascii="Times New Roman" w:hAnsi="Times New Roman" w:cs="Times New Roman"/>
                <w:bCs/>
                <w:sz w:val="24"/>
                <w:szCs w:val="24"/>
              </w:rPr>
              <w:t>es</w:t>
            </w:r>
          </w:p>
          <w:p w14:paraId="3714DFEF" w14:textId="77777777" w:rsidR="00A4220A" w:rsidRPr="005D2A8B" w:rsidRDefault="00A4220A" w:rsidP="003E4B9F">
            <w:pPr>
              <w:pStyle w:val="NoSpacing"/>
              <w:numPr>
                <w:ilvl w:val="0"/>
                <w:numId w:val="182"/>
              </w:numPr>
              <w:rPr>
                <w:rFonts w:ascii="Times New Roman" w:hAnsi="Times New Roman" w:cs="Times New Roman"/>
                <w:bCs/>
                <w:sz w:val="24"/>
                <w:szCs w:val="24"/>
              </w:rPr>
            </w:pPr>
            <w:r w:rsidRPr="005D2A8B">
              <w:rPr>
                <w:rFonts w:ascii="Times New Roman" w:hAnsi="Times New Roman" w:cs="Times New Roman"/>
                <w:bCs/>
                <w:sz w:val="24"/>
                <w:szCs w:val="24"/>
              </w:rPr>
              <w:t>examining methods of storing uncooked and cooked food to prevent spoiling and to maintain quality (e.g., Hazard Analysis Critical Control Point [HACCP]).</w:t>
            </w:r>
          </w:p>
          <w:p w14:paraId="477AA171" w14:textId="77777777" w:rsidR="00A4220A" w:rsidRDefault="00A4220A" w:rsidP="00A4220A">
            <w:pPr>
              <w:pStyle w:val="NoSpacing"/>
              <w:rPr>
                <w:rFonts w:ascii="Times New Roman" w:hAnsi="Times New Roman" w:cs="Times New Roman"/>
                <w:bCs/>
                <w:sz w:val="24"/>
                <w:szCs w:val="24"/>
              </w:rPr>
            </w:pPr>
          </w:p>
          <w:p w14:paraId="2AD9C8CD" w14:textId="583F9990" w:rsidR="00A4220A" w:rsidRPr="00B82AC2" w:rsidRDefault="00A4220A" w:rsidP="00A4220A">
            <w:pPr>
              <w:pStyle w:val="NoSpacing"/>
              <w:rPr>
                <w:rFonts w:ascii="Times New Roman" w:hAnsi="Times New Roman" w:cs="Times New Roman"/>
                <w:bCs/>
                <w:sz w:val="24"/>
                <w:szCs w:val="24"/>
              </w:rPr>
            </w:pPr>
            <w:r w:rsidRPr="00B82AC2">
              <w:rPr>
                <w:rFonts w:ascii="Times New Roman" w:hAnsi="Times New Roman" w:cs="Times New Roman"/>
                <w:b/>
                <w:bCs/>
                <w:sz w:val="24"/>
                <w:szCs w:val="24"/>
              </w:rPr>
              <w:t>Teacher Resource:</w:t>
            </w:r>
          </w:p>
          <w:p w14:paraId="7FF91DFC" w14:textId="6FCE2007" w:rsidR="00A4220A" w:rsidRPr="005D2A8B" w:rsidRDefault="00A4220A" w:rsidP="00B82AC2">
            <w:pPr>
              <w:pStyle w:val="NoSpacing"/>
              <w:ind w:left="360"/>
              <w:rPr>
                <w:rFonts w:ascii="Times New Roman" w:hAnsi="Times New Roman" w:cs="Times New Roman"/>
                <w:bCs/>
                <w:sz w:val="24"/>
                <w:szCs w:val="24"/>
              </w:rPr>
            </w:pPr>
            <w:hyperlink r:id="rId72" w:history="1">
              <w:r w:rsidRPr="00B82AC2">
                <w:rPr>
                  <w:rStyle w:val="Hyperlink"/>
                  <w:rFonts w:ascii="Times New Roman" w:hAnsi="Times New Roman" w:cs="Times New Roman"/>
                  <w:bCs/>
                  <w:sz w:val="24"/>
                  <w:szCs w:val="24"/>
                </w:rPr>
                <w:t>Hazard Analysis Critical Control Point (HACCP)</w:t>
              </w:r>
            </w:hyperlink>
            <w:r w:rsidRPr="00B82AC2">
              <w:rPr>
                <w:rFonts w:ascii="Times New Roman" w:hAnsi="Times New Roman" w:cs="Times New Roman"/>
                <w:bCs/>
                <w:sz w:val="24"/>
                <w:szCs w:val="24"/>
              </w:rPr>
              <w:t xml:space="preserve">, </w:t>
            </w:r>
            <w:r w:rsidRPr="00B82AC2">
              <w:rPr>
                <w:rFonts w:ascii="Times New Roman" w:hAnsi="Times New Roman" w:cs="Times New Roman"/>
                <w:sz w:val="24"/>
                <w:szCs w:val="24"/>
              </w:rPr>
              <w:t>U.S. Food and Drug Administration</w:t>
            </w:r>
            <w:r w:rsidRPr="00B82AC2">
              <w:rPr>
                <w:rFonts w:ascii="Times New Roman" w:hAnsi="Times New Roman" w:cs="Times New Roman"/>
                <w:bCs/>
                <w:sz w:val="24"/>
                <w:szCs w:val="24"/>
              </w:rPr>
              <w:t xml:space="preserve"> (FDA</w:t>
            </w:r>
            <w:r>
              <w:rPr>
                <w:rFonts w:ascii="Times New Roman" w:hAnsi="Times New Roman" w:cs="Times New Roman"/>
                <w:bCs/>
                <w:sz w:val="24"/>
                <w:szCs w:val="24"/>
              </w:rPr>
              <w:t>)</w:t>
            </w:r>
          </w:p>
          <w:p w14:paraId="501A6F3B" w14:textId="68A7494F" w:rsidR="00A4220A" w:rsidRPr="007B4DF8" w:rsidRDefault="00A4220A" w:rsidP="00A4220A">
            <w:pPr>
              <w:pStyle w:val="NoSpacing"/>
              <w:rPr>
                <w:rFonts w:ascii="Times New Roman" w:hAnsi="Times New Roman" w:cs="Times New Roman"/>
                <w:bCs/>
                <w:sz w:val="24"/>
                <w:szCs w:val="24"/>
              </w:rPr>
            </w:pPr>
          </w:p>
        </w:tc>
        <w:tc>
          <w:tcPr>
            <w:tcW w:w="4053" w:type="dxa"/>
          </w:tcPr>
          <w:p w14:paraId="64017DAE" w14:textId="77777777" w:rsidR="00A4220A" w:rsidRDefault="00A4220A" w:rsidP="00A4220A">
            <w:pPr>
              <w:spacing w:after="60"/>
              <w:rPr>
                <w:rFonts w:ascii="Times New Roman" w:hAnsi="Times New Roman" w:cs="Times New Roman"/>
                <w:b/>
                <w:bCs/>
                <w:sz w:val="24"/>
                <w:szCs w:val="24"/>
              </w:rPr>
            </w:pPr>
            <w:r w:rsidRPr="005D2A8B">
              <w:rPr>
                <w:rFonts w:ascii="Times New Roman" w:hAnsi="Times New Roman" w:cs="Times New Roman"/>
                <w:b/>
                <w:bCs/>
                <w:sz w:val="24"/>
                <w:szCs w:val="24"/>
              </w:rPr>
              <w:t>Process/Skill Questions:</w:t>
            </w:r>
          </w:p>
          <w:p w14:paraId="283F5FCB" w14:textId="77777777" w:rsidR="00A4220A" w:rsidRPr="005D2A8B" w:rsidRDefault="00A4220A" w:rsidP="00A4220A">
            <w:pPr>
              <w:rPr>
                <w:rFonts w:ascii="Times New Roman" w:hAnsi="Times New Roman" w:cs="Times New Roman"/>
                <w:b/>
                <w:bCs/>
                <w:sz w:val="24"/>
                <w:szCs w:val="24"/>
              </w:rPr>
            </w:pPr>
            <w:r w:rsidRPr="005D2A8B">
              <w:rPr>
                <w:rFonts w:ascii="Times New Roman" w:hAnsi="Times New Roman" w:cs="Times New Roman"/>
                <w:b/>
                <w:bCs/>
                <w:sz w:val="24"/>
                <w:szCs w:val="24"/>
              </w:rPr>
              <w:t>Thinking</w:t>
            </w:r>
          </w:p>
          <w:p w14:paraId="224AB196" w14:textId="77777777" w:rsidR="00A4220A" w:rsidRPr="005D2A8B" w:rsidRDefault="00A4220A" w:rsidP="003E4B9F">
            <w:pPr>
              <w:numPr>
                <w:ilvl w:val="0"/>
                <w:numId w:val="183"/>
              </w:numPr>
              <w:rPr>
                <w:rFonts w:ascii="Times New Roman" w:hAnsi="Times New Roman" w:cs="Times New Roman"/>
                <w:sz w:val="24"/>
                <w:szCs w:val="24"/>
              </w:rPr>
            </w:pPr>
            <w:r w:rsidRPr="005D2A8B">
              <w:rPr>
                <w:rFonts w:ascii="Times New Roman" w:hAnsi="Times New Roman" w:cs="Times New Roman"/>
                <w:sz w:val="24"/>
                <w:szCs w:val="24"/>
              </w:rPr>
              <w:t>What procedures are needed to ensure food safety and sanitation?</w:t>
            </w:r>
          </w:p>
          <w:p w14:paraId="268B7BDE" w14:textId="77777777" w:rsidR="00A4220A" w:rsidRPr="005D2A8B" w:rsidRDefault="00A4220A" w:rsidP="003E4B9F">
            <w:pPr>
              <w:numPr>
                <w:ilvl w:val="0"/>
                <w:numId w:val="183"/>
              </w:numPr>
              <w:rPr>
                <w:rFonts w:ascii="Times New Roman" w:hAnsi="Times New Roman" w:cs="Times New Roman"/>
                <w:sz w:val="24"/>
                <w:szCs w:val="24"/>
              </w:rPr>
            </w:pPr>
            <w:r w:rsidRPr="005D2A8B">
              <w:rPr>
                <w:rFonts w:ascii="Times New Roman" w:hAnsi="Times New Roman" w:cs="Times New Roman"/>
                <w:sz w:val="24"/>
                <w:szCs w:val="24"/>
              </w:rPr>
              <w:t>What are the four steps to food safety?</w:t>
            </w:r>
          </w:p>
          <w:p w14:paraId="501BCC37" w14:textId="77777777" w:rsidR="00A4220A" w:rsidRPr="005D2A8B" w:rsidRDefault="00A4220A" w:rsidP="00A4220A">
            <w:pPr>
              <w:rPr>
                <w:rFonts w:ascii="Times New Roman" w:hAnsi="Times New Roman" w:cs="Times New Roman"/>
                <w:b/>
                <w:bCs/>
                <w:sz w:val="24"/>
                <w:szCs w:val="24"/>
              </w:rPr>
            </w:pPr>
            <w:r w:rsidRPr="005D2A8B">
              <w:rPr>
                <w:rFonts w:ascii="Times New Roman" w:hAnsi="Times New Roman" w:cs="Times New Roman"/>
                <w:b/>
                <w:bCs/>
                <w:sz w:val="24"/>
                <w:szCs w:val="24"/>
              </w:rPr>
              <w:t>Communication</w:t>
            </w:r>
          </w:p>
          <w:p w14:paraId="55762848" w14:textId="77777777" w:rsidR="00A4220A" w:rsidRPr="005D2A8B" w:rsidRDefault="00A4220A" w:rsidP="003E4B9F">
            <w:pPr>
              <w:numPr>
                <w:ilvl w:val="0"/>
                <w:numId w:val="184"/>
              </w:numPr>
              <w:rPr>
                <w:rFonts w:ascii="Times New Roman" w:hAnsi="Times New Roman" w:cs="Times New Roman"/>
                <w:sz w:val="24"/>
                <w:szCs w:val="24"/>
              </w:rPr>
            </w:pPr>
            <w:r w:rsidRPr="005D2A8B">
              <w:rPr>
                <w:rFonts w:ascii="Times New Roman" w:hAnsi="Times New Roman" w:cs="Times New Roman"/>
                <w:sz w:val="24"/>
                <w:szCs w:val="24"/>
              </w:rPr>
              <w:t>What can be the consequences of not communicating food safety and sanitation procedures to family members?</w:t>
            </w:r>
          </w:p>
          <w:p w14:paraId="30F424E1" w14:textId="77777777" w:rsidR="00A4220A" w:rsidRPr="005D2A8B" w:rsidRDefault="00A4220A" w:rsidP="00A4220A">
            <w:pPr>
              <w:rPr>
                <w:rFonts w:ascii="Times New Roman" w:hAnsi="Times New Roman" w:cs="Times New Roman"/>
                <w:b/>
                <w:bCs/>
                <w:sz w:val="24"/>
                <w:szCs w:val="24"/>
              </w:rPr>
            </w:pPr>
            <w:r w:rsidRPr="005D2A8B">
              <w:rPr>
                <w:rFonts w:ascii="Times New Roman" w:hAnsi="Times New Roman" w:cs="Times New Roman"/>
                <w:b/>
                <w:bCs/>
                <w:sz w:val="24"/>
                <w:szCs w:val="24"/>
              </w:rPr>
              <w:t>Leadership</w:t>
            </w:r>
          </w:p>
          <w:p w14:paraId="21379399" w14:textId="3D681885" w:rsidR="00A4220A" w:rsidRPr="005D2A8B" w:rsidRDefault="00A4220A" w:rsidP="003E4B9F">
            <w:pPr>
              <w:numPr>
                <w:ilvl w:val="0"/>
                <w:numId w:val="185"/>
              </w:numPr>
              <w:rPr>
                <w:rFonts w:ascii="Times New Roman" w:hAnsi="Times New Roman" w:cs="Times New Roman"/>
                <w:sz w:val="24"/>
                <w:szCs w:val="24"/>
              </w:rPr>
            </w:pPr>
            <w:r w:rsidRPr="005D2A8B">
              <w:rPr>
                <w:rFonts w:ascii="Times New Roman" w:hAnsi="Times New Roman" w:cs="Times New Roman"/>
                <w:sz w:val="24"/>
                <w:szCs w:val="24"/>
              </w:rPr>
              <w:t xml:space="preserve">How can </w:t>
            </w:r>
            <w:r>
              <w:rPr>
                <w:rFonts w:ascii="Times New Roman" w:hAnsi="Times New Roman" w:cs="Times New Roman"/>
                <w:sz w:val="24"/>
                <w:szCs w:val="24"/>
              </w:rPr>
              <w:t>one</w:t>
            </w:r>
            <w:r w:rsidRPr="005D2A8B">
              <w:rPr>
                <w:rFonts w:ascii="Times New Roman" w:hAnsi="Times New Roman" w:cs="Times New Roman"/>
                <w:sz w:val="24"/>
                <w:szCs w:val="24"/>
              </w:rPr>
              <w:t xml:space="preserve"> set guidelines to follow </w:t>
            </w:r>
            <w:r w:rsidR="0075537F" w:rsidRPr="005D2A8B">
              <w:rPr>
                <w:rFonts w:ascii="Times New Roman" w:hAnsi="Times New Roman" w:cs="Times New Roman"/>
                <w:sz w:val="24"/>
                <w:szCs w:val="24"/>
              </w:rPr>
              <w:t>regarding</w:t>
            </w:r>
            <w:r w:rsidRPr="005D2A8B">
              <w:rPr>
                <w:rFonts w:ascii="Times New Roman" w:hAnsi="Times New Roman" w:cs="Times New Roman"/>
                <w:sz w:val="24"/>
                <w:szCs w:val="24"/>
              </w:rPr>
              <w:t xml:space="preserve"> food safety and sanitation procedures in </w:t>
            </w:r>
            <w:r>
              <w:rPr>
                <w:rFonts w:ascii="Times New Roman" w:hAnsi="Times New Roman" w:cs="Times New Roman"/>
                <w:sz w:val="24"/>
                <w:szCs w:val="24"/>
              </w:rPr>
              <w:t>the</w:t>
            </w:r>
            <w:r w:rsidRPr="005D2A8B">
              <w:rPr>
                <w:rFonts w:ascii="Times New Roman" w:hAnsi="Times New Roman" w:cs="Times New Roman"/>
                <w:sz w:val="24"/>
                <w:szCs w:val="24"/>
              </w:rPr>
              <w:t xml:space="preserve"> home?</w:t>
            </w:r>
          </w:p>
          <w:p w14:paraId="6C260F79" w14:textId="5C52FCC1" w:rsidR="00A4220A" w:rsidRPr="005D2A8B" w:rsidRDefault="00A4220A" w:rsidP="003E4B9F">
            <w:pPr>
              <w:numPr>
                <w:ilvl w:val="0"/>
                <w:numId w:val="185"/>
              </w:numPr>
              <w:rPr>
                <w:rFonts w:ascii="Times New Roman" w:hAnsi="Times New Roman" w:cs="Times New Roman"/>
                <w:sz w:val="24"/>
                <w:szCs w:val="24"/>
              </w:rPr>
            </w:pPr>
            <w:r w:rsidRPr="005D2A8B">
              <w:rPr>
                <w:rFonts w:ascii="Times New Roman" w:hAnsi="Times New Roman" w:cs="Times New Roman"/>
                <w:sz w:val="24"/>
                <w:szCs w:val="24"/>
              </w:rPr>
              <w:t xml:space="preserve">How can </w:t>
            </w:r>
            <w:r>
              <w:rPr>
                <w:rFonts w:ascii="Times New Roman" w:hAnsi="Times New Roman" w:cs="Times New Roman"/>
                <w:sz w:val="24"/>
                <w:szCs w:val="24"/>
              </w:rPr>
              <w:t>one</w:t>
            </w:r>
            <w:r w:rsidRPr="005D2A8B">
              <w:rPr>
                <w:rFonts w:ascii="Times New Roman" w:hAnsi="Times New Roman" w:cs="Times New Roman"/>
                <w:sz w:val="24"/>
                <w:szCs w:val="24"/>
              </w:rPr>
              <w:t xml:space="preserve"> create a culture that fosters awareness of the importance of food safety?</w:t>
            </w:r>
          </w:p>
          <w:p w14:paraId="0B2C8C52" w14:textId="77777777" w:rsidR="00A4220A" w:rsidRPr="005D2A8B" w:rsidRDefault="00A4220A" w:rsidP="00A4220A">
            <w:pPr>
              <w:rPr>
                <w:rFonts w:ascii="Times New Roman" w:hAnsi="Times New Roman" w:cs="Times New Roman"/>
                <w:b/>
                <w:bCs/>
                <w:sz w:val="24"/>
                <w:szCs w:val="24"/>
              </w:rPr>
            </w:pPr>
            <w:r w:rsidRPr="005D2A8B">
              <w:rPr>
                <w:rFonts w:ascii="Times New Roman" w:hAnsi="Times New Roman" w:cs="Times New Roman"/>
                <w:b/>
                <w:bCs/>
                <w:sz w:val="24"/>
                <w:szCs w:val="24"/>
              </w:rPr>
              <w:t>Management</w:t>
            </w:r>
          </w:p>
          <w:p w14:paraId="470FE6E7" w14:textId="7855B751" w:rsidR="00A4220A" w:rsidRPr="005D2A8B" w:rsidRDefault="00A4220A" w:rsidP="003E4B9F">
            <w:pPr>
              <w:numPr>
                <w:ilvl w:val="0"/>
                <w:numId w:val="186"/>
              </w:numPr>
              <w:rPr>
                <w:rFonts w:ascii="Times New Roman" w:hAnsi="Times New Roman" w:cs="Times New Roman"/>
                <w:sz w:val="24"/>
                <w:szCs w:val="24"/>
              </w:rPr>
            </w:pPr>
            <w:r w:rsidRPr="005D2A8B">
              <w:rPr>
                <w:rFonts w:ascii="Times New Roman" w:hAnsi="Times New Roman" w:cs="Times New Roman"/>
                <w:sz w:val="24"/>
                <w:szCs w:val="24"/>
              </w:rPr>
              <w:t xml:space="preserve">What precautions can </w:t>
            </w:r>
            <w:r>
              <w:rPr>
                <w:rFonts w:ascii="Times New Roman" w:hAnsi="Times New Roman" w:cs="Times New Roman"/>
                <w:sz w:val="24"/>
                <w:szCs w:val="24"/>
              </w:rPr>
              <w:t>one</w:t>
            </w:r>
            <w:r w:rsidRPr="005D2A8B">
              <w:rPr>
                <w:rFonts w:ascii="Times New Roman" w:hAnsi="Times New Roman" w:cs="Times New Roman"/>
                <w:sz w:val="24"/>
                <w:szCs w:val="24"/>
              </w:rPr>
              <w:t xml:space="preserve"> use to ensure safe handling of food?</w:t>
            </w:r>
          </w:p>
          <w:p w14:paraId="3C0436AC" w14:textId="1DA8DF42" w:rsidR="00A4220A" w:rsidRPr="00A667AA" w:rsidRDefault="00A4220A" w:rsidP="003E4B9F">
            <w:pPr>
              <w:numPr>
                <w:ilvl w:val="0"/>
                <w:numId w:val="186"/>
              </w:numPr>
              <w:rPr>
                <w:rFonts w:ascii="Times New Roman" w:hAnsi="Times New Roman" w:cs="Times New Roman"/>
                <w:sz w:val="24"/>
                <w:szCs w:val="24"/>
              </w:rPr>
            </w:pPr>
            <w:r w:rsidRPr="005D2A8B">
              <w:rPr>
                <w:rFonts w:ascii="Times New Roman" w:hAnsi="Times New Roman" w:cs="Times New Roman"/>
                <w:sz w:val="24"/>
                <w:szCs w:val="24"/>
              </w:rPr>
              <w:t>What criteria assist in following food safety and sanitation procedures?</w:t>
            </w:r>
          </w:p>
        </w:tc>
        <w:tc>
          <w:tcPr>
            <w:tcW w:w="2741" w:type="dxa"/>
          </w:tcPr>
          <w:p w14:paraId="76D85D41" w14:textId="365D3467" w:rsidR="00A4220A" w:rsidRPr="00337C03" w:rsidRDefault="00A4220A" w:rsidP="00A4220A">
            <w:pPr>
              <w:rPr>
                <w:rFonts w:ascii="Times New Roman" w:hAnsi="Times New Roman" w:cs="Times New Roman"/>
                <w:sz w:val="24"/>
                <w:szCs w:val="24"/>
              </w:rPr>
            </w:pPr>
            <w:r w:rsidRPr="004D36DC">
              <w:rPr>
                <w:rFonts w:ascii="Times New Roman" w:hAnsi="Times New Roman" w:cs="Times New Roman"/>
                <w:sz w:val="24"/>
                <w:szCs w:val="24"/>
              </w:rPr>
              <w:t>English: 9.RV, 9.RI, 9.C, 10.RV, 10.RI, 10.C, 11.RV, 11.RI, 11.C, 12.RV, 12.RI, 12.C</w:t>
            </w:r>
          </w:p>
        </w:tc>
        <w:tc>
          <w:tcPr>
            <w:tcW w:w="2863" w:type="dxa"/>
          </w:tcPr>
          <w:p w14:paraId="2D448842"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392C299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6E434E21"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27193982"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0DBFEAE6"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16A335A6"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0E4DEEB5" w14:textId="77777777" w:rsidR="00A4220A" w:rsidRPr="00337C03" w:rsidRDefault="00A4220A" w:rsidP="00A4220A">
            <w:pPr>
              <w:pStyle w:val="ListParagraph"/>
              <w:rPr>
                <w:rFonts w:ascii="Times New Roman" w:hAnsi="Times New Roman" w:cs="Times New Roman"/>
                <w:sz w:val="24"/>
                <w:szCs w:val="24"/>
              </w:rPr>
            </w:pPr>
          </w:p>
          <w:p w14:paraId="5ECB6194"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3B6B6413"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21EB09A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50DE93A7" w14:textId="77777777" w:rsidR="00A4220A" w:rsidRDefault="00A4220A" w:rsidP="00A4220A">
            <w:pPr>
              <w:rPr>
                <w:rFonts w:ascii="Times New Roman" w:hAnsi="Times New Roman" w:cs="Times New Roman"/>
                <w:b/>
                <w:sz w:val="24"/>
                <w:szCs w:val="24"/>
                <w:u w:val="single"/>
              </w:rPr>
            </w:pPr>
          </w:p>
          <w:p w14:paraId="2D820A25" w14:textId="77777777" w:rsidR="0075537F" w:rsidRPr="00337C03" w:rsidRDefault="0075537F" w:rsidP="00A4220A">
            <w:pPr>
              <w:rPr>
                <w:rFonts w:ascii="Times New Roman" w:hAnsi="Times New Roman" w:cs="Times New Roman"/>
                <w:b/>
                <w:sz w:val="24"/>
                <w:szCs w:val="24"/>
                <w:u w:val="single"/>
              </w:rPr>
            </w:pPr>
          </w:p>
          <w:p w14:paraId="05D33FCB"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1443053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Food Innovations</w:t>
            </w:r>
          </w:p>
          <w:p w14:paraId="6A2C1134"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379CEC4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Nutrition and Wellness</w:t>
            </w:r>
          </w:p>
          <w:p w14:paraId="1A2056D4"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65AFB4FE"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Sports Nutrition</w:t>
            </w:r>
          </w:p>
          <w:p w14:paraId="20BF540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70795F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6EC8C77D" w14:textId="77777777" w:rsidR="00A4220A" w:rsidRPr="00337C03" w:rsidRDefault="00A4220A" w:rsidP="00A4220A">
            <w:pPr>
              <w:rPr>
                <w:rFonts w:ascii="Times New Roman" w:hAnsi="Times New Roman" w:cs="Times New Roman"/>
                <w:sz w:val="24"/>
                <w:szCs w:val="24"/>
              </w:rPr>
            </w:pPr>
          </w:p>
        </w:tc>
      </w:tr>
      <w:tr w:rsidR="00A4220A" w:rsidRPr="007B4DF8" w14:paraId="5FAA495D" w14:textId="279A05B7" w:rsidTr="002643FE">
        <w:tblPrEx>
          <w:tblCellMar>
            <w:left w:w="115" w:type="dxa"/>
            <w:right w:w="115" w:type="dxa"/>
          </w:tblCellMar>
        </w:tblPrEx>
        <w:tc>
          <w:tcPr>
            <w:tcW w:w="737" w:type="dxa"/>
          </w:tcPr>
          <w:p w14:paraId="6FCA414B" w14:textId="1FC3B462" w:rsidR="00A4220A"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79</w:t>
            </w:r>
            <w:r w:rsidR="00D4278C">
              <w:rPr>
                <w:rFonts w:ascii="Times New Roman" w:eastAsia="Times New Roman" w:hAnsi="Times New Roman" w:cs="Times New Roman"/>
                <w:sz w:val="24"/>
                <w:szCs w:val="24"/>
              </w:rPr>
              <w:t xml:space="preserve"> (O)</w:t>
            </w:r>
          </w:p>
          <w:p w14:paraId="5031EFD4" w14:textId="4D14A104" w:rsidR="00A4220A" w:rsidRPr="007B4DF8" w:rsidRDefault="00A4220A" w:rsidP="00A4220A">
            <w:pPr>
              <w:spacing w:before="40" w:afterLines="40" w:after="96"/>
              <w:rPr>
                <w:rFonts w:ascii="Times New Roman" w:eastAsia="Times New Roman" w:hAnsi="Times New Roman" w:cs="Times New Roman"/>
                <w:sz w:val="24"/>
                <w:szCs w:val="24"/>
              </w:rPr>
            </w:pPr>
          </w:p>
        </w:tc>
        <w:tc>
          <w:tcPr>
            <w:tcW w:w="3668" w:type="dxa"/>
            <w:hideMark/>
          </w:tcPr>
          <w:p w14:paraId="0E35EFD5" w14:textId="6EE7DDB9"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food-preservation methods. </w:t>
            </w:r>
          </w:p>
        </w:tc>
        <w:tc>
          <w:tcPr>
            <w:tcW w:w="4648" w:type="dxa"/>
          </w:tcPr>
          <w:p w14:paraId="6C11E53D" w14:textId="77777777" w:rsidR="00A4220A" w:rsidRDefault="00A4220A" w:rsidP="00A4220A">
            <w:pPr>
              <w:pStyle w:val="NoSpacing"/>
              <w:rPr>
                <w:rFonts w:ascii="Times New Roman" w:hAnsi="Times New Roman" w:cs="Times New Roman"/>
                <w:bCs/>
                <w:sz w:val="24"/>
                <w:szCs w:val="24"/>
              </w:rPr>
            </w:pPr>
            <w:r w:rsidRPr="005D2A8B">
              <w:rPr>
                <w:rFonts w:ascii="Times New Roman" w:hAnsi="Times New Roman" w:cs="Times New Roman"/>
                <w:bCs/>
                <w:sz w:val="24"/>
                <w:szCs w:val="24"/>
              </w:rPr>
              <w:t xml:space="preserve">Identification should include </w:t>
            </w:r>
          </w:p>
          <w:p w14:paraId="4D2169A3" w14:textId="77777777" w:rsidR="00A4220A" w:rsidRDefault="00A4220A" w:rsidP="00A4220A">
            <w:pPr>
              <w:pStyle w:val="NoSpacing"/>
              <w:rPr>
                <w:rFonts w:ascii="Times New Roman" w:hAnsi="Times New Roman" w:cs="Times New Roman"/>
                <w:bCs/>
                <w:sz w:val="24"/>
                <w:szCs w:val="24"/>
              </w:rPr>
            </w:pPr>
          </w:p>
          <w:p w14:paraId="1B2ED011" w14:textId="461E1FB4" w:rsidR="00A4220A" w:rsidRDefault="00A4220A" w:rsidP="003E4B9F">
            <w:pPr>
              <w:pStyle w:val="NoSpacing"/>
              <w:numPr>
                <w:ilvl w:val="0"/>
                <w:numId w:val="230"/>
              </w:numPr>
              <w:rPr>
                <w:rFonts w:ascii="Times New Roman" w:hAnsi="Times New Roman" w:cs="Times New Roman"/>
                <w:bCs/>
                <w:sz w:val="24"/>
                <w:szCs w:val="24"/>
              </w:rPr>
            </w:pPr>
            <w:r w:rsidRPr="005D2A8B">
              <w:rPr>
                <w:rFonts w:ascii="Times New Roman" w:hAnsi="Times New Roman" w:cs="Times New Roman"/>
                <w:bCs/>
                <w:sz w:val="24"/>
                <w:szCs w:val="24"/>
              </w:rPr>
              <w:t xml:space="preserve">proper refrigeration </w:t>
            </w:r>
          </w:p>
          <w:p w14:paraId="7A4575A1" w14:textId="0CB318EE" w:rsidR="00A4220A" w:rsidRDefault="00A4220A" w:rsidP="003E4B9F">
            <w:pPr>
              <w:pStyle w:val="NoSpacing"/>
              <w:numPr>
                <w:ilvl w:val="0"/>
                <w:numId w:val="230"/>
              </w:numPr>
              <w:rPr>
                <w:rFonts w:ascii="Times New Roman" w:hAnsi="Times New Roman" w:cs="Times New Roman"/>
                <w:bCs/>
                <w:sz w:val="24"/>
                <w:szCs w:val="24"/>
              </w:rPr>
            </w:pPr>
            <w:r w:rsidRPr="005D2A8B">
              <w:rPr>
                <w:rFonts w:ascii="Times New Roman" w:hAnsi="Times New Roman" w:cs="Times New Roman"/>
                <w:bCs/>
                <w:sz w:val="24"/>
                <w:szCs w:val="24"/>
              </w:rPr>
              <w:t xml:space="preserve">freezing </w:t>
            </w:r>
          </w:p>
          <w:p w14:paraId="1CE18987" w14:textId="77777777" w:rsidR="00A4220A" w:rsidRDefault="00A4220A" w:rsidP="003E4B9F">
            <w:pPr>
              <w:pStyle w:val="NoSpacing"/>
              <w:numPr>
                <w:ilvl w:val="0"/>
                <w:numId w:val="230"/>
              </w:numPr>
              <w:rPr>
                <w:rFonts w:ascii="Times New Roman" w:hAnsi="Times New Roman" w:cs="Times New Roman"/>
                <w:bCs/>
                <w:sz w:val="24"/>
                <w:szCs w:val="24"/>
              </w:rPr>
            </w:pPr>
            <w:r>
              <w:rPr>
                <w:rFonts w:ascii="Times New Roman" w:hAnsi="Times New Roman" w:cs="Times New Roman"/>
                <w:bCs/>
                <w:sz w:val="24"/>
                <w:szCs w:val="24"/>
              </w:rPr>
              <w:t>storage</w:t>
            </w:r>
          </w:p>
          <w:p w14:paraId="4830907C" w14:textId="277EFD6C" w:rsidR="00A4220A" w:rsidRDefault="00A4220A" w:rsidP="003E4B9F">
            <w:pPr>
              <w:pStyle w:val="NoSpacing"/>
              <w:numPr>
                <w:ilvl w:val="0"/>
                <w:numId w:val="230"/>
              </w:numPr>
              <w:rPr>
                <w:rFonts w:ascii="Times New Roman" w:hAnsi="Times New Roman" w:cs="Times New Roman"/>
                <w:bCs/>
                <w:sz w:val="24"/>
                <w:szCs w:val="24"/>
              </w:rPr>
            </w:pPr>
            <w:r w:rsidRPr="00FA624B">
              <w:rPr>
                <w:rFonts w:ascii="Times New Roman" w:hAnsi="Times New Roman" w:cs="Times New Roman"/>
                <w:bCs/>
                <w:i/>
                <w:iCs/>
                <w:sz w:val="24"/>
                <w:szCs w:val="24"/>
              </w:rPr>
              <w:t>use by</w:t>
            </w:r>
            <w:r>
              <w:rPr>
                <w:rFonts w:ascii="Times New Roman" w:hAnsi="Times New Roman" w:cs="Times New Roman"/>
                <w:bCs/>
                <w:sz w:val="24"/>
                <w:szCs w:val="24"/>
              </w:rPr>
              <w:t xml:space="preserve"> vs. </w:t>
            </w:r>
            <w:r w:rsidRPr="00FA624B">
              <w:rPr>
                <w:rFonts w:ascii="Times New Roman" w:hAnsi="Times New Roman" w:cs="Times New Roman"/>
                <w:bCs/>
                <w:i/>
                <w:iCs/>
                <w:sz w:val="24"/>
                <w:szCs w:val="24"/>
              </w:rPr>
              <w:t>sell by</w:t>
            </w:r>
            <w:r>
              <w:rPr>
                <w:rFonts w:ascii="Times New Roman" w:hAnsi="Times New Roman" w:cs="Times New Roman"/>
                <w:bCs/>
                <w:sz w:val="24"/>
                <w:szCs w:val="24"/>
              </w:rPr>
              <w:t xml:space="preserve"> vs. </w:t>
            </w:r>
            <w:r w:rsidRPr="00FA624B">
              <w:rPr>
                <w:rFonts w:ascii="Times New Roman" w:hAnsi="Times New Roman" w:cs="Times New Roman"/>
                <w:bCs/>
                <w:i/>
                <w:iCs/>
                <w:sz w:val="24"/>
                <w:szCs w:val="24"/>
              </w:rPr>
              <w:t>best by</w:t>
            </w:r>
          </w:p>
          <w:p w14:paraId="56E3C1D4" w14:textId="5D405B7A" w:rsidR="00A4220A" w:rsidRDefault="00A4220A" w:rsidP="003E4B9F">
            <w:pPr>
              <w:pStyle w:val="NoSpacing"/>
              <w:numPr>
                <w:ilvl w:val="0"/>
                <w:numId w:val="230"/>
              </w:numPr>
              <w:rPr>
                <w:rFonts w:ascii="Times New Roman" w:hAnsi="Times New Roman" w:cs="Times New Roman"/>
                <w:bCs/>
                <w:sz w:val="24"/>
                <w:szCs w:val="24"/>
              </w:rPr>
            </w:pPr>
            <w:r>
              <w:rPr>
                <w:rFonts w:ascii="Times New Roman" w:hAnsi="Times New Roman" w:cs="Times New Roman"/>
                <w:bCs/>
                <w:sz w:val="24"/>
                <w:szCs w:val="24"/>
              </w:rPr>
              <w:t>first in, first out.</w:t>
            </w:r>
          </w:p>
          <w:p w14:paraId="18BAD800" w14:textId="77777777" w:rsidR="00A4220A" w:rsidRDefault="00A4220A" w:rsidP="00A4220A">
            <w:pPr>
              <w:pStyle w:val="NoSpacing"/>
              <w:rPr>
                <w:rFonts w:ascii="Times New Roman" w:hAnsi="Times New Roman" w:cs="Times New Roman"/>
                <w:bCs/>
                <w:sz w:val="24"/>
                <w:szCs w:val="24"/>
              </w:rPr>
            </w:pPr>
          </w:p>
          <w:p w14:paraId="69D23176" w14:textId="3113A5B8" w:rsidR="00A4220A" w:rsidRPr="005D2A8B" w:rsidRDefault="00A4220A" w:rsidP="00A4220A">
            <w:pPr>
              <w:pStyle w:val="NoSpacing"/>
              <w:rPr>
                <w:rFonts w:ascii="Times New Roman" w:hAnsi="Times New Roman" w:cs="Times New Roman"/>
                <w:bCs/>
                <w:sz w:val="24"/>
                <w:szCs w:val="24"/>
              </w:rPr>
            </w:pPr>
            <w:r w:rsidRPr="005D2A8B">
              <w:rPr>
                <w:rFonts w:ascii="Times New Roman" w:hAnsi="Times New Roman" w:cs="Times New Roman"/>
                <w:b/>
                <w:bCs/>
                <w:sz w:val="24"/>
                <w:szCs w:val="24"/>
              </w:rPr>
              <w:t>Teacher Resource</w:t>
            </w:r>
            <w:r>
              <w:rPr>
                <w:rFonts w:ascii="Times New Roman" w:hAnsi="Times New Roman" w:cs="Times New Roman"/>
                <w:b/>
                <w:bCs/>
                <w:sz w:val="24"/>
                <w:szCs w:val="24"/>
              </w:rPr>
              <w:t>s</w:t>
            </w:r>
            <w:r w:rsidRPr="005D2A8B">
              <w:rPr>
                <w:rFonts w:ascii="Times New Roman" w:hAnsi="Times New Roman" w:cs="Times New Roman"/>
                <w:b/>
                <w:bCs/>
                <w:sz w:val="24"/>
                <w:szCs w:val="24"/>
              </w:rPr>
              <w:t>:</w:t>
            </w:r>
          </w:p>
          <w:p w14:paraId="3FC06691" w14:textId="4DCCEF00" w:rsidR="00A4220A" w:rsidRPr="00B93267" w:rsidRDefault="00A4220A" w:rsidP="003E4B9F">
            <w:pPr>
              <w:pStyle w:val="NoSpacing"/>
              <w:numPr>
                <w:ilvl w:val="0"/>
                <w:numId w:val="239"/>
              </w:numPr>
              <w:rPr>
                <w:rFonts w:ascii="Times New Roman" w:hAnsi="Times New Roman" w:cs="Times New Roman"/>
                <w:bCs/>
                <w:sz w:val="24"/>
                <w:szCs w:val="24"/>
              </w:rPr>
            </w:pPr>
            <w:hyperlink r:id="rId73" w:history="1">
              <w:r w:rsidRPr="00777870">
                <w:rPr>
                  <w:rStyle w:val="Hyperlink"/>
                  <w:rFonts w:ascii="Times New Roman" w:hAnsi="Times New Roman" w:cs="Times New Roman"/>
                  <w:sz w:val="24"/>
                  <w:szCs w:val="24"/>
                </w:rPr>
                <w:t>Home Food Preservation</w:t>
              </w:r>
            </w:hyperlink>
            <w:r w:rsidRPr="00777870">
              <w:rPr>
                <w:rFonts w:ascii="Times New Roman" w:hAnsi="Times New Roman" w:cs="Times New Roman"/>
                <w:sz w:val="24"/>
                <w:szCs w:val="24"/>
              </w:rPr>
              <w:t xml:space="preserve">, </w:t>
            </w:r>
            <w:r w:rsidRPr="0074798B">
              <w:rPr>
                <w:rFonts w:ascii="Times New Roman" w:hAnsi="Times New Roman" w:cs="Times New Roman"/>
                <w:sz w:val="24"/>
                <w:szCs w:val="24"/>
              </w:rPr>
              <w:t>Virginia Cooperative Extension, Virginia Tech</w:t>
            </w:r>
          </w:p>
          <w:p w14:paraId="4CCF320E" w14:textId="4E69D00A" w:rsidR="00A4220A" w:rsidRPr="00B93267" w:rsidRDefault="00A4220A" w:rsidP="003E4B9F">
            <w:pPr>
              <w:pStyle w:val="NoSpacing"/>
              <w:numPr>
                <w:ilvl w:val="0"/>
                <w:numId w:val="239"/>
              </w:numPr>
              <w:rPr>
                <w:rFonts w:ascii="Times New Roman" w:hAnsi="Times New Roman" w:cs="Times New Roman"/>
                <w:bCs/>
                <w:sz w:val="24"/>
                <w:szCs w:val="24"/>
              </w:rPr>
            </w:pPr>
            <w:hyperlink r:id="rId74" w:anchor="gsc.tab=0" w:history="1">
              <w:r w:rsidRPr="00B93267">
                <w:rPr>
                  <w:rStyle w:val="Hyperlink"/>
                  <w:rFonts w:ascii="Times New Roman" w:hAnsi="Times New Roman" w:cs="Times New Roman"/>
                  <w:bCs/>
                  <w:sz w:val="24"/>
                  <w:szCs w:val="24"/>
                </w:rPr>
                <w:t>National Center for Home Food Preservation</w:t>
              </w:r>
            </w:hyperlink>
            <w:r>
              <w:rPr>
                <w:rFonts w:ascii="Times New Roman" w:hAnsi="Times New Roman" w:cs="Times New Roman"/>
                <w:bCs/>
                <w:sz w:val="24"/>
                <w:szCs w:val="24"/>
              </w:rPr>
              <w:t>, University of Georgia</w:t>
            </w:r>
          </w:p>
          <w:p w14:paraId="463E797F" w14:textId="530C5AB8" w:rsidR="00A4220A" w:rsidRPr="007B4DF8" w:rsidRDefault="00A4220A" w:rsidP="00A4220A">
            <w:pPr>
              <w:pStyle w:val="NoSpacing"/>
              <w:rPr>
                <w:rFonts w:ascii="Times New Roman" w:hAnsi="Times New Roman" w:cs="Times New Roman"/>
                <w:bCs/>
                <w:sz w:val="24"/>
                <w:szCs w:val="24"/>
              </w:rPr>
            </w:pPr>
          </w:p>
        </w:tc>
        <w:tc>
          <w:tcPr>
            <w:tcW w:w="4053" w:type="dxa"/>
          </w:tcPr>
          <w:p w14:paraId="2782134C" w14:textId="77777777" w:rsidR="00A4220A" w:rsidRPr="005D2A8B" w:rsidRDefault="00A4220A" w:rsidP="00A4220A">
            <w:pPr>
              <w:pStyle w:val="NoSpacing"/>
              <w:spacing w:after="60"/>
              <w:rPr>
                <w:rFonts w:ascii="Times New Roman" w:hAnsi="Times New Roman" w:cs="Times New Roman"/>
                <w:bCs/>
                <w:sz w:val="24"/>
                <w:szCs w:val="24"/>
              </w:rPr>
            </w:pPr>
            <w:r w:rsidRPr="005D2A8B">
              <w:rPr>
                <w:rFonts w:ascii="Times New Roman" w:hAnsi="Times New Roman" w:cs="Times New Roman"/>
                <w:b/>
                <w:bCs/>
                <w:sz w:val="24"/>
                <w:szCs w:val="24"/>
              </w:rPr>
              <w:t>Process/Skill Questions:</w:t>
            </w:r>
          </w:p>
          <w:p w14:paraId="442B16A9"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Thinking</w:t>
            </w:r>
          </w:p>
          <w:p w14:paraId="4411393F" w14:textId="77777777" w:rsidR="00A4220A" w:rsidRPr="005D2A8B" w:rsidRDefault="00A4220A" w:rsidP="003E4B9F">
            <w:pPr>
              <w:pStyle w:val="NoSpacing"/>
              <w:numPr>
                <w:ilvl w:val="0"/>
                <w:numId w:val="187"/>
              </w:numPr>
              <w:rPr>
                <w:rFonts w:ascii="Times New Roman" w:hAnsi="Times New Roman" w:cs="Times New Roman"/>
                <w:bCs/>
                <w:sz w:val="24"/>
                <w:szCs w:val="24"/>
              </w:rPr>
            </w:pPr>
            <w:r w:rsidRPr="005D2A8B">
              <w:rPr>
                <w:rFonts w:ascii="Times New Roman" w:hAnsi="Times New Roman" w:cs="Times New Roman"/>
                <w:bCs/>
                <w:sz w:val="24"/>
                <w:szCs w:val="24"/>
              </w:rPr>
              <w:t>What are some methods of preserving foods?</w:t>
            </w:r>
          </w:p>
          <w:p w14:paraId="63CDF648" w14:textId="77777777" w:rsidR="00A4220A" w:rsidRPr="005D2A8B" w:rsidRDefault="00A4220A" w:rsidP="003E4B9F">
            <w:pPr>
              <w:pStyle w:val="NoSpacing"/>
              <w:numPr>
                <w:ilvl w:val="0"/>
                <w:numId w:val="187"/>
              </w:numPr>
              <w:rPr>
                <w:rFonts w:ascii="Times New Roman" w:hAnsi="Times New Roman" w:cs="Times New Roman"/>
                <w:bCs/>
                <w:sz w:val="24"/>
                <w:szCs w:val="24"/>
              </w:rPr>
            </w:pPr>
            <w:r w:rsidRPr="005D2A8B">
              <w:rPr>
                <w:rFonts w:ascii="Times New Roman" w:hAnsi="Times New Roman" w:cs="Times New Roman"/>
                <w:bCs/>
                <w:sz w:val="24"/>
                <w:szCs w:val="24"/>
              </w:rPr>
              <w:t>Why is the correct use and understanding of </w:t>
            </w:r>
            <w:r w:rsidRPr="005D2A8B">
              <w:rPr>
                <w:rFonts w:ascii="Times New Roman" w:hAnsi="Times New Roman" w:cs="Times New Roman"/>
                <w:bCs/>
                <w:i/>
                <w:iCs/>
                <w:sz w:val="24"/>
                <w:szCs w:val="24"/>
              </w:rPr>
              <w:t>sell by</w:t>
            </w:r>
            <w:r w:rsidRPr="005D2A8B">
              <w:rPr>
                <w:rFonts w:ascii="Times New Roman" w:hAnsi="Times New Roman" w:cs="Times New Roman"/>
                <w:bCs/>
                <w:sz w:val="24"/>
                <w:szCs w:val="24"/>
              </w:rPr>
              <w:t>, </w:t>
            </w:r>
            <w:r w:rsidRPr="005D2A8B">
              <w:rPr>
                <w:rFonts w:ascii="Times New Roman" w:hAnsi="Times New Roman" w:cs="Times New Roman"/>
                <w:bCs/>
                <w:i/>
                <w:iCs/>
                <w:sz w:val="24"/>
                <w:szCs w:val="24"/>
              </w:rPr>
              <w:t>use by</w:t>
            </w:r>
            <w:r w:rsidRPr="005D2A8B">
              <w:rPr>
                <w:rFonts w:ascii="Times New Roman" w:hAnsi="Times New Roman" w:cs="Times New Roman"/>
                <w:bCs/>
                <w:sz w:val="24"/>
                <w:szCs w:val="24"/>
              </w:rPr>
              <w:t>, and </w:t>
            </w:r>
            <w:r w:rsidRPr="005D2A8B">
              <w:rPr>
                <w:rFonts w:ascii="Times New Roman" w:hAnsi="Times New Roman" w:cs="Times New Roman"/>
                <w:bCs/>
                <w:i/>
                <w:iCs/>
                <w:sz w:val="24"/>
                <w:szCs w:val="24"/>
              </w:rPr>
              <w:t>best by</w:t>
            </w:r>
            <w:r w:rsidRPr="005D2A8B">
              <w:rPr>
                <w:rFonts w:ascii="Times New Roman" w:hAnsi="Times New Roman" w:cs="Times New Roman"/>
                <w:bCs/>
                <w:sz w:val="24"/>
                <w:szCs w:val="24"/>
              </w:rPr>
              <w:t> dates on foods important to food safety?</w:t>
            </w:r>
          </w:p>
          <w:p w14:paraId="6F6E2489"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Communication</w:t>
            </w:r>
          </w:p>
          <w:p w14:paraId="6F7C89B0" w14:textId="77777777" w:rsidR="00A4220A" w:rsidRPr="005D2A8B" w:rsidRDefault="00A4220A" w:rsidP="003E4B9F">
            <w:pPr>
              <w:pStyle w:val="NoSpacing"/>
              <w:numPr>
                <w:ilvl w:val="0"/>
                <w:numId w:val="188"/>
              </w:numPr>
              <w:rPr>
                <w:rFonts w:ascii="Times New Roman" w:hAnsi="Times New Roman" w:cs="Times New Roman"/>
                <w:bCs/>
                <w:sz w:val="24"/>
                <w:szCs w:val="24"/>
              </w:rPr>
            </w:pPr>
            <w:r w:rsidRPr="005D2A8B">
              <w:rPr>
                <w:rFonts w:ascii="Times New Roman" w:hAnsi="Times New Roman" w:cs="Times New Roman"/>
                <w:bCs/>
                <w:sz w:val="24"/>
                <w:szCs w:val="24"/>
              </w:rPr>
              <w:t>What do consumers need to know to evaluate food preservation and processing methods?</w:t>
            </w:r>
          </w:p>
          <w:p w14:paraId="17BB10C3" w14:textId="44C67443" w:rsidR="00A4220A" w:rsidRPr="005D2A8B" w:rsidRDefault="00A4220A" w:rsidP="003E4B9F">
            <w:pPr>
              <w:pStyle w:val="NoSpacing"/>
              <w:numPr>
                <w:ilvl w:val="0"/>
                <w:numId w:val="188"/>
              </w:numPr>
              <w:rPr>
                <w:rFonts w:ascii="Times New Roman" w:hAnsi="Times New Roman" w:cs="Times New Roman"/>
                <w:bCs/>
                <w:sz w:val="24"/>
                <w:szCs w:val="24"/>
              </w:rPr>
            </w:pPr>
            <w:r w:rsidRPr="005D2A8B">
              <w:rPr>
                <w:rFonts w:ascii="Times New Roman" w:hAnsi="Times New Roman" w:cs="Times New Roman"/>
                <w:bCs/>
                <w:sz w:val="24"/>
                <w:szCs w:val="24"/>
              </w:rPr>
              <w:t>What questions need to be asked to select the appropriate food preservation method?</w:t>
            </w:r>
          </w:p>
          <w:p w14:paraId="7E7ECAFF"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Leadership</w:t>
            </w:r>
          </w:p>
          <w:p w14:paraId="613EA7C0" w14:textId="77777777" w:rsidR="00A4220A" w:rsidRPr="005D2A8B" w:rsidRDefault="00A4220A" w:rsidP="003E4B9F">
            <w:pPr>
              <w:pStyle w:val="NoSpacing"/>
              <w:numPr>
                <w:ilvl w:val="0"/>
                <w:numId w:val="189"/>
              </w:numPr>
              <w:rPr>
                <w:rFonts w:ascii="Times New Roman" w:hAnsi="Times New Roman" w:cs="Times New Roman"/>
                <w:bCs/>
                <w:sz w:val="24"/>
                <w:szCs w:val="24"/>
              </w:rPr>
            </w:pPr>
            <w:r w:rsidRPr="005D2A8B">
              <w:rPr>
                <w:rFonts w:ascii="Times New Roman" w:hAnsi="Times New Roman" w:cs="Times New Roman"/>
                <w:bCs/>
                <w:sz w:val="24"/>
                <w:szCs w:val="24"/>
              </w:rPr>
              <w:t>What skills and/or resources are needed for preserving food?</w:t>
            </w:r>
          </w:p>
          <w:p w14:paraId="3BB64831" w14:textId="0C670A0E" w:rsidR="00A4220A" w:rsidRPr="005D2A8B" w:rsidRDefault="00A4220A" w:rsidP="003E4B9F">
            <w:pPr>
              <w:pStyle w:val="NoSpacing"/>
              <w:numPr>
                <w:ilvl w:val="0"/>
                <w:numId w:val="189"/>
              </w:numPr>
              <w:rPr>
                <w:rFonts w:ascii="Times New Roman" w:hAnsi="Times New Roman" w:cs="Times New Roman"/>
                <w:bCs/>
                <w:sz w:val="24"/>
                <w:szCs w:val="24"/>
              </w:rPr>
            </w:pPr>
            <w:r w:rsidRPr="005D2A8B">
              <w:rPr>
                <w:rFonts w:ascii="Times New Roman" w:hAnsi="Times New Roman" w:cs="Times New Roman"/>
                <w:bCs/>
                <w:sz w:val="24"/>
                <w:szCs w:val="24"/>
              </w:rPr>
              <w:t>What criteria can be used for food preservation?</w:t>
            </w:r>
          </w:p>
          <w:p w14:paraId="5AFC58AA"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Management</w:t>
            </w:r>
          </w:p>
          <w:p w14:paraId="1DE25BEF" w14:textId="67F97B26" w:rsidR="00A4220A" w:rsidRPr="005D2A8B" w:rsidRDefault="00A4220A" w:rsidP="003E4B9F">
            <w:pPr>
              <w:pStyle w:val="NoSpacing"/>
              <w:numPr>
                <w:ilvl w:val="0"/>
                <w:numId w:val="190"/>
              </w:numPr>
              <w:rPr>
                <w:rFonts w:ascii="Times New Roman" w:hAnsi="Times New Roman" w:cs="Times New Roman"/>
                <w:bCs/>
                <w:sz w:val="24"/>
                <w:szCs w:val="24"/>
              </w:rPr>
            </w:pPr>
            <w:r w:rsidRPr="005D2A8B">
              <w:rPr>
                <w:rFonts w:ascii="Times New Roman" w:hAnsi="Times New Roman" w:cs="Times New Roman"/>
                <w:bCs/>
                <w:sz w:val="24"/>
                <w:szCs w:val="24"/>
              </w:rPr>
              <w:t>What should the standards be in food preservation?</w:t>
            </w:r>
          </w:p>
          <w:p w14:paraId="42A260E4" w14:textId="68F64641" w:rsidR="00A4220A" w:rsidRPr="00CF203F" w:rsidRDefault="00A4220A" w:rsidP="003E4B9F">
            <w:pPr>
              <w:pStyle w:val="NoSpacing"/>
              <w:numPr>
                <w:ilvl w:val="0"/>
                <w:numId w:val="190"/>
              </w:numPr>
              <w:rPr>
                <w:rFonts w:ascii="Times New Roman" w:hAnsi="Times New Roman" w:cs="Times New Roman"/>
                <w:bCs/>
                <w:sz w:val="24"/>
                <w:szCs w:val="24"/>
              </w:rPr>
            </w:pPr>
            <w:r w:rsidRPr="005D2A8B">
              <w:rPr>
                <w:rFonts w:ascii="Times New Roman" w:hAnsi="Times New Roman" w:cs="Times New Roman"/>
                <w:bCs/>
                <w:sz w:val="24"/>
                <w:szCs w:val="24"/>
              </w:rPr>
              <w:t>What resources influence food preservation?</w:t>
            </w:r>
          </w:p>
        </w:tc>
        <w:tc>
          <w:tcPr>
            <w:tcW w:w="2741" w:type="dxa"/>
          </w:tcPr>
          <w:p w14:paraId="3F3DF1BF" w14:textId="2E70AEE2" w:rsidR="00A4220A" w:rsidRPr="00337C03" w:rsidRDefault="00A4220A" w:rsidP="00A4220A">
            <w:pPr>
              <w:rPr>
                <w:rFonts w:ascii="Times New Roman" w:hAnsi="Times New Roman" w:cs="Times New Roman"/>
                <w:sz w:val="24"/>
                <w:szCs w:val="24"/>
              </w:rPr>
            </w:pPr>
            <w:r w:rsidRPr="004D36DC">
              <w:rPr>
                <w:rFonts w:ascii="Times New Roman" w:hAnsi="Times New Roman" w:cs="Times New Roman"/>
                <w:bCs/>
                <w:sz w:val="24"/>
                <w:szCs w:val="24"/>
              </w:rPr>
              <w:t>English: 9.RV, 9.RI, 10.RV, 10.RI, 11.RV, 11.RI, 12.RV, 12.RI</w:t>
            </w:r>
          </w:p>
        </w:tc>
        <w:tc>
          <w:tcPr>
            <w:tcW w:w="2863" w:type="dxa"/>
          </w:tcPr>
          <w:p w14:paraId="5304CF31"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7A8D7EB6"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21430C3F"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243997BE"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507F191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36F30CC8"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53E24AE" w14:textId="77777777" w:rsidR="00A4220A" w:rsidRPr="00337C03" w:rsidRDefault="00A4220A" w:rsidP="00A4220A">
            <w:pPr>
              <w:pStyle w:val="ListParagraph"/>
              <w:rPr>
                <w:rFonts w:ascii="Times New Roman" w:hAnsi="Times New Roman" w:cs="Times New Roman"/>
                <w:sz w:val="24"/>
                <w:szCs w:val="24"/>
              </w:rPr>
            </w:pPr>
          </w:p>
          <w:p w14:paraId="5C1200C0"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39B3A1E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3B575185"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1FDF280C" w14:textId="77777777" w:rsidR="00A4220A" w:rsidRDefault="00A4220A" w:rsidP="00A4220A">
            <w:pPr>
              <w:rPr>
                <w:rFonts w:ascii="Times New Roman" w:hAnsi="Times New Roman" w:cs="Times New Roman"/>
                <w:b/>
                <w:sz w:val="24"/>
                <w:szCs w:val="24"/>
                <w:u w:val="single"/>
              </w:rPr>
            </w:pPr>
          </w:p>
          <w:p w14:paraId="12FD82E6" w14:textId="77777777" w:rsidR="0075537F" w:rsidRPr="00337C03" w:rsidRDefault="0075537F" w:rsidP="00A4220A">
            <w:pPr>
              <w:rPr>
                <w:rFonts w:ascii="Times New Roman" w:hAnsi="Times New Roman" w:cs="Times New Roman"/>
                <w:b/>
                <w:sz w:val="24"/>
                <w:szCs w:val="24"/>
                <w:u w:val="single"/>
              </w:rPr>
            </w:pPr>
          </w:p>
          <w:p w14:paraId="4F1007D6"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35096E6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45DDB1E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64FE92C7"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1551CE6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5ADA0855" w14:textId="77777777" w:rsidR="00A4220A" w:rsidRPr="00337C03" w:rsidRDefault="00A4220A" w:rsidP="00A4220A">
            <w:pPr>
              <w:pStyle w:val="NoSpacing"/>
              <w:rPr>
                <w:rFonts w:ascii="Times New Roman" w:hAnsi="Times New Roman" w:cs="Times New Roman"/>
                <w:bCs/>
                <w:sz w:val="24"/>
                <w:szCs w:val="24"/>
              </w:rPr>
            </w:pPr>
          </w:p>
        </w:tc>
      </w:tr>
      <w:tr w:rsidR="00A4220A" w:rsidRPr="007B4DF8" w14:paraId="4DAD1829" w14:textId="797E9053" w:rsidTr="002643FE">
        <w:tblPrEx>
          <w:tblCellMar>
            <w:left w:w="115" w:type="dxa"/>
            <w:right w:w="115" w:type="dxa"/>
          </w:tblCellMar>
        </w:tblPrEx>
        <w:tc>
          <w:tcPr>
            <w:tcW w:w="737" w:type="dxa"/>
          </w:tcPr>
          <w:p w14:paraId="3E03414D" w14:textId="6CAB39FF"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3668" w:type="dxa"/>
            <w:hideMark/>
          </w:tcPr>
          <w:p w14:paraId="22CD6268" w14:textId="26CA67F7"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preparation techniques for preserving nutritional value in food. </w:t>
            </w:r>
          </w:p>
        </w:tc>
        <w:tc>
          <w:tcPr>
            <w:tcW w:w="4648" w:type="dxa"/>
          </w:tcPr>
          <w:p w14:paraId="41A12CEA" w14:textId="77777777" w:rsidR="00A4220A" w:rsidRDefault="00A4220A" w:rsidP="00A4220A">
            <w:pPr>
              <w:pStyle w:val="NoSpacing"/>
              <w:rPr>
                <w:rFonts w:ascii="Times New Roman" w:hAnsi="Times New Roman" w:cs="Times New Roman"/>
                <w:bCs/>
                <w:sz w:val="24"/>
                <w:szCs w:val="24"/>
              </w:rPr>
            </w:pPr>
            <w:r w:rsidRPr="005D2A8B">
              <w:rPr>
                <w:rFonts w:ascii="Times New Roman" w:hAnsi="Times New Roman" w:cs="Times New Roman"/>
                <w:bCs/>
                <w:sz w:val="24"/>
                <w:szCs w:val="24"/>
              </w:rPr>
              <w:t>Identification should include</w:t>
            </w:r>
          </w:p>
          <w:p w14:paraId="12FD4404" w14:textId="77777777" w:rsidR="00A4220A" w:rsidRPr="005D2A8B" w:rsidRDefault="00A4220A" w:rsidP="00A4220A">
            <w:pPr>
              <w:pStyle w:val="NoSpacing"/>
              <w:rPr>
                <w:rFonts w:ascii="Times New Roman" w:hAnsi="Times New Roman" w:cs="Times New Roman"/>
                <w:bCs/>
                <w:sz w:val="24"/>
                <w:szCs w:val="24"/>
              </w:rPr>
            </w:pPr>
          </w:p>
          <w:p w14:paraId="5F44F23C" w14:textId="77777777" w:rsidR="00A4220A" w:rsidRPr="005D2A8B" w:rsidRDefault="00A4220A" w:rsidP="003E4B9F">
            <w:pPr>
              <w:pStyle w:val="NoSpacing"/>
              <w:numPr>
                <w:ilvl w:val="0"/>
                <w:numId w:val="191"/>
              </w:numPr>
              <w:rPr>
                <w:rFonts w:ascii="Times New Roman" w:hAnsi="Times New Roman" w:cs="Times New Roman"/>
                <w:bCs/>
                <w:sz w:val="24"/>
                <w:szCs w:val="24"/>
              </w:rPr>
            </w:pPr>
            <w:r w:rsidRPr="005D2A8B">
              <w:rPr>
                <w:rFonts w:ascii="Times New Roman" w:hAnsi="Times New Roman" w:cs="Times New Roman"/>
                <w:bCs/>
                <w:sz w:val="24"/>
                <w:szCs w:val="24"/>
              </w:rPr>
              <w:t>interpreting recipe terminology</w:t>
            </w:r>
          </w:p>
          <w:p w14:paraId="730DD0D8" w14:textId="5D816AF3" w:rsidR="00A4220A" w:rsidRPr="005D2A8B" w:rsidRDefault="00A4220A" w:rsidP="003E4B9F">
            <w:pPr>
              <w:pStyle w:val="NoSpacing"/>
              <w:numPr>
                <w:ilvl w:val="0"/>
                <w:numId w:val="191"/>
              </w:numPr>
              <w:rPr>
                <w:rFonts w:ascii="Times New Roman" w:hAnsi="Times New Roman" w:cs="Times New Roman"/>
                <w:bCs/>
                <w:sz w:val="24"/>
                <w:szCs w:val="24"/>
              </w:rPr>
            </w:pPr>
            <w:r w:rsidRPr="005D2A8B">
              <w:rPr>
                <w:rFonts w:ascii="Times New Roman" w:hAnsi="Times New Roman" w:cs="Times New Roman"/>
                <w:bCs/>
                <w:sz w:val="24"/>
                <w:szCs w:val="24"/>
              </w:rPr>
              <w:t xml:space="preserve">identifying </w:t>
            </w:r>
            <w:r w:rsidR="0075537F" w:rsidRPr="005D2A8B">
              <w:rPr>
                <w:rFonts w:ascii="Times New Roman" w:hAnsi="Times New Roman" w:cs="Times New Roman"/>
                <w:bCs/>
                <w:sz w:val="24"/>
                <w:szCs w:val="24"/>
              </w:rPr>
              <w:t>food preparation</w:t>
            </w:r>
            <w:r w:rsidRPr="005D2A8B">
              <w:rPr>
                <w:rFonts w:ascii="Times New Roman" w:hAnsi="Times New Roman" w:cs="Times New Roman"/>
                <w:bCs/>
                <w:sz w:val="24"/>
                <w:szCs w:val="24"/>
              </w:rPr>
              <w:t xml:space="preserve"> techniques and cooking processes, </w:t>
            </w:r>
            <w:r>
              <w:rPr>
                <w:rFonts w:ascii="Times New Roman" w:hAnsi="Times New Roman" w:cs="Times New Roman"/>
                <w:bCs/>
                <w:sz w:val="24"/>
                <w:szCs w:val="24"/>
              </w:rPr>
              <w:t xml:space="preserve">(i.e., </w:t>
            </w:r>
            <w:r w:rsidRPr="005D2A8B">
              <w:rPr>
                <w:rFonts w:ascii="Times New Roman" w:hAnsi="Times New Roman" w:cs="Times New Roman"/>
                <w:bCs/>
                <w:sz w:val="24"/>
                <w:szCs w:val="24"/>
              </w:rPr>
              <w:t xml:space="preserve">broiling, baking, sautéing, </w:t>
            </w:r>
            <w:r w:rsidRPr="005D2A8B">
              <w:rPr>
                <w:rFonts w:ascii="Times New Roman" w:hAnsi="Times New Roman" w:cs="Times New Roman"/>
                <w:bCs/>
                <w:sz w:val="24"/>
                <w:szCs w:val="24"/>
              </w:rPr>
              <w:lastRenderedPageBreak/>
              <w:t xml:space="preserve">braising, steaming, </w:t>
            </w:r>
            <w:r>
              <w:rPr>
                <w:rFonts w:ascii="Times New Roman" w:hAnsi="Times New Roman" w:cs="Times New Roman"/>
                <w:bCs/>
                <w:sz w:val="24"/>
                <w:szCs w:val="24"/>
              </w:rPr>
              <w:t xml:space="preserve">air frying, </w:t>
            </w:r>
            <w:r w:rsidRPr="005D2A8B">
              <w:rPr>
                <w:rFonts w:ascii="Times New Roman" w:hAnsi="Times New Roman" w:cs="Times New Roman"/>
                <w:bCs/>
                <w:sz w:val="24"/>
                <w:szCs w:val="24"/>
              </w:rPr>
              <w:t>microwaving</w:t>
            </w:r>
            <w:r>
              <w:rPr>
                <w:rFonts w:ascii="Times New Roman" w:hAnsi="Times New Roman" w:cs="Times New Roman"/>
                <w:bCs/>
                <w:sz w:val="24"/>
                <w:szCs w:val="24"/>
              </w:rPr>
              <w:t>)</w:t>
            </w:r>
          </w:p>
          <w:p w14:paraId="7411E1A1" w14:textId="77777777" w:rsidR="00A4220A" w:rsidRPr="005D2A8B" w:rsidRDefault="00A4220A" w:rsidP="003E4B9F">
            <w:pPr>
              <w:pStyle w:val="NoSpacing"/>
              <w:numPr>
                <w:ilvl w:val="0"/>
                <w:numId w:val="191"/>
              </w:numPr>
              <w:rPr>
                <w:rFonts w:ascii="Times New Roman" w:hAnsi="Times New Roman" w:cs="Times New Roman"/>
                <w:bCs/>
                <w:sz w:val="24"/>
                <w:szCs w:val="24"/>
              </w:rPr>
            </w:pPr>
            <w:r w:rsidRPr="005D2A8B">
              <w:rPr>
                <w:rFonts w:ascii="Times New Roman" w:hAnsi="Times New Roman" w:cs="Times New Roman"/>
                <w:bCs/>
                <w:sz w:val="24"/>
                <w:szCs w:val="24"/>
              </w:rPr>
              <w:t>explaining how each technique is used</w:t>
            </w:r>
          </w:p>
          <w:p w14:paraId="6D09E4BB" w14:textId="219A91CD" w:rsidR="00A4220A" w:rsidRPr="005D2A8B" w:rsidRDefault="00A4220A" w:rsidP="003E4B9F">
            <w:pPr>
              <w:pStyle w:val="NoSpacing"/>
              <w:numPr>
                <w:ilvl w:val="0"/>
                <w:numId w:val="191"/>
              </w:numPr>
              <w:rPr>
                <w:rFonts w:ascii="Times New Roman" w:hAnsi="Times New Roman" w:cs="Times New Roman"/>
                <w:bCs/>
                <w:sz w:val="24"/>
                <w:szCs w:val="24"/>
              </w:rPr>
            </w:pPr>
            <w:r w:rsidRPr="005D2A8B">
              <w:rPr>
                <w:rFonts w:ascii="Times New Roman" w:hAnsi="Times New Roman" w:cs="Times New Roman"/>
                <w:bCs/>
                <w:sz w:val="24"/>
                <w:szCs w:val="24"/>
              </w:rPr>
              <w:t xml:space="preserve">describing the consequences of using each technique with regard to </w:t>
            </w:r>
            <w:r>
              <w:rPr>
                <w:rFonts w:ascii="Times New Roman" w:hAnsi="Times New Roman" w:cs="Times New Roman"/>
                <w:bCs/>
                <w:sz w:val="24"/>
                <w:szCs w:val="24"/>
              </w:rPr>
              <w:t xml:space="preserve">the </w:t>
            </w:r>
            <w:r w:rsidRPr="005D2A8B">
              <w:rPr>
                <w:rFonts w:ascii="Times New Roman" w:hAnsi="Times New Roman" w:cs="Times New Roman"/>
                <w:bCs/>
                <w:sz w:val="24"/>
                <w:szCs w:val="24"/>
              </w:rPr>
              <w:t>nutritive value of the food.</w:t>
            </w:r>
          </w:p>
          <w:p w14:paraId="3C44FFA8" w14:textId="416835F1" w:rsidR="00A4220A" w:rsidRPr="007B4DF8" w:rsidRDefault="00A4220A" w:rsidP="00A4220A">
            <w:pPr>
              <w:pStyle w:val="NoSpacing"/>
              <w:rPr>
                <w:rFonts w:ascii="Times New Roman" w:hAnsi="Times New Roman" w:cs="Times New Roman"/>
                <w:bCs/>
                <w:sz w:val="24"/>
                <w:szCs w:val="24"/>
              </w:rPr>
            </w:pPr>
          </w:p>
        </w:tc>
        <w:tc>
          <w:tcPr>
            <w:tcW w:w="4053" w:type="dxa"/>
          </w:tcPr>
          <w:p w14:paraId="622CE399" w14:textId="77777777" w:rsidR="00A4220A" w:rsidRDefault="00A4220A" w:rsidP="00A4220A">
            <w:pPr>
              <w:pStyle w:val="NoSpacing"/>
              <w:rPr>
                <w:rFonts w:ascii="Times New Roman" w:hAnsi="Times New Roman" w:cs="Times New Roman"/>
                <w:b/>
                <w:bCs/>
                <w:sz w:val="24"/>
                <w:szCs w:val="24"/>
              </w:rPr>
            </w:pPr>
            <w:r w:rsidRPr="005D2A8B">
              <w:rPr>
                <w:rFonts w:ascii="Times New Roman" w:hAnsi="Times New Roman" w:cs="Times New Roman"/>
                <w:b/>
                <w:bCs/>
                <w:sz w:val="24"/>
                <w:szCs w:val="24"/>
              </w:rPr>
              <w:lastRenderedPageBreak/>
              <w:t>Process/Skill Questions:</w:t>
            </w:r>
          </w:p>
          <w:p w14:paraId="028E3B09" w14:textId="77777777" w:rsidR="00A4220A" w:rsidRDefault="00A4220A" w:rsidP="00A4220A">
            <w:pPr>
              <w:pStyle w:val="NoSpacing"/>
              <w:rPr>
                <w:rFonts w:ascii="Times New Roman" w:hAnsi="Times New Roman" w:cs="Times New Roman"/>
                <w:b/>
                <w:bCs/>
                <w:sz w:val="24"/>
                <w:szCs w:val="24"/>
              </w:rPr>
            </w:pPr>
          </w:p>
          <w:p w14:paraId="6F24586B"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Thinking</w:t>
            </w:r>
          </w:p>
          <w:p w14:paraId="6060FA07" w14:textId="48F0D4CD" w:rsidR="00A4220A" w:rsidRPr="005D2A8B" w:rsidRDefault="00A4220A" w:rsidP="003E4B9F">
            <w:pPr>
              <w:pStyle w:val="NoSpacing"/>
              <w:numPr>
                <w:ilvl w:val="0"/>
                <w:numId w:val="192"/>
              </w:numPr>
              <w:rPr>
                <w:rFonts w:ascii="Times New Roman" w:hAnsi="Times New Roman" w:cs="Times New Roman"/>
                <w:bCs/>
                <w:sz w:val="24"/>
                <w:szCs w:val="24"/>
              </w:rPr>
            </w:pPr>
            <w:r w:rsidRPr="005D2A8B">
              <w:rPr>
                <w:rFonts w:ascii="Times New Roman" w:hAnsi="Times New Roman" w:cs="Times New Roman"/>
                <w:bCs/>
                <w:sz w:val="24"/>
                <w:szCs w:val="24"/>
              </w:rPr>
              <w:t xml:space="preserve">Which of the </w:t>
            </w:r>
            <w:r w:rsidR="0075537F" w:rsidRPr="005D2A8B">
              <w:rPr>
                <w:rFonts w:ascii="Times New Roman" w:hAnsi="Times New Roman" w:cs="Times New Roman"/>
                <w:bCs/>
                <w:sz w:val="24"/>
                <w:szCs w:val="24"/>
              </w:rPr>
              <w:t>food preparation</w:t>
            </w:r>
            <w:r w:rsidRPr="005D2A8B">
              <w:rPr>
                <w:rFonts w:ascii="Times New Roman" w:hAnsi="Times New Roman" w:cs="Times New Roman"/>
                <w:bCs/>
                <w:sz w:val="24"/>
                <w:szCs w:val="24"/>
              </w:rPr>
              <w:t xml:space="preserve"> techniques enhances the nutritional value of food?</w:t>
            </w:r>
          </w:p>
          <w:p w14:paraId="0364D3CF" w14:textId="5A20A539" w:rsidR="00A4220A" w:rsidRPr="005D2A8B" w:rsidRDefault="00A4220A" w:rsidP="003E4B9F">
            <w:pPr>
              <w:pStyle w:val="NoSpacing"/>
              <w:numPr>
                <w:ilvl w:val="0"/>
                <w:numId w:val="192"/>
              </w:numPr>
              <w:rPr>
                <w:rFonts w:ascii="Times New Roman" w:hAnsi="Times New Roman" w:cs="Times New Roman"/>
                <w:bCs/>
                <w:sz w:val="24"/>
                <w:szCs w:val="24"/>
              </w:rPr>
            </w:pPr>
            <w:r w:rsidRPr="005D2A8B">
              <w:rPr>
                <w:rFonts w:ascii="Times New Roman" w:hAnsi="Times New Roman" w:cs="Times New Roman"/>
                <w:bCs/>
                <w:sz w:val="24"/>
                <w:szCs w:val="24"/>
              </w:rPr>
              <w:lastRenderedPageBreak/>
              <w:t xml:space="preserve">Which of the </w:t>
            </w:r>
            <w:r w:rsidR="0075537F" w:rsidRPr="005D2A8B">
              <w:rPr>
                <w:rFonts w:ascii="Times New Roman" w:hAnsi="Times New Roman" w:cs="Times New Roman"/>
                <w:bCs/>
                <w:sz w:val="24"/>
                <w:szCs w:val="24"/>
              </w:rPr>
              <w:t>food preparation</w:t>
            </w:r>
            <w:r w:rsidRPr="005D2A8B">
              <w:rPr>
                <w:rFonts w:ascii="Times New Roman" w:hAnsi="Times New Roman" w:cs="Times New Roman"/>
                <w:bCs/>
                <w:sz w:val="24"/>
                <w:szCs w:val="24"/>
              </w:rPr>
              <w:t xml:space="preserve"> techniques would you </w:t>
            </w:r>
            <w:proofErr w:type="gramStart"/>
            <w:r w:rsidRPr="005D2A8B">
              <w:rPr>
                <w:rFonts w:ascii="Times New Roman" w:hAnsi="Times New Roman" w:cs="Times New Roman"/>
                <w:bCs/>
                <w:sz w:val="24"/>
                <w:szCs w:val="24"/>
              </w:rPr>
              <w:t>most likely use</w:t>
            </w:r>
            <w:proofErr w:type="gramEnd"/>
            <w:r w:rsidRPr="005D2A8B">
              <w:rPr>
                <w:rFonts w:ascii="Times New Roman" w:hAnsi="Times New Roman" w:cs="Times New Roman"/>
                <w:bCs/>
                <w:sz w:val="24"/>
                <w:szCs w:val="24"/>
              </w:rPr>
              <w:t xml:space="preserve"> at home? Why?</w:t>
            </w:r>
          </w:p>
          <w:p w14:paraId="4E1E69F1" w14:textId="316F5300" w:rsidR="00A4220A" w:rsidRPr="005D2A8B" w:rsidRDefault="00A4220A" w:rsidP="003E4B9F">
            <w:pPr>
              <w:pStyle w:val="NoSpacing"/>
              <w:numPr>
                <w:ilvl w:val="0"/>
                <w:numId w:val="192"/>
              </w:numPr>
              <w:rPr>
                <w:rFonts w:ascii="Times New Roman" w:hAnsi="Times New Roman" w:cs="Times New Roman"/>
                <w:bCs/>
                <w:sz w:val="24"/>
                <w:szCs w:val="24"/>
              </w:rPr>
            </w:pPr>
            <w:r w:rsidRPr="005D2A8B">
              <w:rPr>
                <w:rFonts w:ascii="Times New Roman" w:hAnsi="Times New Roman" w:cs="Times New Roman"/>
                <w:bCs/>
                <w:sz w:val="24"/>
                <w:szCs w:val="24"/>
              </w:rPr>
              <w:t xml:space="preserve">Why should </w:t>
            </w:r>
            <w:r>
              <w:rPr>
                <w:rFonts w:ascii="Times New Roman" w:hAnsi="Times New Roman" w:cs="Times New Roman"/>
                <w:bCs/>
                <w:sz w:val="24"/>
                <w:szCs w:val="24"/>
              </w:rPr>
              <w:t>one</w:t>
            </w:r>
            <w:r w:rsidRPr="005D2A8B">
              <w:rPr>
                <w:rFonts w:ascii="Times New Roman" w:hAnsi="Times New Roman" w:cs="Times New Roman"/>
                <w:bCs/>
                <w:sz w:val="24"/>
                <w:szCs w:val="24"/>
              </w:rPr>
              <w:t xml:space="preserve"> be concerned with </w:t>
            </w:r>
            <w:r w:rsidR="0075537F" w:rsidRPr="005D2A8B">
              <w:rPr>
                <w:rFonts w:ascii="Times New Roman" w:hAnsi="Times New Roman" w:cs="Times New Roman"/>
                <w:bCs/>
                <w:sz w:val="24"/>
                <w:szCs w:val="24"/>
              </w:rPr>
              <w:t>food preparation</w:t>
            </w:r>
            <w:r w:rsidRPr="005D2A8B">
              <w:rPr>
                <w:rFonts w:ascii="Times New Roman" w:hAnsi="Times New Roman" w:cs="Times New Roman"/>
                <w:bCs/>
                <w:sz w:val="24"/>
                <w:szCs w:val="24"/>
              </w:rPr>
              <w:t xml:space="preserve"> techniques?</w:t>
            </w:r>
          </w:p>
          <w:p w14:paraId="7FD30FCC"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Communication</w:t>
            </w:r>
          </w:p>
          <w:p w14:paraId="5F120FBA" w14:textId="16CFF1EE" w:rsidR="00A4220A" w:rsidRPr="005D2A8B" w:rsidRDefault="00A4220A" w:rsidP="003E4B9F">
            <w:pPr>
              <w:pStyle w:val="NoSpacing"/>
              <w:numPr>
                <w:ilvl w:val="0"/>
                <w:numId w:val="193"/>
              </w:numPr>
              <w:rPr>
                <w:rFonts w:ascii="Times New Roman" w:hAnsi="Times New Roman" w:cs="Times New Roman"/>
                <w:bCs/>
                <w:sz w:val="24"/>
                <w:szCs w:val="24"/>
              </w:rPr>
            </w:pPr>
            <w:r w:rsidRPr="005D2A8B">
              <w:rPr>
                <w:rFonts w:ascii="Times New Roman" w:hAnsi="Times New Roman" w:cs="Times New Roman"/>
                <w:bCs/>
                <w:sz w:val="24"/>
                <w:szCs w:val="24"/>
              </w:rPr>
              <w:t>What factors influence choice of food</w:t>
            </w:r>
            <w:r w:rsidR="0075537F">
              <w:rPr>
                <w:rFonts w:ascii="Times New Roman" w:hAnsi="Times New Roman" w:cs="Times New Roman"/>
                <w:bCs/>
                <w:sz w:val="24"/>
                <w:szCs w:val="24"/>
              </w:rPr>
              <w:t xml:space="preserve"> </w:t>
            </w:r>
            <w:r w:rsidRPr="005D2A8B">
              <w:rPr>
                <w:rFonts w:ascii="Times New Roman" w:hAnsi="Times New Roman" w:cs="Times New Roman"/>
                <w:bCs/>
                <w:sz w:val="24"/>
                <w:szCs w:val="24"/>
              </w:rPr>
              <w:t>preparation techniques, in addition to preserving nutritive value?</w:t>
            </w:r>
          </w:p>
          <w:p w14:paraId="52F22DE8" w14:textId="5ABCF5A8" w:rsidR="00A4220A" w:rsidRPr="005D2A8B" w:rsidRDefault="00A4220A" w:rsidP="003E4B9F">
            <w:pPr>
              <w:pStyle w:val="NoSpacing"/>
              <w:numPr>
                <w:ilvl w:val="0"/>
                <w:numId w:val="193"/>
              </w:numPr>
              <w:rPr>
                <w:rFonts w:ascii="Times New Roman" w:hAnsi="Times New Roman" w:cs="Times New Roman"/>
                <w:bCs/>
                <w:sz w:val="24"/>
                <w:szCs w:val="24"/>
              </w:rPr>
            </w:pPr>
            <w:r w:rsidRPr="005D2A8B">
              <w:rPr>
                <w:rFonts w:ascii="Times New Roman" w:hAnsi="Times New Roman" w:cs="Times New Roman"/>
                <w:bCs/>
                <w:sz w:val="24"/>
                <w:szCs w:val="24"/>
              </w:rPr>
              <w:t>What factors influence preferences for certain cooking techniques?</w:t>
            </w:r>
          </w:p>
          <w:p w14:paraId="2FD8073B" w14:textId="1E291715" w:rsidR="00A4220A" w:rsidRPr="005D2A8B" w:rsidRDefault="00A4220A" w:rsidP="003E4B9F">
            <w:pPr>
              <w:pStyle w:val="NoSpacing"/>
              <w:numPr>
                <w:ilvl w:val="0"/>
                <w:numId w:val="193"/>
              </w:numPr>
              <w:rPr>
                <w:rFonts w:ascii="Times New Roman" w:hAnsi="Times New Roman" w:cs="Times New Roman"/>
                <w:bCs/>
                <w:sz w:val="24"/>
                <w:szCs w:val="24"/>
              </w:rPr>
            </w:pPr>
            <w:r w:rsidRPr="005D2A8B">
              <w:rPr>
                <w:rFonts w:ascii="Times New Roman" w:hAnsi="Times New Roman" w:cs="Times New Roman"/>
                <w:bCs/>
                <w:sz w:val="24"/>
                <w:szCs w:val="24"/>
              </w:rPr>
              <w:t xml:space="preserve">How can </w:t>
            </w:r>
            <w:r>
              <w:rPr>
                <w:rFonts w:ascii="Times New Roman" w:hAnsi="Times New Roman" w:cs="Times New Roman"/>
                <w:bCs/>
                <w:sz w:val="24"/>
                <w:szCs w:val="24"/>
              </w:rPr>
              <w:t>one</w:t>
            </w:r>
            <w:r w:rsidRPr="005D2A8B">
              <w:rPr>
                <w:rFonts w:ascii="Times New Roman" w:hAnsi="Times New Roman" w:cs="Times New Roman"/>
                <w:bCs/>
                <w:sz w:val="24"/>
                <w:szCs w:val="24"/>
              </w:rPr>
              <w:t xml:space="preserve"> explain why some cooking techniques are healthier than others?</w:t>
            </w:r>
          </w:p>
          <w:p w14:paraId="0D9A3622"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Leadership</w:t>
            </w:r>
          </w:p>
          <w:p w14:paraId="701B65B4" w14:textId="77777777" w:rsidR="00A4220A" w:rsidRPr="005D2A8B" w:rsidRDefault="00A4220A" w:rsidP="003E4B9F">
            <w:pPr>
              <w:pStyle w:val="NoSpacing"/>
              <w:numPr>
                <w:ilvl w:val="0"/>
                <w:numId w:val="194"/>
              </w:numPr>
              <w:rPr>
                <w:rFonts w:ascii="Times New Roman" w:hAnsi="Times New Roman" w:cs="Times New Roman"/>
                <w:bCs/>
                <w:sz w:val="24"/>
                <w:szCs w:val="24"/>
              </w:rPr>
            </w:pPr>
            <w:r w:rsidRPr="005D2A8B">
              <w:rPr>
                <w:rFonts w:ascii="Times New Roman" w:hAnsi="Times New Roman" w:cs="Times New Roman"/>
                <w:bCs/>
                <w:sz w:val="24"/>
                <w:szCs w:val="24"/>
              </w:rPr>
              <w:t>What are the advantages and disadvantages of each cooking technique?</w:t>
            </w:r>
          </w:p>
          <w:p w14:paraId="6619A2CC" w14:textId="29674D6F" w:rsidR="00A4220A" w:rsidRPr="005D2A8B" w:rsidRDefault="00A4220A" w:rsidP="003E4B9F">
            <w:pPr>
              <w:pStyle w:val="NoSpacing"/>
              <w:numPr>
                <w:ilvl w:val="0"/>
                <w:numId w:val="194"/>
              </w:numPr>
              <w:rPr>
                <w:rFonts w:ascii="Times New Roman" w:hAnsi="Times New Roman" w:cs="Times New Roman"/>
                <w:bCs/>
                <w:sz w:val="24"/>
                <w:szCs w:val="24"/>
              </w:rPr>
            </w:pPr>
            <w:r w:rsidRPr="005D2A8B">
              <w:rPr>
                <w:rFonts w:ascii="Times New Roman" w:hAnsi="Times New Roman" w:cs="Times New Roman"/>
                <w:bCs/>
                <w:sz w:val="24"/>
                <w:szCs w:val="24"/>
              </w:rPr>
              <w:t xml:space="preserve">How has technology changed </w:t>
            </w:r>
            <w:r>
              <w:rPr>
                <w:rFonts w:ascii="Times New Roman" w:hAnsi="Times New Roman" w:cs="Times New Roman"/>
                <w:bCs/>
                <w:sz w:val="24"/>
                <w:szCs w:val="24"/>
              </w:rPr>
              <w:t>food preparation</w:t>
            </w:r>
            <w:r w:rsidRPr="005D2A8B">
              <w:rPr>
                <w:rFonts w:ascii="Times New Roman" w:hAnsi="Times New Roman" w:cs="Times New Roman"/>
                <w:bCs/>
                <w:sz w:val="24"/>
                <w:szCs w:val="24"/>
              </w:rPr>
              <w:t>?</w:t>
            </w:r>
          </w:p>
          <w:p w14:paraId="0087686B" w14:textId="77777777" w:rsidR="00A4220A" w:rsidRPr="005D2A8B" w:rsidRDefault="00A4220A" w:rsidP="003E4B9F">
            <w:pPr>
              <w:pStyle w:val="NoSpacing"/>
              <w:numPr>
                <w:ilvl w:val="0"/>
                <w:numId w:val="194"/>
              </w:numPr>
              <w:rPr>
                <w:rFonts w:ascii="Times New Roman" w:hAnsi="Times New Roman" w:cs="Times New Roman"/>
                <w:bCs/>
                <w:sz w:val="24"/>
                <w:szCs w:val="24"/>
              </w:rPr>
            </w:pPr>
            <w:r w:rsidRPr="005D2A8B">
              <w:rPr>
                <w:rFonts w:ascii="Times New Roman" w:hAnsi="Times New Roman" w:cs="Times New Roman"/>
                <w:bCs/>
                <w:sz w:val="24"/>
                <w:szCs w:val="24"/>
              </w:rPr>
              <w:t>How can you educate your family on the effects that some cooking methods have on the nutritional value of food?</w:t>
            </w:r>
          </w:p>
          <w:p w14:paraId="65BD9175"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Management</w:t>
            </w:r>
          </w:p>
          <w:p w14:paraId="34822560" w14:textId="77777777" w:rsidR="00A4220A" w:rsidRPr="005D2A8B" w:rsidRDefault="00A4220A" w:rsidP="003E4B9F">
            <w:pPr>
              <w:pStyle w:val="NoSpacing"/>
              <w:numPr>
                <w:ilvl w:val="0"/>
                <w:numId w:val="195"/>
              </w:numPr>
              <w:rPr>
                <w:rFonts w:ascii="Times New Roman" w:hAnsi="Times New Roman" w:cs="Times New Roman"/>
                <w:bCs/>
                <w:sz w:val="24"/>
                <w:szCs w:val="24"/>
              </w:rPr>
            </w:pPr>
            <w:r w:rsidRPr="005D2A8B">
              <w:rPr>
                <w:rFonts w:ascii="Times New Roman" w:hAnsi="Times New Roman" w:cs="Times New Roman"/>
                <w:bCs/>
                <w:sz w:val="24"/>
                <w:szCs w:val="24"/>
              </w:rPr>
              <w:t>How can modern cooks modify family recipes to preserve nutritive value of food and, for example, decrease calories, fat, and sodium?</w:t>
            </w:r>
          </w:p>
          <w:p w14:paraId="7FE09A14" w14:textId="42810383" w:rsidR="00A4220A" w:rsidRPr="005D2A8B" w:rsidRDefault="00A4220A" w:rsidP="003E4B9F">
            <w:pPr>
              <w:pStyle w:val="NoSpacing"/>
              <w:numPr>
                <w:ilvl w:val="0"/>
                <w:numId w:val="195"/>
              </w:numPr>
              <w:rPr>
                <w:rFonts w:ascii="Times New Roman" w:hAnsi="Times New Roman" w:cs="Times New Roman"/>
                <w:bCs/>
                <w:sz w:val="24"/>
                <w:szCs w:val="24"/>
              </w:rPr>
            </w:pPr>
            <w:r w:rsidRPr="005D2A8B">
              <w:rPr>
                <w:rFonts w:ascii="Times New Roman" w:hAnsi="Times New Roman" w:cs="Times New Roman"/>
                <w:bCs/>
                <w:sz w:val="24"/>
                <w:szCs w:val="24"/>
              </w:rPr>
              <w:t>What information do</w:t>
            </w:r>
            <w:r>
              <w:rPr>
                <w:rFonts w:ascii="Times New Roman" w:hAnsi="Times New Roman" w:cs="Times New Roman"/>
                <w:bCs/>
                <w:sz w:val="24"/>
                <w:szCs w:val="24"/>
              </w:rPr>
              <w:t>es one</w:t>
            </w:r>
            <w:r w:rsidRPr="005D2A8B">
              <w:rPr>
                <w:rFonts w:ascii="Times New Roman" w:hAnsi="Times New Roman" w:cs="Times New Roman"/>
                <w:bCs/>
                <w:sz w:val="24"/>
                <w:szCs w:val="24"/>
              </w:rPr>
              <w:t xml:space="preserve"> need to select the most </w:t>
            </w:r>
            <w:r w:rsidRPr="005D2A8B">
              <w:rPr>
                <w:rFonts w:ascii="Times New Roman" w:hAnsi="Times New Roman" w:cs="Times New Roman"/>
                <w:bCs/>
                <w:sz w:val="24"/>
                <w:szCs w:val="24"/>
              </w:rPr>
              <w:lastRenderedPageBreak/>
              <w:t>appropriate food</w:t>
            </w:r>
            <w:r w:rsidR="0075537F">
              <w:rPr>
                <w:rFonts w:ascii="Times New Roman" w:hAnsi="Times New Roman" w:cs="Times New Roman"/>
                <w:bCs/>
                <w:sz w:val="24"/>
                <w:szCs w:val="24"/>
              </w:rPr>
              <w:t xml:space="preserve"> </w:t>
            </w:r>
            <w:r w:rsidRPr="005D2A8B">
              <w:rPr>
                <w:rFonts w:ascii="Times New Roman" w:hAnsi="Times New Roman" w:cs="Times New Roman"/>
                <w:bCs/>
                <w:sz w:val="24"/>
                <w:szCs w:val="24"/>
              </w:rPr>
              <w:t>preparation technique for a particular food?</w:t>
            </w:r>
          </w:p>
          <w:p w14:paraId="2A0086CE" w14:textId="49B243E7" w:rsidR="00A4220A" w:rsidRPr="00CF203F" w:rsidRDefault="00A4220A" w:rsidP="003E4B9F">
            <w:pPr>
              <w:pStyle w:val="NoSpacing"/>
              <w:numPr>
                <w:ilvl w:val="0"/>
                <w:numId w:val="195"/>
              </w:numPr>
              <w:rPr>
                <w:rFonts w:ascii="Times New Roman" w:hAnsi="Times New Roman" w:cs="Times New Roman"/>
                <w:bCs/>
                <w:sz w:val="24"/>
                <w:szCs w:val="24"/>
              </w:rPr>
            </w:pPr>
            <w:r w:rsidRPr="005D2A8B">
              <w:rPr>
                <w:rFonts w:ascii="Times New Roman" w:hAnsi="Times New Roman" w:cs="Times New Roman"/>
                <w:bCs/>
                <w:sz w:val="24"/>
                <w:szCs w:val="24"/>
              </w:rPr>
              <w:t xml:space="preserve">What resources are available to help </w:t>
            </w:r>
            <w:r>
              <w:rPr>
                <w:rFonts w:ascii="Times New Roman" w:hAnsi="Times New Roman" w:cs="Times New Roman"/>
                <w:bCs/>
                <w:sz w:val="24"/>
                <w:szCs w:val="24"/>
              </w:rPr>
              <w:t>one</w:t>
            </w:r>
            <w:r w:rsidRPr="005D2A8B">
              <w:rPr>
                <w:rFonts w:ascii="Times New Roman" w:hAnsi="Times New Roman" w:cs="Times New Roman"/>
                <w:bCs/>
                <w:sz w:val="24"/>
                <w:szCs w:val="24"/>
              </w:rPr>
              <w:t xml:space="preserve"> identify the nutritive value of cooked foods?</w:t>
            </w:r>
          </w:p>
        </w:tc>
        <w:tc>
          <w:tcPr>
            <w:tcW w:w="2741" w:type="dxa"/>
          </w:tcPr>
          <w:p w14:paraId="5194DD49" w14:textId="124D8504" w:rsidR="00A4220A" w:rsidRPr="00337C03" w:rsidRDefault="00A4220A" w:rsidP="00A4220A">
            <w:pPr>
              <w:rPr>
                <w:rFonts w:ascii="Times New Roman" w:hAnsi="Times New Roman" w:cs="Times New Roman"/>
                <w:sz w:val="24"/>
                <w:szCs w:val="24"/>
              </w:rPr>
            </w:pPr>
            <w:r w:rsidRPr="004D36DC">
              <w:rPr>
                <w:rFonts w:ascii="Times New Roman" w:hAnsi="Times New Roman" w:cs="Times New Roman"/>
                <w:bCs/>
                <w:sz w:val="24"/>
                <w:szCs w:val="24"/>
              </w:rPr>
              <w:lastRenderedPageBreak/>
              <w:t>English: 9.RV, 9.RI, 9.C, 9.LU, 10.RV, 10.RI, 10.C, 10.LU, 11.RV, 11.RI, 11.C, 11.LU, 12.RV, 12.RI, 12.C, 12.LU</w:t>
            </w:r>
          </w:p>
        </w:tc>
        <w:tc>
          <w:tcPr>
            <w:tcW w:w="2863" w:type="dxa"/>
          </w:tcPr>
          <w:p w14:paraId="2DFC0DA0"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39A37D28"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50052CB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71904EE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482ED9A4"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48604291"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3BD385AB" w14:textId="77777777" w:rsidR="00A4220A" w:rsidRPr="00337C03" w:rsidRDefault="00A4220A" w:rsidP="00A4220A">
            <w:pPr>
              <w:pStyle w:val="ListParagraph"/>
              <w:rPr>
                <w:rFonts w:ascii="Times New Roman" w:hAnsi="Times New Roman" w:cs="Times New Roman"/>
                <w:sz w:val="24"/>
                <w:szCs w:val="24"/>
              </w:rPr>
            </w:pPr>
          </w:p>
          <w:p w14:paraId="3CBBC019"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Power of One</w:t>
            </w:r>
          </w:p>
          <w:p w14:paraId="09C543CB"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FC68BE0"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2EF0F501"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6CF3FF1A" w14:textId="77777777" w:rsidR="00A4220A" w:rsidRPr="00337C03" w:rsidRDefault="00A4220A" w:rsidP="00A4220A">
            <w:pPr>
              <w:rPr>
                <w:rFonts w:ascii="Times New Roman" w:hAnsi="Times New Roman" w:cs="Times New Roman"/>
                <w:b/>
                <w:sz w:val="24"/>
                <w:szCs w:val="24"/>
                <w:u w:val="single"/>
              </w:rPr>
            </w:pPr>
          </w:p>
          <w:p w14:paraId="678E7D2E"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60654DE9"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296ADBAE"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037A7B9B"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0CE4912D"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37A210BD" w14:textId="77777777" w:rsidR="00A4220A" w:rsidRPr="00337C03" w:rsidRDefault="00A4220A" w:rsidP="00A4220A">
            <w:pPr>
              <w:pStyle w:val="ListParagraph"/>
              <w:rPr>
                <w:rFonts w:ascii="Times New Roman" w:hAnsi="Times New Roman" w:cs="Times New Roman"/>
                <w:sz w:val="24"/>
                <w:szCs w:val="24"/>
              </w:rPr>
            </w:pPr>
          </w:p>
          <w:p w14:paraId="5F68EEA3" w14:textId="77777777" w:rsidR="00A4220A" w:rsidRPr="00337C03" w:rsidRDefault="00A4220A" w:rsidP="00A4220A">
            <w:pPr>
              <w:rPr>
                <w:rFonts w:ascii="Times New Roman" w:hAnsi="Times New Roman" w:cs="Times New Roman"/>
                <w:b/>
                <w:sz w:val="24"/>
                <w:szCs w:val="24"/>
                <w:u w:val="single"/>
              </w:rPr>
            </w:pPr>
          </w:p>
          <w:p w14:paraId="5797C419"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744AC79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Food Innovations</w:t>
            </w:r>
          </w:p>
          <w:p w14:paraId="73D8349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4866500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Nutrition and Wellness</w:t>
            </w:r>
          </w:p>
          <w:p w14:paraId="18183DC3"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75061DEE"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06B7273B"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0773AC21" w14:textId="77777777" w:rsidR="00A4220A" w:rsidRPr="00337C03" w:rsidRDefault="00A4220A" w:rsidP="00A4220A">
            <w:pPr>
              <w:pStyle w:val="NoSpacing"/>
              <w:rPr>
                <w:rFonts w:ascii="Times New Roman" w:hAnsi="Times New Roman" w:cs="Times New Roman"/>
                <w:bCs/>
                <w:sz w:val="24"/>
                <w:szCs w:val="24"/>
              </w:rPr>
            </w:pPr>
          </w:p>
        </w:tc>
      </w:tr>
      <w:tr w:rsidR="00A4220A" w:rsidRPr="007B4DF8" w14:paraId="002F9CE2" w14:textId="7B9F17B8" w:rsidTr="002643FE">
        <w:tblPrEx>
          <w:tblCellMar>
            <w:left w:w="115" w:type="dxa"/>
            <w:right w:w="115" w:type="dxa"/>
          </w:tblCellMar>
        </w:tblPrEx>
        <w:tc>
          <w:tcPr>
            <w:tcW w:w="737" w:type="dxa"/>
          </w:tcPr>
          <w:p w14:paraId="293C321D" w14:textId="5C01BA1D"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81</w:t>
            </w:r>
          </w:p>
        </w:tc>
        <w:tc>
          <w:tcPr>
            <w:tcW w:w="3668" w:type="dxa"/>
            <w:hideMark/>
          </w:tcPr>
          <w:p w14:paraId="0484A98D" w14:textId="1DED0742"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Describe strategies for healthy eating. </w:t>
            </w:r>
          </w:p>
        </w:tc>
        <w:tc>
          <w:tcPr>
            <w:tcW w:w="4648" w:type="dxa"/>
          </w:tcPr>
          <w:p w14:paraId="02C5D99D" w14:textId="77777777" w:rsidR="00A4220A" w:rsidRDefault="00A4220A" w:rsidP="00A4220A">
            <w:p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Description should include </w:t>
            </w:r>
          </w:p>
          <w:p w14:paraId="18A3C7B8" w14:textId="77777777" w:rsidR="00A4220A" w:rsidRDefault="00A4220A" w:rsidP="00A4220A">
            <w:pPr>
              <w:rPr>
                <w:rFonts w:ascii="Times New Roman" w:eastAsia="Times New Roman" w:hAnsi="Times New Roman" w:cs="Times New Roman"/>
                <w:sz w:val="24"/>
                <w:szCs w:val="24"/>
              </w:rPr>
            </w:pPr>
          </w:p>
          <w:p w14:paraId="7AA56F7C" w14:textId="7B1255C4" w:rsidR="00A4220A" w:rsidRPr="00FA624B" w:rsidRDefault="00A4220A" w:rsidP="003E4B9F">
            <w:pPr>
              <w:pStyle w:val="ListParagraph"/>
              <w:numPr>
                <w:ilvl w:val="0"/>
                <w:numId w:val="248"/>
              </w:numPr>
              <w:rPr>
                <w:rFonts w:ascii="Times New Roman" w:eastAsia="Times New Roman" w:hAnsi="Times New Roman" w:cs="Times New Roman"/>
                <w:sz w:val="24"/>
                <w:szCs w:val="24"/>
              </w:rPr>
            </w:pPr>
            <w:r w:rsidRPr="00FA624B">
              <w:rPr>
                <w:rFonts w:ascii="Times New Roman" w:eastAsia="Times New Roman" w:hAnsi="Times New Roman" w:cs="Times New Roman"/>
                <w:sz w:val="24"/>
                <w:szCs w:val="24"/>
              </w:rPr>
              <w:t>evaluating the health and financial benefits of preparing nutritious meals at home vs. eating out</w:t>
            </w:r>
          </w:p>
          <w:p w14:paraId="6CDB81FE" w14:textId="24399B06" w:rsidR="00A4220A" w:rsidRPr="007C6DB1" w:rsidRDefault="00A4220A" w:rsidP="003E4B9F">
            <w:pPr>
              <w:numPr>
                <w:ilvl w:val="0"/>
                <w:numId w:val="196"/>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identifying </w:t>
            </w:r>
            <w:r>
              <w:rPr>
                <w:rFonts w:ascii="Times New Roman" w:eastAsia="Times New Roman" w:hAnsi="Times New Roman" w:cs="Times New Roman"/>
                <w:sz w:val="24"/>
                <w:szCs w:val="24"/>
              </w:rPr>
              <w:t>factors</w:t>
            </w:r>
            <w:r w:rsidRPr="007C6DB1">
              <w:rPr>
                <w:rFonts w:ascii="Times New Roman" w:eastAsia="Times New Roman" w:hAnsi="Times New Roman" w:cs="Times New Roman"/>
                <w:sz w:val="24"/>
                <w:szCs w:val="24"/>
              </w:rPr>
              <w:t xml:space="preserve"> whe</w:t>
            </w:r>
            <w:r>
              <w:rPr>
                <w:rFonts w:ascii="Times New Roman" w:eastAsia="Times New Roman" w:hAnsi="Times New Roman" w:cs="Times New Roman"/>
                <w:sz w:val="24"/>
                <w:szCs w:val="24"/>
              </w:rPr>
              <w:t>n</w:t>
            </w:r>
            <w:r w:rsidRPr="007C6DB1">
              <w:rPr>
                <w:rFonts w:ascii="Times New Roman" w:eastAsia="Times New Roman" w:hAnsi="Times New Roman" w:cs="Times New Roman"/>
                <w:sz w:val="24"/>
                <w:szCs w:val="24"/>
              </w:rPr>
              <w:t xml:space="preserve"> eating occurs outside of the home</w:t>
            </w:r>
            <w:r>
              <w:rPr>
                <w:rFonts w:ascii="Times New Roman" w:eastAsia="Times New Roman" w:hAnsi="Times New Roman" w:cs="Times New Roman"/>
                <w:sz w:val="24"/>
                <w:szCs w:val="24"/>
              </w:rPr>
              <w:t xml:space="preserve"> (i.e., allergies)</w:t>
            </w:r>
          </w:p>
          <w:p w14:paraId="3C16EF80" w14:textId="77777777" w:rsidR="00A4220A" w:rsidRPr="007C6DB1" w:rsidRDefault="00A4220A" w:rsidP="003E4B9F">
            <w:pPr>
              <w:numPr>
                <w:ilvl w:val="0"/>
                <w:numId w:val="196"/>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determining factors to consider when choosing a restaurant</w:t>
            </w:r>
          </w:p>
          <w:p w14:paraId="56EECFA6" w14:textId="77777777" w:rsidR="00A4220A" w:rsidRPr="007C6DB1" w:rsidRDefault="00A4220A" w:rsidP="003E4B9F">
            <w:pPr>
              <w:numPr>
                <w:ilvl w:val="0"/>
                <w:numId w:val="196"/>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selecting food items that meet nutritional needs and goals</w:t>
            </w:r>
          </w:p>
          <w:p w14:paraId="22A0FE74" w14:textId="77777777" w:rsidR="00A4220A" w:rsidRPr="007C6DB1" w:rsidRDefault="00A4220A" w:rsidP="003E4B9F">
            <w:pPr>
              <w:numPr>
                <w:ilvl w:val="0"/>
                <w:numId w:val="196"/>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analyzing diets and their claims</w:t>
            </w:r>
          </w:p>
          <w:p w14:paraId="45A4C1B1" w14:textId="77777777" w:rsidR="00A4220A" w:rsidRDefault="00A4220A" w:rsidP="003E4B9F">
            <w:pPr>
              <w:numPr>
                <w:ilvl w:val="0"/>
                <w:numId w:val="196"/>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recognizing the dangers of eating disorders</w:t>
            </w:r>
          </w:p>
          <w:p w14:paraId="52FB2177" w14:textId="77777777" w:rsidR="00A4220A" w:rsidRDefault="00A4220A" w:rsidP="003E4B9F">
            <w:pPr>
              <w:numPr>
                <w:ilvl w:val="0"/>
                <w:numId w:val="196"/>
              </w:numPr>
              <w:rPr>
                <w:rFonts w:ascii="Times New Roman" w:eastAsia="Times New Roman" w:hAnsi="Times New Roman" w:cs="Times New Roman"/>
                <w:sz w:val="24"/>
                <w:szCs w:val="24"/>
              </w:rPr>
            </w:pPr>
            <w:r>
              <w:rPr>
                <w:rFonts w:ascii="Times New Roman" w:eastAsia="Times New Roman" w:hAnsi="Times New Roman" w:cs="Times New Roman"/>
                <w:sz w:val="24"/>
                <w:szCs w:val="24"/>
              </w:rPr>
              <w:t>using technology to identify nutritional information</w:t>
            </w:r>
          </w:p>
          <w:p w14:paraId="4172F8B6" w14:textId="4F47AB6D" w:rsidR="00A4220A" w:rsidRDefault="00A4220A" w:rsidP="003E4B9F">
            <w:pPr>
              <w:numPr>
                <w:ilvl w:val="0"/>
                <w:numId w:val="196"/>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recognizing the danger of viewing technology while eating.</w:t>
            </w:r>
          </w:p>
          <w:p w14:paraId="523DD242" w14:textId="77777777" w:rsidR="00A4220A" w:rsidRDefault="00A4220A" w:rsidP="00A4220A">
            <w:pPr>
              <w:rPr>
                <w:rFonts w:ascii="Times New Roman" w:eastAsia="Times New Roman" w:hAnsi="Times New Roman" w:cs="Times New Roman"/>
                <w:sz w:val="24"/>
                <w:szCs w:val="24"/>
              </w:rPr>
            </w:pPr>
          </w:p>
          <w:p w14:paraId="59E11F42" w14:textId="13828F0E" w:rsidR="00A4220A" w:rsidRDefault="00A4220A" w:rsidP="00A4220A">
            <w:pPr>
              <w:rPr>
                <w:rFonts w:ascii="Times New Roman" w:eastAsia="Times New Roman" w:hAnsi="Times New Roman" w:cs="Times New Roman"/>
                <w:sz w:val="24"/>
                <w:szCs w:val="24"/>
              </w:rPr>
            </w:pPr>
            <w:r w:rsidRPr="005375AF">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p>
          <w:p w14:paraId="706932BA" w14:textId="56E93CBD" w:rsidR="00A4220A" w:rsidRPr="00887369" w:rsidRDefault="00A4220A" w:rsidP="00887369">
            <w:pPr>
              <w:ind w:left="360"/>
              <w:rPr>
                <w:rFonts w:ascii="Times New Roman" w:eastAsia="Times New Roman" w:hAnsi="Times New Roman" w:cs="Times New Roman"/>
                <w:sz w:val="24"/>
                <w:szCs w:val="24"/>
              </w:rPr>
            </w:pPr>
            <w:hyperlink r:id="rId75" w:history="1">
              <w:r w:rsidRPr="00887369">
                <w:rPr>
                  <w:rStyle w:val="Hyperlink"/>
                  <w:rFonts w:ascii="Times New Roman" w:eastAsia="Times New Roman" w:hAnsi="Times New Roman" w:cs="Times New Roman"/>
                  <w:sz w:val="24"/>
                  <w:szCs w:val="24"/>
                </w:rPr>
                <w:t>FCCLA@theTable</w:t>
              </w:r>
            </w:hyperlink>
            <w:r w:rsidRPr="00887369">
              <w:rPr>
                <w:rFonts w:ascii="Times New Roman" w:hAnsi="Times New Roman" w:cs="Times New Roman"/>
                <w:sz w:val="24"/>
                <w:szCs w:val="24"/>
              </w:rPr>
              <w:t>, FCCLA</w:t>
            </w:r>
          </w:p>
        </w:tc>
        <w:tc>
          <w:tcPr>
            <w:tcW w:w="4053" w:type="dxa"/>
          </w:tcPr>
          <w:p w14:paraId="55FC53A7" w14:textId="77777777" w:rsidR="00A4220A" w:rsidRDefault="00A4220A" w:rsidP="00A4220A">
            <w:pPr>
              <w:spacing w:after="60"/>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Process/Skill Questions:</w:t>
            </w:r>
          </w:p>
          <w:p w14:paraId="4C220C74" w14:textId="77777777" w:rsidR="00A4220A" w:rsidRPr="007C6DB1" w:rsidRDefault="00A4220A" w:rsidP="00A4220A">
            <w:pPr>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Thinking</w:t>
            </w:r>
          </w:p>
          <w:p w14:paraId="51448F5D" w14:textId="77777777" w:rsidR="00A4220A" w:rsidRPr="007C6DB1" w:rsidRDefault="00A4220A" w:rsidP="003E4B9F">
            <w:pPr>
              <w:numPr>
                <w:ilvl w:val="0"/>
                <w:numId w:val="197"/>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What are the advantages and disadvantages of eating out vs. eating a home-cooked meal?</w:t>
            </w:r>
          </w:p>
          <w:p w14:paraId="4E3CB8BA" w14:textId="4CCBF055" w:rsidR="00A4220A" w:rsidRPr="007C6DB1" w:rsidRDefault="00A4220A" w:rsidP="003E4B9F">
            <w:pPr>
              <w:numPr>
                <w:ilvl w:val="0"/>
                <w:numId w:val="197"/>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7C6DB1">
              <w:rPr>
                <w:rFonts w:ascii="Times New Roman" w:eastAsia="Times New Roman" w:hAnsi="Times New Roman" w:cs="Times New Roman"/>
                <w:sz w:val="24"/>
                <w:szCs w:val="24"/>
              </w:rPr>
              <w:t xml:space="preserve"> select nutritious foods when eating out?</w:t>
            </w:r>
          </w:p>
          <w:p w14:paraId="0A879E86" w14:textId="77777777" w:rsidR="00A4220A" w:rsidRPr="007C6DB1" w:rsidRDefault="00A4220A" w:rsidP="003E4B9F">
            <w:pPr>
              <w:numPr>
                <w:ilvl w:val="0"/>
                <w:numId w:val="197"/>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Why should restaurants be required to include nutritional information on their menus?</w:t>
            </w:r>
          </w:p>
          <w:p w14:paraId="0FD94430" w14:textId="77777777" w:rsidR="00A4220A" w:rsidRPr="007C6DB1" w:rsidRDefault="00A4220A" w:rsidP="00A4220A">
            <w:pPr>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Communication</w:t>
            </w:r>
          </w:p>
          <w:p w14:paraId="1D19A02F" w14:textId="2BF6134B" w:rsidR="00A4220A" w:rsidRPr="007C6DB1" w:rsidRDefault="00A4220A" w:rsidP="003E4B9F">
            <w:pPr>
              <w:numPr>
                <w:ilvl w:val="0"/>
                <w:numId w:val="198"/>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Where </w:t>
            </w:r>
            <w:r>
              <w:rPr>
                <w:rFonts w:ascii="Times New Roman" w:eastAsia="Times New Roman" w:hAnsi="Times New Roman" w:cs="Times New Roman"/>
                <w:sz w:val="24"/>
                <w:szCs w:val="24"/>
              </w:rPr>
              <w:t>does one</w:t>
            </w:r>
            <w:r w:rsidRPr="007C6DB1">
              <w:rPr>
                <w:rFonts w:ascii="Times New Roman" w:eastAsia="Times New Roman" w:hAnsi="Times New Roman" w:cs="Times New Roman"/>
                <w:sz w:val="24"/>
                <w:szCs w:val="24"/>
              </w:rPr>
              <w:t xml:space="preserve"> acquire attitudes and behaviors associated with eating out?</w:t>
            </w:r>
          </w:p>
          <w:p w14:paraId="78463E9D" w14:textId="1A4EF000" w:rsidR="00A4220A" w:rsidRDefault="00A4220A" w:rsidP="003E4B9F">
            <w:pPr>
              <w:numPr>
                <w:ilvl w:val="0"/>
                <w:numId w:val="198"/>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How does </w:t>
            </w:r>
            <w:r>
              <w:rPr>
                <w:rFonts w:ascii="Times New Roman" w:eastAsia="Times New Roman" w:hAnsi="Times New Roman" w:cs="Times New Roman"/>
                <w:sz w:val="24"/>
                <w:szCs w:val="24"/>
              </w:rPr>
              <w:t xml:space="preserve">preparing a home-cooked </w:t>
            </w:r>
            <w:r w:rsidRPr="007C6DB1">
              <w:rPr>
                <w:rFonts w:ascii="Times New Roman" w:eastAsia="Times New Roman" w:hAnsi="Times New Roman" w:cs="Times New Roman"/>
                <w:sz w:val="24"/>
                <w:szCs w:val="24"/>
              </w:rPr>
              <w:t xml:space="preserve">meal </w:t>
            </w:r>
            <w:r>
              <w:rPr>
                <w:rFonts w:ascii="Times New Roman" w:eastAsia="Times New Roman" w:hAnsi="Times New Roman" w:cs="Times New Roman"/>
                <w:sz w:val="24"/>
                <w:szCs w:val="24"/>
              </w:rPr>
              <w:t xml:space="preserve">together </w:t>
            </w:r>
            <w:r w:rsidRPr="007C6DB1">
              <w:rPr>
                <w:rFonts w:ascii="Times New Roman" w:eastAsia="Times New Roman" w:hAnsi="Times New Roman" w:cs="Times New Roman"/>
                <w:sz w:val="24"/>
                <w:szCs w:val="24"/>
              </w:rPr>
              <w:t>affect family relationships and family budget</w:t>
            </w:r>
            <w:r>
              <w:rPr>
                <w:rFonts w:ascii="Times New Roman" w:eastAsia="Times New Roman" w:hAnsi="Times New Roman" w:cs="Times New Roman"/>
                <w:sz w:val="24"/>
                <w:szCs w:val="24"/>
              </w:rPr>
              <w:t>?</w:t>
            </w:r>
          </w:p>
          <w:p w14:paraId="7B22EE22" w14:textId="161C883A" w:rsidR="00A4220A" w:rsidRPr="007C6DB1" w:rsidRDefault="00A4220A" w:rsidP="003E4B9F">
            <w:pPr>
              <w:numPr>
                <w:ilvl w:val="0"/>
                <w:numId w:val="19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does eating meals together affect family relationships? </w:t>
            </w:r>
          </w:p>
          <w:p w14:paraId="06167E00" w14:textId="6159FBFA" w:rsidR="00A4220A" w:rsidRPr="007C6DB1" w:rsidRDefault="00A4220A" w:rsidP="003E4B9F">
            <w:pPr>
              <w:numPr>
                <w:ilvl w:val="0"/>
                <w:numId w:val="198"/>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What criteria </w:t>
            </w:r>
            <w:r>
              <w:rPr>
                <w:rFonts w:ascii="Times New Roman" w:eastAsia="Times New Roman" w:hAnsi="Times New Roman" w:cs="Times New Roman"/>
                <w:sz w:val="24"/>
                <w:szCs w:val="24"/>
              </w:rPr>
              <w:t>should one</w:t>
            </w:r>
            <w:r w:rsidRPr="007C6DB1">
              <w:rPr>
                <w:rFonts w:ascii="Times New Roman" w:eastAsia="Times New Roman" w:hAnsi="Times New Roman" w:cs="Times New Roman"/>
                <w:sz w:val="24"/>
                <w:szCs w:val="24"/>
              </w:rPr>
              <w:t xml:space="preserve"> consider when making food to take to a social gathering?</w:t>
            </w:r>
          </w:p>
          <w:p w14:paraId="27EC6BFE" w14:textId="77777777" w:rsidR="00A4220A" w:rsidRPr="007C6DB1" w:rsidRDefault="00A4220A" w:rsidP="00A4220A">
            <w:pPr>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Leadership</w:t>
            </w:r>
          </w:p>
          <w:p w14:paraId="33F7A646" w14:textId="542486B4" w:rsidR="00A4220A" w:rsidRPr="007C6DB1" w:rsidRDefault="00A4220A" w:rsidP="003E4B9F">
            <w:pPr>
              <w:numPr>
                <w:ilvl w:val="0"/>
                <w:numId w:val="199"/>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What suggestions would help others choose foods from a restaurant that would meet recommended dietary guidelines?</w:t>
            </w:r>
          </w:p>
          <w:p w14:paraId="3EB28B58" w14:textId="77777777" w:rsidR="00A4220A" w:rsidRPr="007C6DB1" w:rsidRDefault="00A4220A" w:rsidP="003E4B9F">
            <w:pPr>
              <w:numPr>
                <w:ilvl w:val="0"/>
                <w:numId w:val="199"/>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lastRenderedPageBreak/>
              <w:t>Why should restaurants that cater to children and teenagers promote healthy food choices?</w:t>
            </w:r>
          </w:p>
          <w:p w14:paraId="6298867C" w14:textId="77777777" w:rsidR="00A4220A" w:rsidRPr="007C6DB1" w:rsidRDefault="00A4220A" w:rsidP="00A4220A">
            <w:pPr>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Management</w:t>
            </w:r>
          </w:p>
          <w:p w14:paraId="106C22E2" w14:textId="4D935C73" w:rsidR="00A4220A" w:rsidRPr="007C6DB1" w:rsidRDefault="00A4220A" w:rsidP="003E4B9F">
            <w:pPr>
              <w:numPr>
                <w:ilvl w:val="0"/>
                <w:numId w:val="200"/>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What information do</w:t>
            </w:r>
            <w:r>
              <w:rPr>
                <w:rFonts w:ascii="Times New Roman" w:eastAsia="Times New Roman" w:hAnsi="Times New Roman" w:cs="Times New Roman"/>
                <w:sz w:val="24"/>
                <w:szCs w:val="24"/>
              </w:rPr>
              <w:t xml:space="preserve">es one </w:t>
            </w:r>
            <w:r w:rsidRPr="007C6DB1">
              <w:rPr>
                <w:rFonts w:ascii="Times New Roman" w:eastAsia="Times New Roman" w:hAnsi="Times New Roman" w:cs="Times New Roman"/>
                <w:sz w:val="24"/>
                <w:szCs w:val="24"/>
              </w:rPr>
              <w:t>need to consider when choosing a restaurant?</w:t>
            </w:r>
          </w:p>
          <w:p w14:paraId="1F82F7CB" w14:textId="18507BEA" w:rsidR="00A4220A" w:rsidRPr="007C6DB1" w:rsidRDefault="00A4220A" w:rsidP="003E4B9F">
            <w:pPr>
              <w:numPr>
                <w:ilvl w:val="0"/>
                <w:numId w:val="200"/>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What sources of information can </w:t>
            </w:r>
            <w:r>
              <w:rPr>
                <w:rFonts w:ascii="Times New Roman" w:eastAsia="Times New Roman" w:hAnsi="Times New Roman" w:cs="Times New Roman"/>
                <w:sz w:val="24"/>
                <w:szCs w:val="24"/>
              </w:rPr>
              <w:t>one</w:t>
            </w:r>
            <w:r w:rsidRPr="007C6DB1">
              <w:rPr>
                <w:rFonts w:ascii="Times New Roman" w:eastAsia="Times New Roman" w:hAnsi="Times New Roman" w:cs="Times New Roman"/>
                <w:sz w:val="24"/>
                <w:szCs w:val="24"/>
              </w:rPr>
              <w:t xml:space="preserve"> consult when choosing a restaurant? How do</w:t>
            </w:r>
            <w:r>
              <w:rPr>
                <w:rFonts w:ascii="Times New Roman" w:eastAsia="Times New Roman" w:hAnsi="Times New Roman" w:cs="Times New Roman"/>
                <w:sz w:val="24"/>
                <w:szCs w:val="24"/>
              </w:rPr>
              <w:t>es one</w:t>
            </w:r>
            <w:r w:rsidRPr="007C6DB1">
              <w:rPr>
                <w:rFonts w:ascii="Times New Roman" w:eastAsia="Times New Roman" w:hAnsi="Times New Roman" w:cs="Times New Roman"/>
                <w:sz w:val="24"/>
                <w:szCs w:val="24"/>
              </w:rPr>
              <w:t xml:space="preserve"> evaluate </w:t>
            </w:r>
            <w:r>
              <w:rPr>
                <w:rFonts w:ascii="Times New Roman" w:eastAsia="Times New Roman" w:hAnsi="Times New Roman" w:cs="Times New Roman"/>
                <w:sz w:val="24"/>
                <w:szCs w:val="24"/>
              </w:rPr>
              <w:t>these</w:t>
            </w:r>
            <w:r w:rsidRPr="007C6DB1">
              <w:rPr>
                <w:rFonts w:ascii="Times New Roman" w:eastAsia="Times New Roman" w:hAnsi="Times New Roman" w:cs="Times New Roman"/>
                <w:sz w:val="24"/>
                <w:szCs w:val="24"/>
              </w:rPr>
              <w:t xml:space="preserve"> sources?</w:t>
            </w:r>
          </w:p>
          <w:p w14:paraId="7BE1884A" w14:textId="3EF8E9DD" w:rsidR="00A4220A" w:rsidRPr="00CF203F" w:rsidRDefault="00A4220A" w:rsidP="003E4B9F">
            <w:pPr>
              <w:numPr>
                <w:ilvl w:val="0"/>
                <w:numId w:val="200"/>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What management skills can </w:t>
            </w:r>
            <w:r>
              <w:rPr>
                <w:rFonts w:ascii="Times New Roman" w:eastAsia="Times New Roman" w:hAnsi="Times New Roman" w:cs="Times New Roman"/>
                <w:sz w:val="24"/>
                <w:szCs w:val="24"/>
              </w:rPr>
              <w:t>one</w:t>
            </w:r>
            <w:r w:rsidRPr="007C6DB1">
              <w:rPr>
                <w:rFonts w:ascii="Times New Roman" w:eastAsia="Times New Roman" w:hAnsi="Times New Roman" w:cs="Times New Roman"/>
                <w:sz w:val="24"/>
                <w:szCs w:val="24"/>
              </w:rPr>
              <w:t xml:space="preserve"> use to select nutritious foods when eating out?</w:t>
            </w:r>
          </w:p>
        </w:tc>
        <w:tc>
          <w:tcPr>
            <w:tcW w:w="2741" w:type="dxa"/>
          </w:tcPr>
          <w:p w14:paraId="551E4710" w14:textId="62D29074" w:rsidR="00A4220A" w:rsidRPr="00337C03" w:rsidRDefault="00A4220A" w:rsidP="00A4220A">
            <w:pPr>
              <w:rPr>
                <w:rFonts w:ascii="Times New Roman" w:hAnsi="Times New Roman" w:cs="Times New Roman"/>
                <w:sz w:val="24"/>
                <w:szCs w:val="24"/>
              </w:rPr>
            </w:pPr>
            <w:r w:rsidRPr="004D36DC">
              <w:rPr>
                <w:rFonts w:ascii="Times New Roman" w:eastAsia="Times New Roman" w:hAnsi="Times New Roman" w:cs="Times New Roman"/>
                <w:sz w:val="24"/>
                <w:szCs w:val="24"/>
              </w:rPr>
              <w:lastRenderedPageBreak/>
              <w:t>English: 9.RV, 9.RI, 9.C, 9.LU, 10.RV, 10.RI, 10.C, 10.LU, 11.RV, 11.RI, 11.C, 11.LU, 12.RV, 12.RI, 12.C, 12.LU</w:t>
            </w:r>
          </w:p>
        </w:tc>
        <w:tc>
          <w:tcPr>
            <w:tcW w:w="2863" w:type="dxa"/>
          </w:tcPr>
          <w:p w14:paraId="05FD0241"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564C29AA"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2E7457C"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3D618103"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609F1732"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5249C17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728FC613" w14:textId="77777777" w:rsidR="00A4220A" w:rsidRPr="00337C03" w:rsidRDefault="00A4220A" w:rsidP="00A4220A">
            <w:pPr>
              <w:pStyle w:val="ListParagraph"/>
              <w:rPr>
                <w:rFonts w:ascii="Times New Roman" w:hAnsi="Times New Roman" w:cs="Times New Roman"/>
                <w:sz w:val="24"/>
                <w:szCs w:val="24"/>
              </w:rPr>
            </w:pPr>
          </w:p>
          <w:p w14:paraId="10AEAA8F"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17D1F9E8"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D6CF778"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085EADA9" w14:textId="77777777" w:rsidR="00A4220A" w:rsidRPr="00337C03" w:rsidRDefault="00A4220A" w:rsidP="00A4220A">
            <w:pPr>
              <w:rPr>
                <w:rFonts w:ascii="Times New Roman" w:hAnsi="Times New Roman" w:cs="Times New Roman"/>
                <w:sz w:val="24"/>
                <w:szCs w:val="24"/>
              </w:rPr>
            </w:pPr>
          </w:p>
          <w:p w14:paraId="3338D1A3"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25CF1842" w14:textId="77777777" w:rsidR="00A4220A" w:rsidRPr="00337C03" w:rsidRDefault="00A4220A"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14E25EBE" w14:textId="77777777" w:rsidR="00A4220A" w:rsidRPr="00337C03" w:rsidRDefault="00A4220A"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4B594C6E" w14:textId="77777777" w:rsidR="00A4220A" w:rsidRPr="00337C03" w:rsidRDefault="00A4220A"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1A17523C" w14:textId="77777777" w:rsidR="00A4220A" w:rsidRPr="00337C03" w:rsidRDefault="00A4220A" w:rsidP="00A4220A">
            <w:pPr>
              <w:rPr>
                <w:rFonts w:ascii="Times New Roman" w:hAnsi="Times New Roman" w:cs="Times New Roman"/>
                <w:b/>
                <w:sz w:val="24"/>
                <w:szCs w:val="24"/>
                <w:u w:val="single"/>
              </w:rPr>
            </w:pPr>
          </w:p>
          <w:p w14:paraId="0BBA77AE"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0B8E0450"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62482A15"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05834A3D"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18C3BB23"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27EEF14D" w14:textId="77777777" w:rsidR="00A4220A" w:rsidRPr="00337C03" w:rsidRDefault="00A4220A" w:rsidP="00A4220A">
            <w:pPr>
              <w:pStyle w:val="ListParagraph"/>
              <w:rPr>
                <w:rFonts w:ascii="Times New Roman" w:hAnsi="Times New Roman" w:cs="Times New Roman"/>
                <w:sz w:val="24"/>
                <w:szCs w:val="24"/>
              </w:rPr>
            </w:pPr>
          </w:p>
          <w:p w14:paraId="14ABEAAC" w14:textId="77777777" w:rsidR="00A4220A" w:rsidRPr="00337C03" w:rsidRDefault="00A4220A" w:rsidP="00A4220A">
            <w:pPr>
              <w:rPr>
                <w:rFonts w:ascii="Times New Roman" w:hAnsi="Times New Roman" w:cs="Times New Roman"/>
                <w:b/>
                <w:sz w:val="24"/>
                <w:szCs w:val="24"/>
                <w:u w:val="single"/>
              </w:rPr>
            </w:pPr>
          </w:p>
          <w:p w14:paraId="225677D7"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6A40452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3EA9BF0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Food Innovations</w:t>
            </w:r>
          </w:p>
          <w:p w14:paraId="11129C4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Interpersonal </w:t>
            </w:r>
            <w:r w:rsidRPr="00337C03">
              <w:rPr>
                <w:rFonts w:ascii="Times New Roman" w:hAnsi="Times New Roman" w:cs="Times New Roman"/>
                <w:sz w:val="24"/>
                <w:szCs w:val="24"/>
              </w:rPr>
              <w:lastRenderedPageBreak/>
              <w:t>Communications</w:t>
            </w:r>
          </w:p>
          <w:p w14:paraId="1201373E"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53B0FFE4"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Nutrition and Wellness</w:t>
            </w:r>
          </w:p>
          <w:p w14:paraId="4855BAC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1BEB1BD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Sports Nutrition</w:t>
            </w:r>
          </w:p>
          <w:p w14:paraId="2596EB4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29CBFDA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215DF4B8" w14:textId="77777777" w:rsidR="00A4220A" w:rsidRPr="00337C03" w:rsidRDefault="00A4220A" w:rsidP="00A4220A">
            <w:pPr>
              <w:spacing w:before="40" w:afterLines="40" w:after="96"/>
              <w:rPr>
                <w:rFonts w:ascii="Times New Roman" w:eastAsia="Times New Roman" w:hAnsi="Times New Roman" w:cs="Times New Roman"/>
                <w:sz w:val="24"/>
                <w:szCs w:val="24"/>
              </w:rPr>
            </w:pPr>
          </w:p>
        </w:tc>
      </w:tr>
      <w:tr w:rsidR="00A4220A" w:rsidRPr="007B4DF8" w14:paraId="6E8684BE" w14:textId="2C81E886" w:rsidTr="002643FE">
        <w:tblPrEx>
          <w:tblCellMar>
            <w:left w:w="115" w:type="dxa"/>
            <w:right w:w="115" w:type="dxa"/>
          </w:tblCellMar>
        </w:tblPrEx>
        <w:tc>
          <w:tcPr>
            <w:tcW w:w="737" w:type="dxa"/>
          </w:tcPr>
          <w:p w14:paraId="1B83B11A" w14:textId="495EF26F"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82</w:t>
            </w:r>
          </w:p>
        </w:tc>
        <w:tc>
          <w:tcPr>
            <w:tcW w:w="3668" w:type="dxa"/>
            <w:hideMark/>
          </w:tcPr>
          <w:p w14:paraId="3DA2412D" w14:textId="055B52CA"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Demonstrate the ability to prepare nutritious meals. </w:t>
            </w:r>
          </w:p>
        </w:tc>
        <w:tc>
          <w:tcPr>
            <w:tcW w:w="4648" w:type="dxa"/>
          </w:tcPr>
          <w:p w14:paraId="5F0E1662" w14:textId="77777777" w:rsidR="00A4220A" w:rsidRDefault="00A4220A" w:rsidP="00A4220A">
            <w:pPr>
              <w:spacing w:before="40" w:afterLines="40" w:after="96"/>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Demonstration should include</w:t>
            </w:r>
          </w:p>
          <w:p w14:paraId="3A7D9DC5" w14:textId="77777777" w:rsidR="00A4220A" w:rsidRPr="007C6DB1" w:rsidRDefault="00A4220A" w:rsidP="003E4B9F">
            <w:pPr>
              <w:numPr>
                <w:ilvl w:val="0"/>
                <w:numId w:val="201"/>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using safety and sanitation practices</w:t>
            </w:r>
          </w:p>
          <w:p w14:paraId="001A6530" w14:textId="0CFA6B69" w:rsidR="00A4220A" w:rsidRPr="007C6DB1" w:rsidRDefault="00A4220A" w:rsidP="003E4B9F">
            <w:pPr>
              <w:numPr>
                <w:ilvl w:val="0"/>
                <w:numId w:val="201"/>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preparing foods according to standard recipes </w:t>
            </w:r>
          </w:p>
          <w:p w14:paraId="0FA89504" w14:textId="2C8FC850" w:rsidR="00A4220A" w:rsidRPr="007C6DB1" w:rsidRDefault="00A4220A" w:rsidP="003E4B9F">
            <w:pPr>
              <w:numPr>
                <w:ilvl w:val="0"/>
                <w:numId w:val="201"/>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preparing foods to meet dietary needs and manage chronic disease</w:t>
            </w:r>
            <w:r w:rsidR="00A41793">
              <w:rPr>
                <w:rFonts w:ascii="Times New Roman" w:eastAsia="Times New Roman" w:hAnsi="Times New Roman" w:cs="Times New Roman"/>
                <w:sz w:val="24"/>
                <w:szCs w:val="24"/>
              </w:rPr>
              <w:t>s</w:t>
            </w:r>
          </w:p>
          <w:p w14:paraId="5169853B" w14:textId="77777777" w:rsidR="00A4220A" w:rsidRPr="007C6DB1" w:rsidRDefault="00A4220A" w:rsidP="003E4B9F">
            <w:pPr>
              <w:numPr>
                <w:ilvl w:val="0"/>
                <w:numId w:val="201"/>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following a work plan</w:t>
            </w:r>
          </w:p>
          <w:p w14:paraId="57C83493" w14:textId="5196CB75" w:rsidR="00A4220A" w:rsidRDefault="00A4220A" w:rsidP="003E4B9F">
            <w:pPr>
              <w:numPr>
                <w:ilvl w:val="0"/>
                <w:numId w:val="201"/>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following safe operation procedures for the use of kitchen equipment</w:t>
            </w:r>
            <w:r>
              <w:rPr>
                <w:rFonts w:ascii="Times New Roman" w:eastAsia="Times New Roman" w:hAnsi="Times New Roman" w:cs="Times New Roman"/>
                <w:sz w:val="24"/>
                <w:szCs w:val="24"/>
              </w:rPr>
              <w:t>.</w:t>
            </w:r>
          </w:p>
          <w:p w14:paraId="3425A186" w14:textId="77777777" w:rsidR="00A4220A" w:rsidRDefault="00A4220A" w:rsidP="00A4220A">
            <w:pPr>
              <w:ind w:left="360"/>
              <w:rPr>
                <w:rFonts w:ascii="Times New Roman" w:eastAsia="Times New Roman" w:hAnsi="Times New Roman" w:cs="Times New Roman"/>
                <w:sz w:val="24"/>
                <w:szCs w:val="24"/>
              </w:rPr>
            </w:pPr>
          </w:p>
          <w:p w14:paraId="359352D3" w14:textId="72D02897" w:rsidR="00A4220A" w:rsidRPr="00777870" w:rsidRDefault="00A4220A" w:rsidP="00A4220A">
            <w:pPr>
              <w:rPr>
                <w:rFonts w:ascii="Times New Roman" w:eastAsia="Times New Roman" w:hAnsi="Times New Roman" w:cs="Times New Roman"/>
                <w:b/>
                <w:bCs/>
                <w:sz w:val="24"/>
                <w:szCs w:val="24"/>
              </w:rPr>
            </w:pPr>
            <w:r w:rsidRPr="00777870">
              <w:rPr>
                <w:rFonts w:ascii="Times New Roman" w:eastAsia="Times New Roman" w:hAnsi="Times New Roman" w:cs="Times New Roman"/>
                <w:b/>
                <w:bCs/>
                <w:sz w:val="24"/>
                <w:szCs w:val="24"/>
              </w:rPr>
              <w:t>Teacher Resource:</w:t>
            </w:r>
          </w:p>
          <w:p w14:paraId="14AB223C" w14:textId="2BB497D1" w:rsidR="00A4220A" w:rsidRPr="00EE3AEC" w:rsidRDefault="00A4220A" w:rsidP="00D84394">
            <w:pPr>
              <w:ind w:left="360"/>
              <w:rPr>
                <w:rFonts w:ascii="Times New Roman" w:eastAsia="Times New Roman" w:hAnsi="Times New Roman" w:cs="Times New Roman"/>
                <w:sz w:val="24"/>
                <w:szCs w:val="24"/>
              </w:rPr>
            </w:pPr>
            <w:hyperlink r:id="rId76" w:history="1">
              <w:r w:rsidRPr="00EE3AEC">
                <w:rPr>
                  <w:rStyle w:val="Hyperlink"/>
                  <w:rFonts w:ascii="Times New Roman" w:eastAsia="Times New Roman" w:hAnsi="Times New Roman" w:cs="Times New Roman"/>
                  <w:sz w:val="24"/>
                  <w:szCs w:val="24"/>
                </w:rPr>
                <w:t>Recipes from SNAP-Ed Partners</w:t>
              </w:r>
            </w:hyperlink>
            <w:r>
              <w:rPr>
                <w:rFonts w:ascii="Times New Roman" w:eastAsia="Times New Roman" w:hAnsi="Times New Roman" w:cs="Times New Roman"/>
                <w:sz w:val="24"/>
                <w:szCs w:val="24"/>
              </w:rPr>
              <w:t>, U.S. Department of Agriculture</w:t>
            </w:r>
          </w:p>
        </w:tc>
        <w:tc>
          <w:tcPr>
            <w:tcW w:w="4053" w:type="dxa"/>
          </w:tcPr>
          <w:p w14:paraId="1252C2B5" w14:textId="77777777" w:rsidR="00A4220A" w:rsidRPr="007C6DB1" w:rsidRDefault="00A4220A" w:rsidP="00A4220A">
            <w:pPr>
              <w:rPr>
                <w:rFonts w:ascii="Times New Roman" w:eastAsia="Times New Roman" w:hAnsi="Times New Roman" w:cs="Times New Roman"/>
                <w:sz w:val="24"/>
                <w:szCs w:val="24"/>
              </w:rPr>
            </w:pPr>
            <w:r w:rsidRPr="007C6DB1">
              <w:rPr>
                <w:rFonts w:ascii="Times New Roman" w:eastAsia="Times New Roman" w:hAnsi="Times New Roman" w:cs="Times New Roman"/>
                <w:b/>
                <w:bCs/>
                <w:sz w:val="24"/>
                <w:szCs w:val="24"/>
              </w:rPr>
              <w:t>Process/Skill Questions:</w:t>
            </w:r>
          </w:p>
          <w:p w14:paraId="5753E577" w14:textId="77777777" w:rsidR="00A4220A" w:rsidRDefault="00A4220A" w:rsidP="00A4220A">
            <w:pPr>
              <w:rPr>
                <w:rFonts w:ascii="Times New Roman" w:eastAsia="Times New Roman" w:hAnsi="Times New Roman" w:cs="Times New Roman"/>
                <w:b/>
                <w:bCs/>
                <w:sz w:val="24"/>
                <w:szCs w:val="24"/>
              </w:rPr>
            </w:pPr>
          </w:p>
          <w:p w14:paraId="0C044FB5" w14:textId="6E308B10" w:rsidR="00A4220A" w:rsidRPr="007C6DB1" w:rsidRDefault="00A4220A" w:rsidP="00A4220A">
            <w:pPr>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Thinking</w:t>
            </w:r>
          </w:p>
          <w:p w14:paraId="1C727DD7" w14:textId="62AE6F49" w:rsidR="00A4220A" w:rsidRPr="007C6DB1" w:rsidRDefault="00A4220A" w:rsidP="003E4B9F">
            <w:pPr>
              <w:numPr>
                <w:ilvl w:val="0"/>
                <w:numId w:val="202"/>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Why is it important to know how to prepare nutritious meals for </w:t>
            </w:r>
            <w:r>
              <w:rPr>
                <w:rFonts w:ascii="Times New Roman" w:eastAsia="Times New Roman" w:hAnsi="Times New Roman" w:cs="Times New Roman"/>
                <w:sz w:val="24"/>
                <w:szCs w:val="24"/>
              </w:rPr>
              <w:t>one</w:t>
            </w:r>
            <w:r w:rsidRPr="007C6DB1">
              <w:rPr>
                <w:rFonts w:ascii="Times New Roman" w:eastAsia="Times New Roman" w:hAnsi="Times New Roman" w:cs="Times New Roman"/>
                <w:sz w:val="24"/>
                <w:szCs w:val="24"/>
              </w:rPr>
              <w:t xml:space="preserve">self and </w:t>
            </w:r>
            <w:r>
              <w:rPr>
                <w:rFonts w:ascii="Times New Roman" w:eastAsia="Times New Roman" w:hAnsi="Times New Roman" w:cs="Times New Roman"/>
                <w:sz w:val="24"/>
                <w:szCs w:val="24"/>
              </w:rPr>
              <w:t>one’s</w:t>
            </w:r>
            <w:r w:rsidRPr="007C6DB1">
              <w:rPr>
                <w:rFonts w:ascii="Times New Roman" w:eastAsia="Times New Roman" w:hAnsi="Times New Roman" w:cs="Times New Roman"/>
                <w:sz w:val="24"/>
                <w:szCs w:val="24"/>
              </w:rPr>
              <w:t xml:space="preserve"> family?</w:t>
            </w:r>
          </w:p>
          <w:p w14:paraId="6F526596" w14:textId="547C9B85" w:rsidR="00A4220A" w:rsidRPr="007C6DB1" w:rsidRDefault="00A4220A" w:rsidP="003E4B9F">
            <w:pPr>
              <w:numPr>
                <w:ilvl w:val="0"/>
                <w:numId w:val="202"/>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Which food preparation methods should </w:t>
            </w:r>
            <w:r>
              <w:rPr>
                <w:rFonts w:ascii="Times New Roman" w:eastAsia="Times New Roman" w:hAnsi="Times New Roman" w:cs="Times New Roman"/>
                <w:sz w:val="24"/>
                <w:szCs w:val="24"/>
              </w:rPr>
              <w:t>one</w:t>
            </w:r>
            <w:r w:rsidRPr="007C6DB1">
              <w:rPr>
                <w:rFonts w:ascii="Times New Roman" w:eastAsia="Times New Roman" w:hAnsi="Times New Roman" w:cs="Times New Roman"/>
                <w:sz w:val="24"/>
                <w:szCs w:val="24"/>
              </w:rPr>
              <w:t xml:space="preserve"> use to prepare nutrient-dense foods?</w:t>
            </w:r>
          </w:p>
          <w:p w14:paraId="47102C72" w14:textId="77777777" w:rsidR="00A4220A" w:rsidRPr="007C6DB1" w:rsidRDefault="00A4220A" w:rsidP="003E4B9F">
            <w:pPr>
              <w:numPr>
                <w:ilvl w:val="0"/>
                <w:numId w:val="202"/>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What are the consequences of preparing meals that fail to preserve nutrients?</w:t>
            </w:r>
          </w:p>
          <w:p w14:paraId="5285DC1E" w14:textId="77777777" w:rsidR="00A4220A" w:rsidRPr="007C6DB1" w:rsidRDefault="00A4220A" w:rsidP="003E4B9F">
            <w:pPr>
              <w:numPr>
                <w:ilvl w:val="0"/>
                <w:numId w:val="202"/>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What are common dietary restrictions?</w:t>
            </w:r>
          </w:p>
          <w:p w14:paraId="745A4868" w14:textId="77777777" w:rsidR="00A4220A" w:rsidRPr="007C6DB1" w:rsidRDefault="00A4220A" w:rsidP="00A4220A">
            <w:pPr>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Communication</w:t>
            </w:r>
          </w:p>
          <w:p w14:paraId="4698B1FF" w14:textId="58F034F6" w:rsidR="00A4220A" w:rsidRPr="007C6DB1" w:rsidRDefault="00A4220A" w:rsidP="003E4B9F">
            <w:pPr>
              <w:numPr>
                <w:ilvl w:val="0"/>
                <w:numId w:val="2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w:t>
            </w:r>
            <w:r w:rsidRPr="007C6DB1">
              <w:rPr>
                <w:rFonts w:ascii="Times New Roman" w:eastAsia="Times New Roman" w:hAnsi="Times New Roman" w:cs="Times New Roman"/>
                <w:sz w:val="24"/>
                <w:szCs w:val="24"/>
              </w:rPr>
              <w:t xml:space="preserve"> do</w:t>
            </w:r>
            <w:r>
              <w:rPr>
                <w:rFonts w:ascii="Times New Roman" w:eastAsia="Times New Roman" w:hAnsi="Times New Roman" w:cs="Times New Roman"/>
                <w:sz w:val="24"/>
                <w:szCs w:val="24"/>
              </w:rPr>
              <w:t>es one</w:t>
            </w:r>
            <w:r w:rsidRPr="007C6DB1">
              <w:rPr>
                <w:rFonts w:ascii="Times New Roman" w:eastAsia="Times New Roman" w:hAnsi="Times New Roman" w:cs="Times New Roman"/>
                <w:sz w:val="24"/>
                <w:szCs w:val="24"/>
              </w:rPr>
              <w:t xml:space="preserve"> best communicate expectations </w:t>
            </w:r>
            <w:r>
              <w:rPr>
                <w:rFonts w:ascii="Times New Roman" w:eastAsia="Times New Roman" w:hAnsi="Times New Roman" w:cs="Times New Roman"/>
                <w:sz w:val="24"/>
                <w:szCs w:val="24"/>
              </w:rPr>
              <w:t xml:space="preserve">for </w:t>
            </w:r>
            <w:r w:rsidRPr="007C6DB1">
              <w:rPr>
                <w:rFonts w:ascii="Times New Roman" w:eastAsia="Times New Roman" w:hAnsi="Times New Roman" w:cs="Times New Roman"/>
                <w:sz w:val="24"/>
                <w:szCs w:val="24"/>
              </w:rPr>
              <w:t>safely storing and preparing foods?</w:t>
            </w:r>
          </w:p>
          <w:p w14:paraId="6AF152FC" w14:textId="77777777" w:rsidR="00A4220A" w:rsidRPr="007C6DB1" w:rsidRDefault="00A4220A" w:rsidP="003E4B9F">
            <w:pPr>
              <w:numPr>
                <w:ilvl w:val="0"/>
                <w:numId w:val="203"/>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lastRenderedPageBreak/>
              <w:t>How can technology enhance preparation and storage of nutritious foods?</w:t>
            </w:r>
          </w:p>
          <w:p w14:paraId="47097519" w14:textId="122C9B5C" w:rsidR="00A4220A" w:rsidRPr="007C6DB1" w:rsidRDefault="00A4220A" w:rsidP="003E4B9F">
            <w:pPr>
              <w:numPr>
                <w:ilvl w:val="0"/>
                <w:numId w:val="203"/>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Why is it important to read the recipe? Where can </w:t>
            </w:r>
            <w:r>
              <w:rPr>
                <w:rFonts w:ascii="Times New Roman" w:eastAsia="Times New Roman" w:hAnsi="Times New Roman" w:cs="Times New Roman"/>
                <w:sz w:val="24"/>
                <w:szCs w:val="24"/>
              </w:rPr>
              <w:t>one</w:t>
            </w:r>
            <w:r w:rsidRPr="007C6DB1">
              <w:rPr>
                <w:rFonts w:ascii="Times New Roman" w:eastAsia="Times New Roman" w:hAnsi="Times New Roman" w:cs="Times New Roman"/>
                <w:sz w:val="24"/>
                <w:szCs w:val="24"/>
              </w:rPr>
              <w:t xml:space="preserve"> find nutritious recipes? </w:t>
            </w:r>
          </w:p>
          <w:p w14:paraId="50DE1B1F" w14:textId="77777777" w:rsidR="00A4220A" w:rsidRPr="007C6DB1" w:rsidRDefault="00A4220A" w:rsidP="003E4B9F">
            <w:pPr>
              <w:numPr>
                <w:ilvl w:val="0"/>
                <w:numId w:val="203"/>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Why is it important for a family to communicate their individual schedules before meal planning?</w:t>
            </w:r>
          </w:p>
          <w:p w14:paraId="73C34256" w14:textId="77777777" w:rsidR="00A4220A" w:rsidRPr="007C6DB1" w:rsidRDefault="00A4220A" w:rsidP="00A4220A">
            <w:pPr>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Leadership</w:t>
            </w:r>
          </w:p>
          <w:p w14:paraId="24D4C16C" w14:textId="1D17D8FB" w:rsidR="00A4220A" w:rsidRPr="007C6DB1" w:rsidRDefault="00A4220A" w:rsidP="003E4B9F">
            <w:pPr>
              <w:numPr>
                <w:ilvl w:val="0"/>
                <w:numId w:val="204"/>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How do</w:t>
            </w:r>
            <w:r>
              <w:rPr>
                <w:rFonts w:ascii="Times New Roman" w:eastAsia="Times New Roman" w:hAnsi="Times New Roman" w:cs="Times New Roman"/>
                <w:sz w:val="24"/>
                <w:szCs w:val="24"/>
              </w:rPr>
              <w:t>es one’s</w:t>
            </w:r>
            <w:r w:rsidRPr="007C6DB1">
              <w:rPr>
                <w:rFonts w:ascii="Times New Roman" w:eastAsia="Times New Roman" w:hAnsi="Times New Roman" w:cs="Times New Roman"/>
                <w:sz w:val="24"/>
                <w:szCs w:val="24"/>
              </w:rPr>
              <w:t xml:space="preserve"> safety and sanitation procedures reflect upon </w:t>
            </w:r>
            <w:r>
              <w:rPr>
                <w:rFonts w:ascii="Times New Roman" w:eastAsia="Times New Roman" w:hAnsi="Times New Roman" w:cs="Times New Roman"/>
                <w:sz w:val="24"/>
                <w:szCs w:val="24"/>
              </w:rPr>
              <w:t>one’s</w:t>
            </w:r>
            <w:r w:rsidRPr="007C6DB1">
              <w:rPr>
                <w:rFonts w:ascii="Times New Roman" w:eastAsia="Times New Roman" w:hAnsi="Times New Roman" w:cs="Times New Roman"/>
                <w:sz w:val="24"/>
                <w:szCs w:val="24"/>
              </w:rPr>
              <w:t xml:space="preserve"> leadership qualities?</w:t>
            </w:r>
          </w:p>
          <w:p w14:paraId="110D2088" w14:textId="28A252CE" w:rsidR="00A4220A" w:rsidRPr="007C6DB1" w:rsidRDefault="00A4220A" w:rsidP="003E4B9F">
            <w:pPr>
              <w:numPr>
                <w:ilvl w:val="0"/>
                <w:numId w:val="204"/>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How do</w:t>
            </w:r>
            <w:r>
              <w:rPr>
                <w:rFonts w:ascii="Times New Roman" w:eastAsia="Times New Roman" w:hAnsi="Times New Roman" w:cs="Times New Roman"/>
                <w:sz w:val="24"/>
                <w:szCs w:val="24"/>
              </w:rPr>
              <w:t>es one</w:t>
            </w:r>
            <w:r w:rsidRPr="007C6DB1">
              <w:rPr>
                <w:rFonts w:ascii="Times New Roman" w:eastAsia="Times New Roman" w:hAnsi="Times New Roman" w:cs="Times New Roman"/>
                <w:sz w:val="24"/>
                <w:szCs w:val="24"/>
              </w:rPr>
              <w:t xml:space="preserve"> respond when equipment is not properly working or is not being used correctly?</w:t>
            </w:r>
          </w:p>
          <w:p w14:paraId="3FA5C225" w14:textId="77777777" w:rsidR="00A4220A" w:rsidRPr="007C6DB1" w:rsidRDefault="00A4220A" w:rsidP="003E4B9F">
            <w:pPr>
              <w:numPr>
                <w:ilvl w:val="0"/>
                <w:numId w:val="204"/>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Why should the older generation teach family recipes to the younger generation?</w:t>
            </w:r>
          </w:p>
          <w:p w14:paraId="5515DCE2" w14:textId="77777777" w:rsidR="00A4220A" w:rsidRPr="007C6DB1" w:rsidRDefault="00A4220A" w:rsidP="00A4220A">
            <w:pPr>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Management</w:t>
            </w:r>
          </w:p>
          <w:p w14:paraId="42C7A2F7" w14:textId="55A47EA8" w:rsidR="00A4220A" w:rsidRPr="007C6DB1" w:rsidRDefault="00A4220A" w:rsidP="003E4B9F">
            <w:pPr>
              <w:numPr>
                <w:ilvl w:val="0"/>
                <w:numId w:val="205"/>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What information do</w:t>
            </w:r>
            <w:r>
              <w:rPr>
                <w:rFonts w:ascii="Times New Roman" w:eastAsia="Times New Roman" w:hAnsi="Times New Roman" w:cs="Times New Roman"/>
                <w:sz w:val="24"/>
                <w:szCs w:val="24"/>
              </w:rPr>
              <w:t>es one</w:t>
            </w:r>
            <w:r w:rsidRPr="007C6DB1">
              <w:rPr>
                <w:rFonts w:ascii="Times New Roman" w:eastAsia="Times New Roman" w:hAnsi="Times New Roman" w:cs="Times New Roman"/>
                <w:sz w:val="24"/>
                <w:szCs w:val="24"/>
              </w:rPr>
              <w:t xml:space="preserve"> need to store nutritious foods?</w:t>
            </w:r>
          </w:p>
          <w:p w14:paraId="7FC3C7E6" w14:textId="20CE0B51" w:rsidR="00A4220A" w:rsidRPr="007C6DB1" w:rsidRDefault="00A4220A" w:rsidP="003E4B9F">
            <w:pPr>
              <w:numPr>
                <w:ilvl w:val="0"/>
                <w:numId w:val="205"/>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How do</w:t>
            </w:r>
            <w:r>
              <w:rPr>
                <w:rFonts w:ascii="Times New Roman" w:eastAsia="Times New Roman" w:hAnsi="Times New Roman" w:cs="Times New Roman"/>
                <w:sz w:val="24"/>
                <w:szCs w:val="24"/>
              </w:rPr>
              <w:t>es one</w:t>
            </w:r>
            <w:r w:rsidRPr="007C6DB1">
              <w:rPr>
                <w:rFonts w:ascii="Times New Roman" w:eastAsia="Times New Roman" w:hAnsi="Times New Roman" w:cs="Times New Roman"/>
                <w:sz w:val="24"/>
                <w:szCs w:val="24"/>
              </w:rPr>
              <w:t xml:space="preserve"> evaluate the success of the food preparation?</w:t>
            </w:r>
          </w:p>
          <w:p w14:paraId="69D3FB74" w14:textId="2B871F72" w:rsidR="00A4220A" w:rsidRPr="00CF203F" w:rsidRDefault="00A4220A" w:rsidP="003E4B9F">
            <w:pPr>
              <w:numPr>
                <w:ilvl w:val="0"/>
                <w:numId w:val="205"/>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What management skills are most important to utilize during food preparation?</w:t>
            </w:r>
          </w:p>
        </w:tc>
        <w:tc>
          <w:tcPr>
            <w:tcW w:w="2741" w:type="dxa"/>
          </w:tcPr>
          <w:p w14:paraId="5E50F6C6" w14:textId="49B009F5" w:rsidR="00A4220A" w:rsidRPr="00337C03" w:rsidRDefault="00A4220A" w:rsidP="00A4220A">
            <w:pPr>
              <w:rPr>
                <w:rFonts w:ascii="Times New Roman" w:hAnsi="Times New Roman" w:cs="Times New Roman"/>
                <w:b/>
                <w:sz w:val="24"/>
                <w:szCs w:val="24"/>
                <w:u w:val="single"/>
              </w:rPr>
            </w:pPr>
            <w:r w:rsidRPr="004D36DC">
              <w:rPr>
                <w:rFonts w:ascii="Times New Roman" w:eastAsia="Times New Roman" w:hAnsi="Times New Roman" w:cs="Times New Roman"/>
                <w:sz w:val="24"/>
                <w:szCs w:val="24"/>
              </w:rPr>
              <w:lastRenderedPageBreak/>
              <w:t>English: 9.RV, 9.RI, 10.RV, 10.RI, 11.RV, 11.RI, 12.RV, 12.RI</w:t>
            </w:r>
          </w:p>
        </w:tc>
        <w:tc>
          <w:tcPr>
            <w:tcW w:w="2863" w:type="dxa"/>
          </w:tcPr>
          <w:p w14:paraId="0A83B14A" w14:textId="05991F43"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793509DE"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02C88D6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62E45BF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6DA7EBA4"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5E07E12C"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6F5632B8" w14:textId="77777777" w:rsidR="00A4220A" w:rsidRPr="00337C03" w:rsidRDefault="00A4220A" w:rsidP="00A4220A">
            <w:pPr>
              <w:rPr>
                <w:rFonts w:ascii="Times New Roman" w:hAnsi="Times New Roman" w:cs="Times New Roman"/>
                <w:sz w:val="24"/>
                <w:szCs w:val="24"/>
              </w:rPr>
            </w:pPr>
          </w:p>
          <w:p w14:paraId="58E49F99"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55CB9A01"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EE00801"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3A000ED" w14:textId="77777777" w:rsidR="00A4220A" w:rsidRPr="00337C03" w:rsidRDefault="00A4220A" w:rsidP="00A4220A">
            <w:pPr>
              <w:rPr>
                <w:rFonts w:ascii="Times New Roman" w:hAnsi="Times New Roman" w:cs="Times New Roman"/>
                <w:b/>
                <w:sz w:val="24"/>
                <w:szCs w:val="24"/>
                <w:u w:val="single"/>
              </w:rPr>
            </w:pPr>
          </w:p>
          <w:p w14:paraId="5C5079F5"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1663A192"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073A114B"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59B62703"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3C0383D8"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6DE5C291" w14:textId="77777777" w:rsidR="00A4220A" w:rsidRPr="00337C03" w:rsidRDefault="00A4220A" w:rsidP="00A4220A">
            <w:pPr>
              <w:pStyle w:val="ListParagraph"/>
              <w:rPr>
                <w:rFonts w:ascii="Times New Roman" w:hAnsi="Times New Roman" w:cs="Times New Roman"/>
                <w:sz w:val="24"/>
                <w:szCs w:val="24"/>
              </w:rPr>
            </w:pPr>
          </w:p>
          <w:p w14:paraId="2266315C" w14:textId="77777777" w:rsidR="00A4220A" w:rsidRPr="00337C03" w:rsidRDefault="00A4220A" w:rsidP="00A4220A">
            <w:pPr>
              <w:rPr>
                <w:rFonts w:ascii="Times New Roman" w:hAnsi="Times New Roman" w:cs="Times New Roman"/>
                <w:b/>
                <w:sz w:val="24"/>
                <w:szCs w:val="24"/>
                <w:u w:val="single"/>
              </w:rPr>
            </w:pPr>
          </w:p>
          <w:p w14:paraId="4580537D"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Competitive Event--STAR Events</w:t>
            </w:r>
          </w:p>
          <w:p w14:paraId="670FBDAC"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61EC5277"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Food Innovations</w:t>
            </w:r>
          </w:p>
          <w:p w14:paraId="4224770C"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0BF7DCB5"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3EDABAF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6843337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Nutrition and Wellness</w:t>
            </w:r>
          </w:p>
          <w:p w14:paraId="751AAD6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1B7C3433"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06EB36E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0EC22091" w14:textId="77777777" w:rsidR="00A4220A" w:rsidRPr="00337C03" w:rsidRDefault="00A4220A" w:rsidP="00A4220A">
            <w:pPr>
              <w:spacing w:before="40" w:afterLines="40" w:after="96"/>
              <w:rPr>
                <w:rFonts w:ascii="Times New Roman" w:eastAsia="Times New Roman" w:hAnsi="Times New Roman" w:cs="Times New Roman"/>
                <w:sz w:val="24"/>
                <w:szCs w:val="24"/>
              </w:rPr>
            </w:pPr>
          </w:p>
        </w:tc>
      </w:tr>
      <w:tr w:rsidR="00A4220A" w:rsidRPr="007B4DF8" w14:paraId="4AECBAD2" w14:textId="486823E1" w:rsidTr="002643FE">
        <w:tblPrEx>
          <w:tblCellMar>
            <w:left w:w="115" w:type="dxa"/>
            <w:right w:w="115" w:type="dxa"/>
          </w:tblCellMar>
        </w:tblPrEx>
        <w:tc>
          <w:tcPr>
            <w:tcW w:w="737" w:type="dxa"/>
          </w:tcPr>
          <w:p w14:paraId="4E18EF85" w14:textId="1536A427"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83</w:t>
            </w:r>
          </w:p>
        </w:tc>
        <w:tc>
          <w:tcPr>
            <w:tcW w:w="3668" w:type="dxa"/>
            <w:hideMark/>
          </w:tcPr>
          <w:p w14:paraId="399F58C5" w14:textId="262E023F"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Demonstrate the ability to serve nutritious meals. </w:t>
            </w:r>
          </w:p>
        </w:tc>
        <w:tc>
          <w:tcPr>
            <w:tcW w:w="4648" w:type="dxa"/>
          </w:tcPr>
          <w:p w14:paraId="1C97EE05" w14:textId="77777777"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Demonstration should include</w:t>
            </w:r>
          </w:p>
          <w:p w14:paraId="0B92E3FA" w14:textId="77777777" w:rsidR="00A4220A" w:rsidRPr="00E026D2" w:rsidRDefault="00A4220A" w:rsidP="003E4B9F">
            <w:pPr>
              <w:numPr>
                <w:ilvl w:val="0"/>
                <w:numId w:val="20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practicing portion control</w:t>
            </w:r>
          </w:p>
          <w:p w14:paraId="52D7B986" w14:textId="77777777" w:rsidR="00A4220A" w:rsidRPr="00E026D2" w:rsidRDefault="00A4220A" w:rsidP="003E4B9F">
            <w:pPr>
              <w:numPr>
                <w:ilvl w:val="0"/>
                <w:numId w:val="20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creating presentation of meal courses (e.g., appetizer, entrée, dessert)</w:t>
            </w:r>
          </w:p>
          <w:p w14:paraId="38F523AB" w14:textId="77777777" w:rsidR="00A4220A" w:rsidRPr="00E026D2" w:rsidRDefault="00A4220A" w:rsidP="003E4B9F">
            <w:pPr>
              <w:numPr>
                <w:ilvl w:val="0"/>
                <w:numId w:val="20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utilizing tableware and place settings</w:t>
            </w:r>
          </w:p>
          <w:p w14:paraId="163EAEF8" w14:textId="5C808931" w:rsidR="00A4220A" w:rsidRDefault="00A4220A" w:rsidP="003E4B9F">
            <w:pPr>
              <w:numPr>
                <w:ilvl w:val="0"/>
                <w:numId w:val="20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lastRenderedPageBreak/>
              <w:t>following safety and sanitation practices for serving food.</w:t>
            </w:r>
          </w:p>
          <w:p w14:paraId="335D7580" w14:textId="77777777" w:rsidR="00A4220A" w:rsidRDefault="00A4220A" w:rsidP="00A4220A">
            <w:pPr>
              <w:rPr>
                <w:rFonts w:ascii="Times New Roman" w:eastAsia="Times New Roman" w:hAnsi="Times New Roman" w:cs="Times New Roman"/>
                <w:sz w:val="24"/>
                <w:szCs w:val="24"/>
              </w:rPr>
            </w:pPr>
          </w:p>
          <w:p w14:paraId="7324FBE2" w14:textId="4BFB02F2" w:rsidR="00A4220A" w:rsidRPr="00777870" w:rsidRDefault="00A4220A" w:rsidP="00A4220A">
            <w:pPr>
              <w:rPr>
                <w:rFonts w:ascii="Times New Roman" w:eastAsia="Times New Roman" w:hAnsi="Times New Roman" w:cs="Times New Roman"/>
                <w:b/>
                <w:bCs/>
                <w:sz w:val="24"/>
                <w:szCs w:val="24"/>
              </w:rPr>
            </w:pPr>
            <w:r w:rsidRPr="00777870">
              <w:rPr>
                <w:rFonts w:ascii="Times New Roman" w:eastAsia="Times New Roman" w:hAnsi="Times New Roman" w:cs="Times New Roman"/>
                <w:b/>
                <w:bCs/>
                <w:sz w:val="24"/>
                <w:szCs w:val="24"/>
              </w:rPr>
              <w:t>Teacher Resources:</w:t>
            </w:r>
          </w:p>
          <w:p w14:paraId="7C18D39C" w14:textId="3F54D121" w:rsidR="00A4220A" w:rsidRPr="001501C1" w:rsidRDefault="00A4220A" w:rsidP="003E4B9F">
            <w:pPr>
              <w:pStyle w:val="ListParagraph"/>
              <w:numPr>
                <w:ilvl w:val="0"/>
                <w:numId w:val="243"/>
              </w:numPr>
              <w:rPr>
                <w:rFonts w:ascii="Times New Roman" w:eastAsia="Times New Roman" w:hAnsi="Times New Roman" w:cs="Times New Roman"/>
                <w:sz w:val="24"/>
                <w:szCs w:val="24"/>
              </w:rPr>
            </w:pPr>
            <w:hyperlink r:id="rId77" w:history="1">
              <w:r w:rsidRPr="00777870">
                <w:rPr>
                  <w:rStyle w:val="Hyperlink"/>
                  <w:rFonts w:ascii="Times New Roman" w:hAnsi="Times New Roman" w:cs="Times New Roman"/>
                  <w:sz w:val="24"/>
                  <w:szCs w:val="24"/>
                </w:rPr>
                <w:t>Food Portions: Choosing Just Enough for You,</w:t>
              </w:r>
            </w:hyperlink>
            <w:r w:rsidRPr="00777870">
              <w:rPr>
                <w:rFonts w:ascii="Times New Roman" w:eastAsia="Times New Roman" w:hAnsi="Times New Roman" w:cs="Times New Roman"/>
                <w:sz w:val="24"/>
                <w:szCs w:val="24"/>
              </w:rPr>
              <w:t xml:space="preserve"> National Institutes of Health</w:t>
            </w:r>
          </w:p>
          <w:p w14:paraId="37B0F0A8" w14:textId="35DE3C20" w:rsidR="00A4220A" w:rsidRDefault="00A4220A" w:rsidP="003E4B9F">
            <w:pPr>
              <w:pStyle w:val="ListParagraph"/>
              <w:numPr>
                <w:ilvl w:val="0"/>
                <w:numId w:val="243"/>
              </w:numPr>
              <w:rPr>
                <w:rFonts w:ascii="Times New Roman" w:eastAsia="Times New Roman" w:hAnsi="Times New Roman" w:cs="Times New Roman"/>
                <w:sz w:val="24"/>
                <w:szCs w:val="24"/>
              </w:rPr>
            </w:pPr>
            <w:hyperlink r:id="rId78" w:history="1">
              <w:r w:rsidRPr="00B55E20">
                <w:rPr>
                  <w:rStyle w:val="Hyperlink"/>
                  <w:rFonts w:ascii="Times New Roman" w:eastAsia="Times New Roman" w:hAnsi="Times New Roman" w:cs="Times New Roman"/>
                  <w:sz w:val="24"/>
                  <w:szCs w:val="24"/>
                </w:rPr>
                <w:t>Everyday Food Safety for Young Adults</w:t>
              </w:r>
            </w:hyperlink>
            <w:r>
              <w:rPr>
                <w:rFonts w:ascii="Times New Roman" w:eastAsia="Times New Roman" w:hAnsi="Times New Roman" w:cs="Times New Roman"/>
                <w:sz w:val="24"/>
                <w:szCs w:val="24"/>
              </w:rPr>
              <w:t>, U.S. Food and Drug Administration</w:t>
            </w:r>
          </w:p>
          <w:p w14:paraId="14B02CE7" w14:textId="77777777" w:rsidR="00A4220A" w:rsidRPr="00777870" w:rsidRDefault="00A4220A" w:rsidP="00A4220A">
            <w:pPr>
              <w:ind w:left="360"/>
              <w:rPr>
                <w:rFonts w:ascii="Times New Roman" w:eastAsia="Times New Roman" w:hAnsi="Times New Roman" w:cs="Times New Roman"/>
                <w:sz w:val="24"/>
                <w:szCs w:val="24"/>
              </w:rPr>
            </w:pPr>
          </w:p>
          <w:p w14:paraId="311D5F33" w14:textId="58920923" w:rsidR="00A4220A" w:rsidRPr="00777870" w:rsidRDefault="00A4220A" w:rsidP="00A4220A">
            <w:pPr>
              <w:rPr>
                <w:rFonts w:ascii="Times New Roman" w:eastAsia="Times New Roman" w:hAnsi="Times New Roman" w:cs="Times New Roman"/>
                <w:sz w:val="24"/>
                <w:szCs w:val="24"/>
              </w:rPr>
            </w:pPr>
          </w:p>
        </w:tc>
        <w:tc>
          <w:tcPr>
            <w:tcW w:w="4053" w:type="dxa"/>
          </w:tcPr>
          <w:p w14:paraId="15A9B07B" w14:textId="77777777"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b/>
                <w:bCs/>
                <w:sz w:val="24"/>
                <w:szCs w:val="24"/>
              </w:rPr>
              <w:lastRenderedPageBreak/>
              <w:t>Process/Skill Questions:</w:t>
            </w:r>
          </w:p>
          <w:p w14:paraId="29E420B2"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Thinking</w:t>
            </w:r>
          </w:p>
          <w:p w14:paraId="2FC7277A" w14:textId="5206C0AB" w:rsidR="00A4220A" w:rsidRPr="00E026D2" w:rsidRDefault="00A4220A" w:rsidP="003E4B9F">
            <w:pPr>
              <w:numPr>
                <w:ilvl w:val="0"/>
                <w:numId w:val="207"/>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What factors determine </w:t>
            </w:r>
            <w:r>
              <w:rPr>
                <w:rFonts w:ascii="Times New Roman" w:eastAsia="Times New Roman" w:hAnsi="Times New Roman" w:cs="Times New Roman"/>
                <w:sz w:val="24"/>
                <w:szCs w:val="24"/>
              </w:rPr>
              <w:t>one’s</w:t>
            </w:r>
            <w:r w:rsidRPr="00E026D2">
              <w:rPr>
                <w:rFonts w:ascii="Times New Roman" w:eastAsia="Times New Roman" w:hAnsi="Times New Roman" w:cs="Times New Roman"/>
                <w:sz w:val="24"/>
                <w:szCs w:val="24"/>
              </w:rPr>
              <w:t xml:space="preserve"> choices of aesthetically pleasing foods?</w:t>
            </w:r>
          </w:p>
          <w:p w14:paraId="064252DC" w14:textId="77777777" w:rsidR="00A4220A" w:rsidRPr="00E026D2" w:rsidRDefault="00A4220A" w:rsidP="003E4B9F">
            <w:pPr>
              <w:numPr>
                <w:ilvl w:val="0"/>
                <w:numId w:val="207"/>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lastRenderedPageBreak/>
              <w:t>How does table setting affect meal progression?</w:t>
            </w:r>
          </w:p>
          <w:p w14:paraId="397165BD" w14:textId="77777777" w:rsidR="00A4220A" w:rsidRPr="00E026D2" w:rsidRDefault="00A4220A" w:rsidP="003E4B9F">
            <w:pPr>
              <w:numPr>
                <w:ilvl w:val="0"/>
                <w:numId w:val="207"/>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is a buffet table organized?</w:t>
            </w:r>
          </w:p>
          <w:p w14:paraId="4E58D6C1" w14:textId="77777777" w:rsidR="00A4220A" w:rsidRPr="00E026D2" w:rsidRDefault="00A4220A" w:rsidP="003E4B9F">
            <w:pPr>
              <w:numPr>
                <w:ilvl w:val="0"/>
                <w:numId w:val="207"/>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is portion distortion?</w:t>
            </w:r>
          </w:p>
          <w:p w14:paraId="413394D0"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Communication</w:t>
            </w:r>
          </w:p>
          <w:p w14:paraId="72E0BC36" w14:textId="6E2EC32A" w:rsidR="00A4220A" w:rsidRPr="00E026D2" w:rsidRDefault="00A4220A" w:rsidP="003E4B9F">
            <w:pPr>
              <w:numPr>
                <w:ilvl w:val="0"/>
                <w:numId w:val="208"/>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What resources are available to assist </w:t>
            </w:r>
            <w:r>
              <w:rPr>
                <w:rFonts w:ascii="Times New Roman" w:eastAsia="Times New Roman" w:hAnsi="Times New Roman" w:cs="Times New Roman"/>
                <w:sz w:val="24"/>
                <w:szCs w:val="24"/>
              </w:rPr>
              <w:t xml:space="preserve">one </w:t>
            </w:r>
            <w:r w:rsidRPr="00E026D2">
              <w:rPr>
                <w:rFonts w:ascii="Times New Roman" w:eastAsia="Times New Roman" w:hAnsi="Times New Roman" w:cs="Times New Roman"/>
                <w:sz w:val="24"/>
                <w:szCs w:val="24"/>
              </w:rPr>
              <w:t>with serving proper portions?</w:t>
            </w:r>
          </w:p>
          <w:p w14:paraId="32A15CDA" w14:textId="77777777" w:rsidR="00A4220A" w:rsidRPr="00E026D2" w:rsidRDefault="00A4220A" w:rsidP="003E4B9F">
            <w:pPr>
              <w:numPr>
                <w:ilvl w:val="0"/>
                <w:numId w:val="208"/>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do portions vary by age? How are portion sizes measured and presented in meal service?</w:t>
            </w:r>
          </w:p>
          <w:p w14:paraId="7373ED23" w14:textId="77777777" w:rsidR="00A4220A" w:rsidRPr="00E026D2" w:rsidRDefault="00A4220A" w:rsidP="003E4B9F">
            <w:pPr>
              <w:numPr>
                <w:ilvl w:val="0"/>
                <w:numId w:val="208"/>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does meal service reflect the safety and sanitation practices of the food service workers?</w:t>
            </w:r>
          </w:p>
          <w:p w14:paraId="415D3EAB" w14:textId="77777777" w:rsidR="00A4220A" w:rsidRPr="00E026D2" w:rsidRDefault="00A4220A" w:rsidP="003E4B9F">
            <w:pPr>
              <w:numPr>
                <w:ilvl w:val="0"/>
                <w:numId w:val="208"/>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can families avoid technology disruptions during mealtime?</w:t>
            </w:r>
          </w:p>
          <w:p w14:paraId="3139EFC7"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Leadership</w:t>
            </w:r>
          </w:p>
          <w:p w14:paraId="16B06DFA" w14:textId="4DE04C3A" w:rsidR="00A4220A" w:rsidRPr="00E026D2" w:rsidRDefault="00A4220A" w:rsidP="003E4B9F">
            <w:pPr>
              <w:numPr>
                <w:ilvl w:val="0"/>
                <w:numId w:val="209"/>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E026D2">
              <w:rPr>
                <w:rFonts w:ascii="Times New Roman" w:eastAsia="Times New Roman" w:hAnsi="Times New Roman" w:cs="Times New Roman"/>
                <w:sz w:val="24"/>
                <w:szCs w:val="24"/>
              </w:rPr>
              <w:t xml:space="preserve"> serve appropriate meals and snacks when every family or group member likes different foods?</w:t>
            </w:r>
          </w:p>
          <w:p w14:paraId="0977CAA5" w14:textId="10B21BE4" w:rsidR="00A4220A" w:rsidRPr="00E026D2" w:rsidRDefault="00A4220A" w:rsidP="003E4B9F">
            <w:pPr>
              <w:numPr>
                <w:ilvl w:val="0"/>
                <w:numId w:val="209"/>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information do</w:t>
            </w:r>
            <w:r>
              <w:rPr>
                <w:rFonts w:ascii="Times New Roman" w:eastAsia="Times New Roman" w:hAnsi="Times New Roman" w:cs="Times New Roman"/>
                <w:sz w:val="24"/>
                <w:szCs w:val="24"/>
              </w:rPr>
              <w:t>es one</w:t>
            </w:r>
            <w:r w:rsidRPr="00E026D2">
              <w:rPr>
                <w:rFonts w:ascii="Times New Roman" w:eastAsia="Times New Roman" w:hAnsi="Times New Roman" w:cs="Times New Roman"/>
                <w:sz w:val="24"/>
                <w:szCs w:val="24"/>
              </w:rPr>
              <w:t xml:space="preserve"> use to evaluate meal etiquette?</w:t>
            </w:r>
          </w:p>
          <w:p w14:paraId="53A5BF9B" w14:textId="4D6AE9B8" w:rsidR="00A4220A" w:rsidRPr="00E026D2" w:rsidRDefault="00A4220A" w:rsidP="003E4B9F">
            <w:pPr>
              <w:numPr>
                <w:ilvl w:val="0"/>
                <w:numId w:val="209"/>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E026D2">
              <w:rPr>
                <w:rFonts w:ascii="Times New Roman" w:eastAsia="Times New Roman" w:hAnsi="Times New Roman" w:cs="Times New Roman"/>
                <w:sz w:val="24"/>
                <w:szCs w:val="24"/>
              </w:rPr>
              <w:t xml:space="preserve"> teach others about the importance of portion control in a healthy lifestyle?</w:t>
            </w:r>
          </w:p>
          <w:p w14:paraId="18B488D5"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Management</w:t>
            </w:r>
          </w:p>
          <w:p w14:paraId="60F21FF4" w14:textId="3C774AE3" w:rsidR="00A4220A" w:rsidRPr="00E026D2" w:rsidRDefault="00A4220A" w:rsidP="003E4B9F">
            <w:pPr>
              <w:numPr>
                <w:ilvl w:val="0"/>
                <w:numId w:val="210"/>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information do</w:t>
            </w:r>
            <w:r>
              <w:rPr>
                <w:rFonts w:ascii="Times New Roman" w:eastAsia="Times New Roman" w:hAnsi="Times New Roman" w:cs="Times New Roman"/>
                <w:sz w:val="24"/>
                <w:szCs w:val="24"/>
              </w:rPr>
              <w:t>es one</w:t>
            </w:r>
            <w:r w:rsidRPr="00E026D2">
              <w:rPr>
                <w:rFonts w:ascii="Times New Roman" w:eastAsia="Times New Roman" w:hAnsi="Times New Roman" w:cs="Times New Roman"/>
                <w:sz w:val="24"/>
                <w:szCs w:val="24"/>
              </w:rPr>
              <w:t xml:space="preserve"> need to serve nutritious foods?</w:t>
            </w:r>
          </w:p>
          <w:p w14:paraId="05B58363" w14:textId="6CA56221" w:rsidR="00A4220A" w:rsidRPr="00CF203F" w:rsidRDefault="00A4220A" w:rsidP="003E4B9F">
            <w:pPr>
              <w:numPr>
                <w:ilvl w:val="0"/>
                <w:numId w:val="210"/>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do</w:t>
            </w:r>
            <w:r>
              <w:rPr>
                <w:rFonts w:ascii="Times New Roman" w:eastAsia="Times New Roman" w:hAnsi="Times New Roman" w:cs="Times New Roman"/>
                <w:sz w:val="24"/>
                <w:szCs w:val="24"/>
              </w:rPr>
              <w:t>es one</w:t>
            </w:r>
            <w:r w:rsidRPr="00E026D2">
              <w:rPr>
                <w:rFonts w:ascii="Times New Roman" w:eastAsia="Times New Roman" w:hAnsi="Times New Roman" w:cs="Times New Roman"/>
                <w:sz w:val="24"/>
                <w:szCs w:val="24"/>
              </w:rPr>
              <w:t xml:space="preserve"> ensure that foods are safe to consume? Which </w:t>
            </w:r>
            <w:r w:rsidRPr="00E026D2">
              <w:rPr>
                <w:rFonts w:ascii="Times New Roman" w:eastAsia="Times New Roman" w:hAnsi="Times New Roman" w:cs="Times New Roman"/>
                <w:sz w:val="24"/>
                <w:szCs w:val="24"/>
              </w:rPr>
              <w:lastRenderedPageBreak/>
              <w:t>food safety practices are crucial to follow in serving safe foods?</w:t>
            </w:r>
          </w:p>
        </w:tc>
        <w:tc>
          <w:tcPr>
            <w:tcW w:w="2741" w:type="dxa"/>
          </w:tcPr>
          <w:p w14:paraId="291C10A0" w14:textId="6392106E" w:rsidR="00A4220A" w:rsidRPr="00337C03" w:rsidRDefault="00A4220A" w:rsidP="00A4220A">
            <w:pPr>
              <w:rPr>
                <w:rFonts w:ascii="Times New Roman" w:hAnsi="Times New Roman" w:cs="Times New Roman"/>
                <w:b/>
                <w:sz w:val="24"/>
                <w:szCs w:val="24"/>
                <w:u w:val="single"/>
              </w:rPr>
            </w:pPr>
            <w:r w:rsidRPr="004D36DC">
              <w:rPr>
                <w:rFonts w:ascii="Times New Roman" w:eastAsia="Times New Roman" w:hAnsi="Times New Roman" w:cs="Times New Roman"/>
                <w:sz w:val="24"/>
                <w:szCs w:val="24"/>
              </w:rPr>
              <w:lastRenderedPageBreak/>
              <w:t>English: 9.RV, 9.RI, 10.RV, 10.RI, 11.RV, 11.RI, 12.RV, 12.RI</w:t>
            </w:r>
          </w:p>
        </w:tc>
        <w:tc>
          <w:tcPr>
            <w:tcW w:w="2863" w:type="dxa"/>
          </w:tcPr>
          <w:p w14:paraId="758A2400" w14:textId="6317F4ED"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4F94132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7EAFA272"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32F7E31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6AD047AA"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535A423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Skills</w:t>
            </w:r>
          </w:p>
          <w:p w14:paraId="48AA07F9" w14:textId="77777777" w:rsidR="00A4220A" w:rsidRPr="00337C03" w:rsidRDefault="00A4220A" w:rsidP="00A4220A">
            <w:pPr>
              <w:pStyle w:val="ListParagraph"/>
              <w:rPr>
                <w:rFonts w:ascii="Times New Roman" w:hAnsi="Times New Roman" w:cs="Times New Roman"/>
                <w:sz w:val="24"/>
                <w:szCs w:val="24"/>
              </w:rPr>
            </w:pPr>
          </w:p>
          <w:p w14:paraId="3E00C1CF"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3E1800AF"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39DF154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3E4077F2" w14:textId="77777777" w:rsidR="00A4220A" w:rsidRPr="00337C03" w:rsidRDefault="00A4220A" w:rsidP="00A4220A">
            <w:pPr>
              <w:rPr>
                <w:rFonts w:ascii="Times New Roman" w:hAnsi="Times New Roman" w:cs="Times New Roman"/>
                <w:b/>
                <w:sz w:val="24"/>
                <w:szCs w:val="24"/>
                <w:u w:val="single"/>
              </w:rPr>
            </w:pPr>
          </w:p>
          <w:p w14:paraId="4A46645E"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098541BE"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5837D676"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712B4ECC"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257AD176"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73C25E53" w14:textId="77777777" w:rsidR="00A4220A" w:rsidRPr="00337C03" w:rsidRDefault="00A4220A" w:rsidP="00A4220A">
            <w:pPr>
              <w:pStyle w:val="ListParagraph"/>
              <w:rPr>
                <w:rFonts w:ascii="Times New Roman" w:hAnsi="Times New Roman" w:cs="Times New Roman"/>
                <w:sz w:val="24"/>
                <w:szCs w:val="24"/>
              </w:rPr>
            </w:pPr>
          </w:p>
          <w:p w14:paraId="02A99AC8" w14:textId="77777777" w:rsidR="00A4220A" w:rsidRPr="00337C03" w:rsidRDefault="00A4220A" w:rsidP="00A4220A">
            <w:pPr>
              <w:rPr>
                <w:rFonts w:ascii="Times New Roman" w:hAnsi="Times New Roman" w:cs="Times New Roman"/>
                <w:b/>
                <w:sz w:val="24"/>
                <w:szCs w:val="24"/>
                <w:u w:val="single"/>
              </w:rPr>
            </w:pPr>
          </w:p>
          <w:p w14:paraId="3FA38B40"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0021F09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3118AA20"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Food Innovations</w:t>
            </w:r>
          </w:p>
          <w:p w14:paraId="1A436778"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26E5204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3F148B7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Nutrition and Wellness</w:t>
            </w:r>
          </w:p>
          <w:p w14:paraId="1237A3E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7B98CEC7"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3041A905"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5E355A55" w14:textId="77777777" w:rsidR="00A4220A" w:rsidRPr="00337C03" w:rsidRDefault="00A4220A" w:rsidP="00A4220A">
            <w:pPr>
              <w:spacing w:before="40" w:afterLines="40" w:after="96"/>
              <w:rPr>
                <w:rFonts w:ascii="Times New Roman" w:eastAsia="Times New Roman" w:hAnsi="Times New Roman" w:cs="Times New Roman"/>
                <w:sz w:val="24"/>
                <w:szCs w:val="24"/>
              </w:rPr>
            </w:pPr>
          </w:p>
        </w:tc>
      </w:tr>
      <w:tr w:rsidR="00A4220A" w:rsidRPr="007B4DF8" w14:paraId="6E119173" w14:textId="4328A1C9" w:rsidTr="002643FE">
        <w:tblPrEx>
          <w:tblCellMar>
            <w:left w:w="115" w:type="dxa"/>
            <w:right w:w="115" w:type="dxa"/>
          </w:tblCellMar>
        </w:tblPrEx>
        <w:tc>
          <w:tcPr>
            <w:tcW w:w="737" w:type="dxa"/>
            <w:shd w:val="clear" w:color="auto" w:fill="AEAAAA" w:themeFill="background2" w:themeFillShade="BF"/>
          </w:tcPr>
          <w:p w14:paraId="60E585DB"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6B1E22F7" w14:textId="42B7930E" w:rsidR="00A4220A" w:rsidRPr="007B4DF8" w:rsidRDefault="00A4220A" w:rsidP="00A4220A">
            <w:pPr>
              <w:spacing w:before="40" w:afterLines="40" w:after="96"/>
              <w:rPr>
                <w:rFonts w:ascii="Times New Roman" w:eastAsia="Times New Roman" w:hAnsi="Times New Roman" w:cs="Times New Roman"/>
                <w:b/>
                <w:bCs/>
                <w:sz w:val="24"/>
                <w:szCs w:val="24"/>
              </w:rPr>
            </w:pPr>
            <w:r w:rsidRPr="004C77F3">
              <w:rPr>
                <w:rFonts w:ascii="Times New Roman" w:eastAsia="Times New Roman" w:hAnsi="Times New Roman" w:cs="Times New Roman"/>
                <w:b/>
                <w:bCs/>
                <w:sz w:val="24"/>
                <w:szCs w:val="24"/>
              </w:rPr>
              <w:t>Exploring Human Development</w:t>
            </w:r>
          </w:p>
        </w:tc>
        <w:tc>
          <w:tcPr>
            <w:tcW w:w="4648" w:type="dxa"/>
            <w:shd w:val="clear" w:color="auto" w:fill="AEAAAA" w:themeFill="background2" w:themeFillShade="BF"/>
          </w:tcPr>
          <w:p w14:paraId="7E304368"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1C96D95B"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5A3954E1" w14:textId="77777777" w:rsidR="00A4220A" w:rsidRPr="00337C03" w:rsidRDefault="00A4220A" w:rsidP="00A4220A">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76C7E7B9" w14:textId="34B68C83" w:rsidR="00A4220A" w:rsidRPr="00337C03" w:rsidRDefault="00A4220A" w:rsidP="00A4220A">
            <w:pPr>
              <w:spacing w:before="40" w:afterLines="40" w:after="96"/>
              <w:rPr>
                <w:rFonts w:ascii="Times New Roman" w:eastAsia="Times New Roman" w:hAnsi="Times New Roman" w:cs="Times New Roman"/>
                <w:b/>
                <w:bCs/>
                <w:sz w:val="24"/>
                <w:szCs w:val="24"/>
              </w:rPr>
            </w:pPr>
          </w:p>
        </w:tc>
      </w:tr>
      <w:tr w:rsidR="00A4220A" w:rsidRPr="007B4DF8" w14:paraId="319408EC" w14:textId="7919175A" w:rsidTr="002643FE">
        <w:tblPrEx>
          <w:tblCellMar>
            <w:left w:w="115" w:type="dxa"/>
            <w:right w:w="115" w:type="dxa"/>
          </w:tblCellMar>
        </w:tblPrEx>
        <w:tc>
          <w:tcPr>
            <w:tcW w:w="737" w:type="dxa"/>
          </w:tcPr>
          <w:p w14:paraId="0419EB21" w14:textId="0C1FF2E2"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3668" w:type="dxa"/>
            <w:hideMark/>
          </w:tcPr>
          <w:p w14:paraId="3305E2B0" w14:textId="604CF9D9"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principles of human growth and development. </w:t>
            </w:r>
          </w:p>
        </w:tc>
        <w:tc>
          <w:tcPr>
            <w:tcW w:w="4648" w:type="dxa"/>
          </w:tcPr>
          <w:p w14:paraId="586B7E78" w14:textId="4B570813"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Identification should include</w:t>
            </w:r>
            <w:r>
              <w:rPr>
                <w:rFonts w:ascii="Times New Roman" w:eastAsia="Times New Roman" w:hAnsi="Times New Roman" w:cs="Times New Roman"/>
                <w:sz w:val="24"/>
                <w:szCs w:val="24"/>
              </w:rPr>
              <w:t xml:space="preserve"> an understanding of</w:t>
            </w:r>
          </w:p>
          <w:p w14:paraId="60247745" w14:textId="5450D1AB" w:rsidR="00A4220A" w:rsidRDefault="00A4220A" w:rsidP="003E4B9F">
            <w:pPr>
              <w:numPr>
                <w:ilvl w:val="0"/>
                <w:numId w:val="211"/>
              </w:numPr>
              <w:rPr>
                <w:rFonts w:ascii="Times New Roman" w:eastAsia="Times New Roman" w:hAnsi="Times New Roman" w:cs="Times New Roman"/>
                <w:sz w:val="24"/>
                <w:szCs w:val="24"/>
              </w:rPr>
            </w:pPr>
            <w:r>
              <w:rPr>
                <w:rFonts w:ascii="Times New Roman" w:eastAsia="Times New Roman" w:hAnsi="Times New Roman" w:cs="Times New Roman"/>
                <w:sz w:val="24"/>
                <w:szCs w:val="24"/>
              </w:rPr>
              <w:t>human a</w:t>
            </w:r>
            <w:r w:rsidRPr="00E026D2">
              <w:rPr>
                <w:rFonts w:ascii="Times New Roman" w:eastAsia="Times New Roman" w:hAnsi="Times New Roman" w:cs="Times New Roman"/>
                <w:sz w:val="24"/>
                <w:szCs w:val="24"/>
              </w:rPr>
              <w:t>natomy</w:t>
            </w:r>
          </w:p>
          <w:p w14:paraId="7C99B4AB" w14:textId="77777777" w:rsidR="00A4220A" w:rsidRPr="00E026D2" w:rsidRDefault="00A4220A" w:rsidP="003E4B9F">
            <w:pPr>
              <w:numPr>
                <w:ilvl w:val="0"/>
                <w:numId w:val="21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conception</w:t>
            </w:r>
          </w:p>
          <w:p w14:paraId="2FB4F830" w14:textId="77777777" w:rsidR="00A4220A" w:rsidRPr="00E026D2" w:rsidRDefault="00A4220A" w:rsidP="003E4B9F">
            <w:pPr>
              <w:numPr>
                <w:ilvl w:val="0"/>
                <w:numId w:val="21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fetal development</w:t>
            </w:r>
          </w:p>
          <w:p w14:paraId="05455ED3" w14:textId="77777777" w:rsidR="00A4220A" w:rsidRPr="00E026D2" w:rsidRDefault="00A4220A" w:rsidP="003E4B9F">
            <w:pPr>
              <w:numPr>
                <w:ilvl w:val="0"/>
                <w:numId w:val="21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stages of the life cycle</w:t>
            </w:r>
          </w:p>
          <w:p w14:paraId="456CDBA5" w14:textId="77777777" w:rsidR="00A4220A" w:rsidRPr="00E026D2" w:rsidRDefault="00A4220A" w:rsidP="003E4B9F">
            <w:pPr>
              <w:numPr>
                <w:ilvl w:val="0"/>
                <w:numId w:val="21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developmental milestones</w:t>
            </w:r>
          </w:p>
          <w:p w14:paraId="7C331FEE" w14:textId="77777777" w:rsidR="00A4220A" w:rsidRPr="00E026D2" w:rsidRDefault="00A4220A" w:rsidP="003E4B9F">
            <w:pPr>
              <w:numPr>
                <w:ilvl w:val="0"/>
                <w:numId w:val="21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cognitive development</w:t>
            </w:r>
          </w:p>
          <w:p w14:paraId="505CE93E" w14:textId="77777777" w:rsidR="00A4220A" w:rsidRPr="00E026D2" w:rsidRDefault="00A4220A" w:rsidP="003E4B9F">
            <w:pPr>
              <w:numPr>
                <w:ilvl w:val="0"/>
                <w:numId w:val="21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human growth and development theories.</w:t>
            </w:r>
          </w:p>
          <w:p w14:paraId="176BF95D" w14:textId="35AF1E6F" w:rsidR="00A4220A" w:rsidRPr="007B4DF8" w:rsidRDefault="00A4220A" w:rsidP="00A4220A">
            <w:pPr>
              <w:spacing w:before="40" w:afterLines="40" w:after="96"/>
              <w:rPr>
                <w:rFonts w:ascii="Times New Roman" w:eastAsia="Times New Roman" w:hAnsi="Times New Roman" w:cs="Times New Roman"/>
                <w:sz w:val="24"/>
                <w:szCs w:val="24"/>
              </w:rPr>
            </w:pPr>
          </w:p>
        </w:tc>
        <w:tc>
          <w:tcPr>
            <w:tcW w:w="4053" w:type="dxa"/>
          </w:tcPr>
          <w:p w14:paraId="75C32D68" w14:textId="77777777"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b/>
                <w:bCs/>
                <w:sz w:val="24"/>
                <w:szCs w:val="24"/>
              </w:rPr>
              <w:t>Process/Skill Questions:</w:t>
            </w:r>
          </w:p>
          <w:p w14:paraId="5BB1D2CF"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Thinking</w:t>
            </w:r>
          </w:p>
          <w:p w14:paraId="4FF13BEB" w14:textId="04FEA0AE"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What are the </w:t>
            </w:r>
            <w:r>
              <w:rPr>
                <w:rFonts w:ascii="Times New Roman" w:eastAsia="Times New Roman" w:hAnsi="Times New Roman" w:cs="Times New Roman"/>
                <w:sz w:val="24"/>
                <w:szCs w:val="24"/>
              </w:rPr>
              <w:t>stages</w:t>
            </w:r>
            <w:r w:rsidRPr="00E026D2">
              <w:rPr>
                <w:rFonts w:ascii="Times New Roman" w:eastAsia="Times New Roman" w:hAnsi="Times New Roman" w:cs="Times New Roman"/>
                <w:sz w:val="24"/>
                <w:szCs w:val="24"/>
              </w:rPr>
              <w:t xml:space="preserve"> of the life cycle?</w:t>
            </w:r>
          </w:p>
          <w:p w14:paraId="749495B6" w14:textId="77777777"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influences human growth and development?</w:t>
            </w:r>
          </w:p>
          <w:p w14:paraId="0340642D" w14:textId="77777777"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Who are the major developmental theorists?</w:t>
            </w:r>
          </w:p>
          <w:p w14:paraId="584FCBF7" w14:textId="77777777"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environmental factors influence human growth and development?</w:t>
            </w:r>
          </w:p>
          <w:p w14:paraId="0850B6BA"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Communication</w:t>
            </w:r>
          </w:p>
          <w:p w14:paraId="1B7EA895" w14:textId="77777777"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are the family life cycles represented in individual homes?</w:t>
            </w:r>
          </w:p>
          <w:p w14:paraId="651619A5" w14:textId="77777777"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should family discussions be orchestrated?</w:t>
            </w:r>
          </w:p>
          <w:p w14:paraId="1BE2ADA7"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Leadership</w:t>
            </w:r>
          </w:p>
          <w:p w14:paraId="622CA9EC" w14:textId="77777777"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can parents and family members do if developmental milestones are not being met?</w:t>
            </w:r>
          </w:p>
          <w:p w14:paraId="667F9CCC" w14:textId="77777777"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qualities does an effective parent possess?</w:t>
            </w:r>
          </w:p>
          <w:p w14:paraId="48AF24B0"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Management</w:t>
            </w:r>
          </w:p>
          <w:p w14:paraId="00BDE727" w14:textId="3766E770"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does the family life cycle relate to human growth and development?</w:t>
            </w:r>
          </w:p>
          <w:p w14:paraId="2586CDF2" w14:textId="3238908E" w:rsidR="00A4220A" w:rsidRPr="00D316C8" w:rsidRDefault="00A4220A" w:rsidP="003E4B9F">
            <w:pPr>
              <w:numPr>
                <w:ilvl w:val="0"/>
                <w:numId w:val="212"/>
              </w:numPr>
              <w:rPr>
                <w:rFonts w:ascii="Times New Roman" w:eastAsia="Times New Roman" w:hAnsi="Times New Roman" w:cs="Times New Roman"/>
                <w:sz w:val="24"/>
                <w:szCs w:val="24"/>
              </w:rPr>
            </w:pPr>
            <w:r w:rsidRPr="00D316C8">
              <w:rPr>
                <w:rFonts w:ascii="Times New Roman" w:eastAsia="Times New Roman" w:hAnsi="Times New Roman" w:cs="Times New Roman"/>
                <w:sz w:val="24"/>
                <w:szCs w:val="24"/>
              </w:rPr>
              <w:t xml:space="preserve">Which developmental theories are most popular? What management skills do parents </w:t>
            </w:r>
            <w:r w:rsidRPr="00D316C8">
              <w:rPr>
                <w:rFonts w:ascii="Times New Roman" w:eastAsia="Times New Roman" w:hAnsi="Times New Roman" w:cs="Times New Roman"/>
                <w:sz w:val="24"/>
                <w:szCs w:val="24"/>
              </w:rPr>
              <w:lastRenderedPageBreak/>
              <w:t>need so that they can promptly attend to children’s physical, intellectual, social, and emotional needs?</w:t>
            </w:r>
          </w:p>
        </w:tc>
        <w:tc>
          <w:tcPr>
            <w:tcW w:w="2741" w:type="dxa"/>
          </w:tcPr>
          <w:p w14:paraId="3E1E57F5" w14:textId="7918BA3C" w:rsidR="00A4220A" w:rsidRPr="00337C03" w:rsidRDefault="00A4220A" w:rsidP="00A4220A">
            <w:pPr>
              <w:rPr>
                <w:rFonts w:ascii="Times New Roman" w:hAnsi="Times New Roman" w:cs="Times New Roman"/>
                <w:b/>
                <w:sz w:val="24"/>
                <w:szCs w:val="24"/>
                <w:u w:val="single"/>
              </w:rPr>
            </w:pPr>
            <w:r w:rsidRPr="004D36DC">
              <w:rPr>
                <w:rFonts w:ascii="Times New Roman" w:eastAsia="Times New Roman" w:hAnsi="Times New Roman" w:cs="Times New Roman"/>
                <w:sz w:val="24"/>
                <w:szCs w:val="24"/>
              </w:rPr>
              <w:lastRenderedPageBreak/>
              <w:t>English: 9.RV, 9.RI, 10.RV, 10.RI, 11.RV, 11.RI, 12.RV, 12.RI</w:t>
            </w:r>
          </w:p>
        </w:tc>
        <w:tc>
          <w:tcPr>
            <w:tcW w:w="2863" w:type="dxa"/>
          </w:tcPr>
          <w:p w14:paraId="40C7FFB9" w14:textId="647A2D0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53AA2B7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252EE44"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028B85B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3D957D3F"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2AF2A378" w14:textId="77777777" w:rsidR="00A4220A"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38C97D3" w14:textId="77777777" w:rsidR="00A41793" w:rsidRPr="0074798B" w:rsidRDefault="00A41793" w:rsidP="0074798B">
            <w:pPr>
              <w:widowControl w:val="0"/>
              <w:autoSpaceDE w:val="0"/>
              <w:autoSpaceDN w:val="0"/>
              <w:adjustRightInd w:val="0"/>
              <w:ind w:left="360"/>
              <w:rPr>
                <w:rFonts w:ascii="Times New Roman" w:hAnsi="Times New Roman" w:cs="Times New Roman"/>
                <w:sz w:val="24"/>
                <w:szCs w:val="24"/>
              </w:rPr>
            </w:pPr>
          </w:p>
          <w:p w14:paraId="39760B4F"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009CB1F1"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16630EAB"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1367EBA" w14:textId="77777777" w:rsidR="00A4220A" w:rsidRPr="00337C03" w:rsidRDefault="00A4220A" w:rsidP="00A4220A">
            <w:pPr>
              <w:rPr>
                <w:rFonts w:ascii="Times New Roman" w:hAnsi="Times New Roman" w:cs="Times New Roman"/>
                <w:sz w:val="24"/>
                <w:szCs w:val="24"/>
              </w:rPr>
            </w:pPr>
          </w:p>
          <w:p w14:paraId="52A88B49" w14:textId="77777777" w:rsidR="00A4220A" w:rsidRPr="00337C03" w:rsidRDefault="00A4220A" w:rsidP="00A4220A">
            <w:pPr>
              <w:rPr>
                <w:rFonts w:ascii="Times New Roman" w:hAnsi="Times New Roman" w:cs="Times New Roman"/>
                <w:b/>
                <w:sz w:val="24"/>
                <w:szCs w:val="24"/>
                <w:u w:val="single"/>
              </w:rPr>
            </w:pPr>
          </w:p>
          <w:p w14:paraId="26F44C5C"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05221AE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086F9DB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3D03128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39E9DD9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5BE5E36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Teach or Train</w:t>
            </w:r>
          </w:p>
          <w:p w14:paraId="1D52F86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13109AE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52A1E024" w14:textId="77777777" w:rsidR="00A4220A" w:rsidRPr="00337C03" w:rsidRDefault="00A4220A" w:rsidP="00A4220A">
            <w:pPr>
              <w:spacing w:before="40" w:afterLines="40" w:after="96"/>
              <w:rPr>
                <w:rFonts w:ascii="Times New Roman" w:eastAsia="Times New Roman" w:hAnsi="Times New Roman" w:cs="Times New Roman"/>
                <w:sz w:val="24"/>
                <w:szCs w:val="24"/>
              </w:rPr>
            </w:pPr>
          </w:p>
        </w:tc>
      </w:tr>
      <w:tr w:rsidR="00A4220A" w:rsidRPr="007B4DF8" w14:paraId="34F87756" w14:textId="27209614" w:rsidTr="002643FE">
        <w:tblPrEx>
          <w:tblCellMar>
            <w:left w:w="115" w:type="dxa"/>
            <w:right w:w="115" w:type="dxa"/>
          </w:tblCellMar>
        </w:tblPrEx>
        <w:tc>
          <w:tcPr>
            <w:tcW w:w="737" w:type="dxa"/>
          </w:tcPr>
          <w:p w14:paraId="3CCD32B3" w14:textId="10664B01"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3668" w:type="dxa"/>
            <w:hideMark/>
          </w:tcPr>
          <w:p w14:paraId="17270B92" w14:textId="715DF6AD"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Describe conditions that influence human growth and development. </w:t>
            </w:r>
          </w:p>
        </w:tc>
        <w:tc>
          <w:tcPr>
            <w:tcW w:w="4648" w:type="dxa"/>
          </w:tcPr>
          <w:p w14:paraId="28EB3334" w14:textId="77777777" w:rsidR="00A4220A" w:rsidRDefault="00A4220A" w:rsidP="00A4220A">
            <w:p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Description should include</w:t>
            </w:r>
          </w:p>
          <w:p w14:paraId="57CFC775" w14:textId="77777777" w:rsidR="00A4220A" w:rsidRPr="00E026D2" w:rsidRDefault="00A4220A" w:rsidP="00A4220A">
            <w:pPr>
              <w:rPr>
                <w:rFonts w:ascii="Times New Roman" w:eastAsia="Times New Roman" w:hAnsi="Times New Roman" w:cs="Times New Roman"/>
                <w:sz w:val="24"/>
                <w:szCs w:val="24"/>
              </w:rPr>
            </w:pPr>
          </w:p>
          <w:p w14:paraId="50FB2F41" w14:textId="77777777" w:rsidR="00A4220A" w:rsidRPr="00E026D2"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prenatal care</w:t>
            </w:r>
          </w:p>
          <w:p w14:paraId="621824FC" w14:textId="77777777" w:rsidR="00A4220A" w:rsidRPr="00E026D2"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birth defects</w:t>
            </w:r>
          </w:p>
          <w:p w14:paraId="54A380CF" w14:textId="77777777" w:rsidR="00A4220A"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at-risk pregnancies </w:t>
            </w:r>
          </w:p>
          <w:p w14:paraId="534FC23E" w14:textId="196F0F1D" w:rsidR="00A4220A"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disabilities</w:t>
            </w:r>
          </w:p>
          <w:p w14:paraId="41B8D448" w14:textId="77777777" w:rsidR="00A4220A" w:rsidRDefault="00A4220A" w:rsidP="003E4B9F">
            <w:pPr>
              <w:numPr>
                <w:ilvl w:val="0"/>
                <w:numId w:val="2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heredity</w:t>
            </w:r>
          </w:p>
          <w:p w14:paraId="65628E91" w14:textId="115A45A8" w:rsidR="00A4220A" w:rsidRPr="00062932"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nutrition</w:t>
            </w:r>
          </w:p>
          <w:p w14:paraId="4F25D587" w14:textId="6AB49A22" w:rsidR="00A4220A" w:rsidRDefault="00A4220A" w:rsidP="003E4B9F">
            <w:pPr>
              <w:numPr>
                <w:ilvl w:val="0"/>
                <w:numId w:val="2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environment</w:t>
            </w:r>
          </w:p>
          <w:p w14:paraId="1B2BEFEF" w14:textId="012752F1" w:rsidR="00A4220A" w:rsidRPr="00E026D2" w:rsidRDefault="00A4220A" w:rsidP="003E4B9F">
            <w:pPr>
              <w:numPr>
                <w:ilvl w:val="0"/>
                <w:numId w:val="2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failure to thrive</w:t>
            </w:r>
          </w:p>
          <w:p w14:paraId="35DBB78A" w14:textId="77777777" w:rsidR="00A4220A"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poverty</w:t>
            </w:r>
          </w:p>
          <w:p w14:paraId="15355A9A" w14:textId="747074C9" w:rsidR="00A4220A" w:rsidRDefault="00A4220A" w:rsidP="003E4B9F">
            <w:pPr>
              <w:numPr>
                <w:ilvl w:val="0"/>
                <w:numId w:val="2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family systems</w:t>
            </w:r>
          </w:p>
          <w:p w14:paraId="69A288C7" w14:textId="380FDEC2" w:rsidR="00A4220A" w:rsidRDefault="00A4220A" w:rsidP="003E4B9F">
            <w:pPr>
              <w:numPr>
                <w:ilvl w:val="1"/>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maturity </w:t>
            </w:r>
            <w:r>
              <w:rPr>
                <w:rFonts w:ascii="Times New Roman" w:eastAsia="Times New Roman" w:hAnsi="Times New Roman" w:cs="Times New Roman"/>
                <w:sz w:val="24"/>
                <w:szCs w:val="24"/>
              </w:rPr>
              <w:t xml:space="preserve">level </w:t>
            </w:r>
            <w:r w:rsidRPr="00E026D2">
              <w:rPr>
                <w:rFonts w:ascii="Times New Roman" w:eastAsia="Times New Roman" w:hAnsi="Times New Roman" w:cs="Times New Roman"/>
                <w:sz w:val="24"/>
                <w:szCs w:val="24"/>
              </w:rPr>
              <w:t>of parents</w:t>
            </w:r>
          </w:p>
          <w:p w14:paraId="02A708D5" w14:textId="77777777" w:rsidR="00A4220A" w:rsidRPr="00E026D2" w:rsidRDefault="00A4220A" w:rsidP="003E4B9F">
            <w:pPr>
              <w:numPr>
                <w:ilvl w:val="1"/>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parenting styles</w:t>
            </w:r>
          </w:p>
          <w:p w14:paraId="39A34C77" w14:textId="31F82699" w:rsidR="00A4220A" w:rsidRPr="00062932"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lifestyle choices</w:t>
            </w:r>
          </w:p>
          <w:p w14:paraId="1BC899EA" w14:textId="77777777" w:rsidR="00A4220A"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cultur</w:t>
            </w:r>
            <w:r>
              <w:rPr>
                <w:rFonts w:ascii="Times New Roman" w:eastAsia="Times New Roman" w:hAnsi="Times New Roman" w:cs="Times New Roman"/>
                <w:sz w:val="24"/>
                <w:szCs w:val="24"/>
              </w:rPr>
              <w:t>al norms</w:t>
            </w:r>
          </w:p>
          <w:p w14:paraId="660A70FB" w14:textId="0BA1E6F4" w:rsidR="00A4220A" w:rsidRPr="00E026D2"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cultural capital</w:t>
            </w:r>
            <w:r>
              <w:rPr>
                <w:rFonts w:ascii="Times New Roman" w:eastAsia="Times New Roman" w:hAnsi="Times New Roman" w:cs="Times New Roman"/>
                <w:sz w:val="24"/>
                <w:szCs w:val="24"/>
              </w:rPr>
              <w:t xml:space="preserve"> (e.g., speech style, aesthetic preferences)</w:t>
            </w:r>
          </w:p>
          <w:p w14:paraId="399D3FD3" w14:textId="77777777" w:rsidR="00A4220A" w:rsidRPr="00E026D2"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resources (e.g., educational, financial)</w:t>
            </w:r>
          </w:p>
          <w:p w14:paraId="154AC486" w14:textId="71BACE5A" w:rsidR="00A4220A" w:rsidRPr="007B4DF8"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infertility</w:t>
            </w:r>
            <w:r>
              <w:rPr>
                <w:rFonts w:ascii="Times New Roman" w:eastAsia="Times New Roman" w:hAnsi="Times New Roman" w:cs="Times New Roman"/>
                <w:sz w:val="24"/>
                <w:szCs w:val="24"/>
              </w:rPr>
              <w:t>.</w:t>
            </w:r>
          </w:p>
        </w:tc>
        <w:tc>
          <w:tcPr>
            <w:tcW w:w="4053" w:type="dxa"/>
          </w:tcPr>
          <w:p w14:paraId="6D64164E" w14:textId="77777777"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b/>
                <w:bCs/>
                <w:sz w:val="24"/>
                <w:szCs w:val="24"/>
              </w:rPr>
              <w:t>Process/Skill Questions:</w:t>
            </w:r>
          </w:p>
          <w:p w14:paraId="33B890F1"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Thinking</w:t>
            </w:r>
          </w:p>
          <w:p w14:paraId="4A9D48E3" w14:textId="4651F659" w:rsidR="00A4220A" w:rsidRPr="00E026D2" w:rsidRDefault="00A4220A" w:rsidP="003E4B9F">
            <w:pPr>
              <w:numPr>
                <w:ilvl w:val="0"/>
                <w:numId w:val="214"/>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Why do </w:t>
            </w:r>
            <w:r>
              <w:rPr>
                <w:rFonts w:ascii="Times New Roman" w:eastAsia="Times New Roman" w:hAnsi="Times New Roman" w:cs="Times New Roman"/>
                <w:sz w:val="24"/>
                <w:szCs w:val="24"/>
              </w:rPr>
              <w:t>students</w:t>
            </w:r>
            <w:r w:rsidRPr="00E026D2">
              <w:rPr>
                <w:rFonts w:ascii="Times New Roman" w:eastAsia="Times New Roman" w:hAnsi="Times New Roman" w:cs="Times New Roman"/>
                <w:sz w:val="24"/>
                <w:szCs w:val="24"/>
              </w:rPr>
              <w:t xml:space="preserve"> need to know about human growth and development?</w:t>
            </w:r>
          </w:p>
          <w:p w14:paraId="0F02166B" w14:textId="6A70A070" w:rsidR="00A4220A" w:rsidRPr="00E026D2" w:rsidRDefault="00A4220A" w:rsidP="003E4B9F">
            <w:pPr>
              <w:numPr>
                <w:ilvl w:val="0"/>
                <w:numId w:val="214"/>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parenting practices support human growth and development throughout the lifespan?</w:t>
            </w:r>
          </w:p>
          <w:p w14:paraId="5E22B434" w14:textId="77777777" w:rsidR="00A4220A" w:rsidRPr="00E026D2" w:rsidRDefault="00A4220A" w:rsidP="003E4B9F">
            <w:pPr>
              <w:numPr>
                <w:ilvl w:val="0"/>
                <w:numId w:val="214"/>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Why are family health histories important?</w:t>
            </w:r>
          </w:p>
          <w:p w14:paraId="7468049B"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Communication</w:t>
            </w:r>
          </w:p>
          <w:p w14:paraId="5585A6B8" w14:textId="77777777" w:rsidR="00A4220A" w:rsidRPr="00E026D2" w:rsidRDefault="00A4220A" w:rsidP="003E4B9F">
            <w:pPr>
              <w:numPr>
                <w:ilvl w:val="0"/>
                <w:numId w:val="215"/>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do communication strategies support the emotional well-being of children?</w:t>
            </w:r>
          </w:p>
          <w:p w14:paraId="0359B6CA" w14:textId="25E49A39" w:rsidR="00A4220A" w:rsidRPr="00E026D2" w:rsidRDefault="00A4220A" w:rsidP="003E4B9F">
            <w:pPr>
              <w:numPr>
                <w:ilvl w:val="0"/>
                <w:numId w:val="215"/>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does one</w:t>
            </w:r>
            <w:r w:rsidRPr="00E026D2">
              <w:rPr>
                <w:rFonts w:ascii="Times New Roman" w:eastAsia="Times New Roman" w:hAnsi="Times New Roman" w:cs="Times New Roman"/>
                <w:sz w:val="24"/>
                <w:szCs w:val="24"/>
              </w:rPr>
              <w:t xml:space="preserve"> learn about the conditions that influence human growth and development?</w:t>
            </w:r>
          </w:p>
          <w:p w14:paraId="23C623F9" w14:textId="77777777" w:rsidR="00A4220A" w:rsidRPr="00E026D2" w:rsidRDefault="00A4220A" w:rsidP="003E4B9F">
            <w:pPr>
              <w:numPr>
                <w:ilvl w:val="0"/>
                <w:numId w:val="215"/>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communication strategies should parents use to function as a parenting team?</w:t>
            </w:r>
          </w:p>
          <w:p w14:paraId="035ED0F7"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Leadership</w:t>
            </w:r>
          </w:p>
          <w:p w14:paraId="67834E79" w14:textId="77777777" w:rsidR="00A4220A" w:rsidRPr="00E026D2" w:rsidRDefault="00A4220A" w:rsidP="003E4B9F">
            <w:pPr>
              <w:numPr>
                <w:ilvl w:val="0"/>
                <w:numId w:val="21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actions can be taken to advocate parenting skills that promote human growth and development?</w:t>
            </w:r>
          </w:p>
          <w:p w14:paraId="33666162" w14:textId="51648C72" w:rsidR="00A4220A" w:rsidRPr="00E026D2" w:rsidRDefault="00A4220A" w:rsidP="003E4B9F">
            <w:pPr>
              <w:numPr>
                <w:ilvl w:val="0"/>
                <w:numId w:val="21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be positive role models for their child(ren)?</w:t>
            </w:r>
          </w:p>
          <w:p w14:paraId="79B2B5E1" w14:textId="196CE2A2" w:rsidR="00A4220A" w:rsidRPr="00E026D2" w:rsidRDefault="00A4220A" w:rsidP="003E4B9F">
            <w:pPr>
              <w:numPr>
                <w:ilvl w:val="0"/>
                <w:numId w:val="21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What resources are available for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w:t>
            </w:r>
          </w:p>
          <w:p w14:paraId="57F86B4D"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lastRenderedPageBreak/>
              <w:t>Management</w:t>
            </w:r>
          </w:p>
          <w:p w14:paraId="70395ED5" w14:textId="77777777" w:rsidR="00A4220A" w:rsidRPr="00E026D2" w:rsidRDefault="00A4220A" w:rsidP="003E4B9F">
            <w:pPr>
              <w:numPr>
                <w:ilvl w:val="0"/>
                <w:numId w:val="217"/>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resources are needed to support developmental well-being?</w:t>
            </w:r>
          </w:p>
          <w:p w14:paraId="63F806DD" w14:textId="2A65EE57" w:rsidR="00A4220A" w:rsidRPr="00E026D2" w:rsidRDefault="00A4220A" w:rsidP="003E4B9F">
            <w:pPr>
              <w:numPr>
                <w:ilvl w:val="0"/>
                <w:numId w:val="217"/>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is </w:t>
            </w:r>
            <w:r w:rsidRPr="00E026D2">
              <w:rPr>
                <w:rFonts w:ascii="Times New Roman" w:eastAsia="Times New Roman" w:hAnsi="Times New Roman" w:cs="Times New Roman"/>
                <w:i/>
                <w:iCs/>
                <w:sz w:val="24"/>
                <w:szCs w:val="24"/>
              </w:rPr>
              <w:t>cultural capital</w:t>
            </w:r>
            <w:r>
              <w:rPr>
                <w:rFonts w:ascii="Times New Roman" w:eastAsia="Times New Roman" w:hAnsi="Times New Roman" w:cs="Times New Roman"/>
                <w:i/>
                <w:iCs/>
                <w:sz w:val="24"/>
                <w:szCs w:val="24"/>
              </w:rPr>
              <w:t>,</w:t>
            </w:r>
            <w:r w:rsidRPr="00E026D2">
              <w:rPr>
                <w:rFonts w:ascii="Times New Roman" w:eastAsia="Times New Roman" w:hAnsi="Times New Roman" w:cs="Times New Roman"/>
                <w:sz w:val="24"/>
                <w:szCs w:val="24"/>
              </w:rPr>
              <w:t> and how does it affect human growth and development?</w:t>
            </w:r>
          </w:p>
          <w:p w14:paraId="31EF5AD6" w14:textId="013F25F1" w:rsidR="00A4220A" w:rsidRPr="00CF203F" w:rsidRDefault="00A4220A" w:rsidP="003E4B9F">
            <w:pPr>
              <w:numPr>
                <w:ilvl w:val="0"/>
                <w:numId w:val="217"/>
              </w:num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establish and maintain realistic behavioral expectations for their children?</w:t>
            </w:r>
          </w:p>
        </w:tc>
        <w:tc>
          <w:tcPr>
            <w:tcW w:w="2741" w:type="dxa"/>
          </w:tcPr>
          <w:p w14:paraId="6EB556F4" w14:textId="5FC743D5" w:rsidR="00A4220A" w:rsidRPr="00337C03" w:rsidRDefault="00A4220A" w:rsidP="00A4220A">
            <w:pPr>
              <w:rPr>
                <w:rFonts w:ascii="Times New Roman" w:hAnsi="Times New Roman" w:cs="Times New Roman"/>
                <w:b/>
                <w:sz w:val="24"/>
                <w:szCs w:val="24"/>
                <w:u w:val="single"/>
              </w:rPr>
            </w:pPr>
            <w:r w:rsidRPr="004D36DC">
              <w:rPr>
                <w:rFonts w:ascii="Times New Roman" w:eastAsia="Times New Roman" w:hAnsi="Times New Roman" w:cs="Times New Roman"/>
                <w:sz w:val="24"/>
                <w:szCs w:val="24"/>
              </w:rPr>
              <w:lastRenderedPageBreak/>
              <w:t>English: 9.RV, 9.RI, 9.C, 9.LU, 10.RV, 10.RI, 10.C, 10.LU, 11.RV, 11.RI, 11.C, 11.LU, 12.RV, 12.RI, 12.C, 12.LU</w:t>
            </w:r>
          </w:p>
        </w:tc>
        <w:tc>
          <w:tcPr>
            <w:tcW w:w="2863" w:type="dxa"/>
          </w:tcPr>
          <w:p w14:paraId="30C4BD0D" w14:textId="2D2139DB"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69568FA"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2CE8FCB6"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0133AD4F"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368C6559"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4318E345"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CD3AE80" w14:textId="77777777" w:rsidR="00A4220A" w:rsidRPr="00337C03" w:rsidRDefault="00A4220A" w:rsidP="00A4220A">
            <w:pPr>
              <w:pStyle w:val="ListParagraph"/>
              <w:rPr>
                <w:rFonts w:ascii="Times New Roman" w:hAnsi="Times New Roman" w:cs="Times New Roman"/>
                <w:sz w:val="24"/>
                <w:szCs w:val="24"/>
              </w:rPr>
            </w:pPr>
          </w:p>
          <w:p w14:paraId="4FDA3592"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0146106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7F054F9"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59F8C393" w14:textId="77777777" w:rsidR="00A4220A" w:rsidRPr="00337C03" w:rsidRDefault="00A4220A" w:rsidP="00A4220A">
            <w:pPr>
              <w:rPr>
                <w:rFonts w:ascii="Times New Roman" w:hAnsi="Times New Roman" w:cs="Times New Roman"/>
                <w:b/>
                <w:sz w:val="24"/>
                <w:szCs w:val="24"/>
                <w:u w:val="single"/>
              </w:rPr>
            </w:pPr>
          </w:p>
          <w:p w14:paraId="71528772"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062319BA"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0B9EAB0C"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6114A0DB"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6F6BE5EB"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19606BF3" w14:textId="77777777" w:rsidR="00A4220A" w:rsidRPr="00337C03" w:rsidRDefault="00A4220A" w:rsidP="00A4220A">
            <w:pPr>
              <w:pStyle w:val="ListParagraph"/>
              <w:rPr>
                <w:rFonts w:ascii="Times New Roman" w:hAnsi="Times New Roman" w:cs="Times New Roman"/>
                <w:sz w:val="24"/>
                <w:szCs w:val="24"/>
              </w:rPr>
            </w:pPr>
          </w:p>
          <w:p w14:paraId="2319FB42" w14:textId="77777777" w:rsidR="00A4220A" w:rsidRPr="00337C03" w:rsidRDefault="00A4220A" w:rsidP="00A4220A">
            <w:pPr>
              <w:rPr>
                <w:rFonts w:ascii="Times New Roman" w:hAnsi="Times New Roman" w:cs="Times New Roman"/>
                <w:b/>
                <w:sz w:val="24"/>
                <w:szCs w:val="24"/>
                <w:u w:val="single"/>
              </w:rPr>
            </w:pPr>
          </w:p>
          <w:p w14:paraId="36C8CC5F"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50553798"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7042AF50"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494C7BE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163975A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Nutrition and Wellness</w:t>
            </w:r>
          </w:p>
          <w:p w14:paraId="356263E0"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1A9E5FAB"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Teach or Train</w:t>
            </w:r>
          </w:p>
          <w:p w14:paraId="48C8EE0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5F6134C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282A3E4E" w14:textId="77777777" w:rsidR="00A4220A" w:rsidRPr="00337C03" w:rsidRDefault="00A4220A" w:rsidP="00A4220A">
            <w:pPr>
              <w:spacing w:before="40" w:afterLines="40" w:after="96"/>
              <w:rPr>
                <w:rFonts w:ascii="Times New Roman" w:eastAsia="Times New Roman" w:hAnsi="Times New Roman" w:cs="Times New Roman"/>
                <w:sz w:val="24"/>
                <w:szCs w:val="24"/>
              </w:rPr>
            </w:pPr>
          </w:p>
        </w:tc>
      </w:tr>
      <w:tr w:rsidR="00A4220A" w:rsidRPr="007B4DF8" w14:paraId="30C7B854" w14:textId="77A50349" w:rsidTr="002643FE">
        <w:tblPrEx>
          <w:tblCellMar>
            <w:left w:w="115" w:type="dxa"/>
            <w:right w:w="115" w:type="dxa"/>
          </w:tblCellMar>
        </w:tblPrEx>
        <w:tc>
          <w:tcPr>
            <w:tcW w:w="737" w:type="dxa"/>
          </w:tcPr>
          <w:p w14:paraId="63C1645B" w14:textId="34EE1D0D"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86</w:t>
            </w:r>
          </w:p>
        </w:tc>
        <w:tc>
          <w:tcPr>
            <w:tcW w:w="3668" w:type="dxa"/>
            <w:hideMark/>
          </w:tcPr>
          <w:p w14:paraId="3B06FB14" w14:textId="387BD04F"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w:t>
            </w:r>
            <w:r w:rsidR="003D48A3">
              <w:rPr>
                <w:rFonts w:ascii="Times New Roman" w:eastAsia="Times New Roman" w:hAnsi="Times New Roman" w:cs="Times New Roman"/>
                <w:sz w:val="24"/>
                <w:szCs w:val="24"/>
              </w:rPr>
              <w:t xml:space="preserve">considerations, </w:t>
            </w:r>
            <w:r w:rsidRPr="007B4DF8">
              <w:rPr>
                <w:rFonts w:ascii="Times New Roman" w:eastAsia="Times New Roman" w:hAnsi="Times New Roman" w:cs="Times New Roman"/>
                <w:sz w:val="24"/>
                <w:szCs w:val="24"/>
              </w:rPr>
              <w:t>roles</w:t>
            </w:r>
            <w:r w:rsidR="003D48A3">
              <w:rPr>
                <w:rFonts w:ascii="Times New Roman" w:eastAsia="Times New Roman" w:hAnsi="Times New Roman" w:cs="Times New Roman"/>
                <w:sz w:val="24"/>
                <w:szCs w:val="24"/>
              </w:rPr>
              <w:t>,</w:t>
            </w:r>
            <w:r w:rsidRPr="007B4DF8">
              <w:rPr>
                <w:rFonts w:ascii="Times New Roman" w:eastAsia="Times New Roman" w:hAnsi="Times New Roman" w:cs="Times New Roman"/>
                <w:sz w:val="24"/>
                <w:szCs w:val="24"/>
              </w:rPr>
              <w:t xml:space="preserve"> and responsibilities of caregiving. </w:t>
            </w:r>
          </w:p>
        </w:tc>
        <w:tc>
          <w:tcPr>
            <w:tcW w:w="4648" w:type="dxa"/>
          </w:tcPr>
          <w:p w14:paraId="4B73375D" w14:textId="77777777"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Identification should include</w:t>
            </w:r>
          </w:p>
          <w:p w14:paraId="1E1FC141" w14:textId="77777777" w:rsidR="00A4220A" w:rsidRPr="00E026D2" w:rsidRDefault="00A4220A" w:rsidP="003E4B9F">
            <w:pPr>
              <w:numPr>
                <w:ilvl w:val="0"/>
                <w:numId w:val="218"/>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readiness</w:t>
            </w:r>
          </w:p>
          <w:p w14:paraId="4345A59E" w14:textId="77777777" w:rsidR="00A4220A" w:rsidRDefault="00A4220A" w:rsidP="003E4B9F">
            <w:pPr>
              <w:numPr>
                <w:ilvl w:val="0"/>
                <w:numId w:val="218"/>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parenting styles</w:t>
            </w:r>
          </w:p>
          <w:p w14:paraId="3E3737A4" w14:textId="652B4FE4" w:rsidR="003D48A3" w:rsidRDefault="003D48A3" w:rsidP="003E4B9F">
            <w:pPr>
              <w:numPr>
                <w:ilvl w:val="0"/>
                <w:numId w:val="2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discipline and management styles</w:t>
            </w:r>
          </w:p>
          <w:p w14:paraId="11D71BE7" w14:textId="77C5A599" w:rsidR="003D48A3" w:rsidRDefault="003D48A3" w:rsidP="003E4B9F">
            <w:pPr>
              <w:numPr>
                <w:ilvl w:val="0"/>
                <w:numId w:val="2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workplace considerations</w:t>
            </w:r>
          </w:p>
          <w:p w14:paraId="32E5504B" w14:textId="543DA19F" w:rsidR="003D48A3" w:rsidRDefault="003D48A3" w:rsidP="003E4B9F">
            <w:pPr>
              <w:numPr>
                <w:ilvl w:val="0"/>
                <w:numId w:val="2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physical and emotional caretaking</w:t>
            </w:r>
          </w:p>
          <w:p w14:paraId="2F915936" w14:textId="6C00EA63" w:rsidR="003D48A3" w:rsidRDefault="003D48A3" w:rsidP="003D48A3">
            <w:pPr>
              <w:numPr>
                <w:ilvl w:val="1"/>
                <w:numId w:val="2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minor family members (e.g., those under the age of 18)</w:t>
            </w:r>
          </w:p>
          <w:p w14:paraId="3E30B289" w14:textId="78162A9E" w:rsidR="003D48A3" w:rsidRDefault="003D48A3" w:rsidP="003D48A3">
            <w:pPr>
              <w:numPr>
                <w:ilvl w:val="1"/>
                <w:numId w:val="2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adult family members</w:t>
            </w:r>
          </w:p>
          <w:p w14:paraId="05102FF0" w14:textId="4733A74F" w:rsidR="003D48A3" w:rsidRPr="00E026D2" w:rsidRDefault="003D48A3" w:rsidP="0074798B">
            <w:pPr>
              <w:numPr>
                <w:ilvl w:val="1"/>
                <w:numId w:val="2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aging family members (i.e., health, finances, death)</w:t>
            </w:r>
          </w:p>
          <w:p w14:paraId="1FF0BA58" w14:textId="43AB32F3" w:rsidR="00A4220A" w:rsidRPr="00E026D2" w:rsidRDefault="003D48A3" w:rsidP="003E4B9F">
            <w:pPr>
              <w:numPr>
                <w:ilvl w:val="0"/>
                <w:numId w:val="2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economic aspects.</w:t>
            </w:r>
          </w:p>
          <w:p w14:paraId="15DB0A21" w14:textId="282EA76A" w:rsidR="00A4220A" w:rsidRPr="007B4DF8" w:rsidRDefault="00A4220A" w:rsidP="00A4220A">
            <w:pPr>
              <w:spacing w:before="40" w:afterLines="40" w:after="96"/>
              <w:rPr>
                <w:rFonts w:ascii="Times New Roman" w:eastAsia="Times New Roman" w:hAnsi="Times New Roman" w:cs="Times New Roman"/>
                <w:sz w:val="24"/>
                <w:szCs w:val="24"/>
              </w:rPr>
            </w:pPr>
          </w:p>
        </w:tc>
        <w:tc>
          <w:tcPr>
            <w:tcW w:w="4053" w:type="dxa"/>
          </w:tcPr>
          <w:p w14:paraId="09883DC0" w14:textId="77777777"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b/>
                <w:bCs/>
                <w:sz w:val="24"/>
                <w:szCs w:val="24"/>
              </w:rPr>
              <w:t>Process/Skill Questions:</w:t>
            </w:r>
          </w:p>
          <w:p w14:paraId="4AB5926A"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Thinking</w:t>
            </w:r>
          </w:p>
          <w:p w14:paraId="32BED808" w14:textId="77777777" w:rsidR="00A4220A" w:rsidRPr="00E026D2" w:rsidRDefault="00A4220A" w:rsidP="003E4B9F">
            <w:pPr>
              <w:numPr>
                <w:ilvl w:val="0"/>
                <w:numId w:val="219"/>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are some roles and responsibilities of caregivers?</w:t>
            </w:r>
          </w:p>
          <w:p w14:paraId="5E72777B" w14:textId="77777777" w:rsidR="00A4220A" w:rsidRPr="00E026D2" w:rsidRDefault="00A4220A" w:rsidP="003E4B9F">
            <w:pPr>
              <w:numPr>
                <w:ilvl w:val="0"/>
                <w:numId w:val="219"/>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do parenting styles affect children?</w:t>
            </w:r>
          </w:p>
          <w:p w14:paraId="685E9BF2" w14:textId="77777777" w:rsidR="00A4220A" w:rsidRPr="00E026D2" w:rsidRDefault="00A4220A" w:rsidP="003E4B9F">
            <w:pPr>
              <w:numPr>
                <w:ilvl w:val="0"/>
                <w:numId w:val="219"/>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factors should caregivers evaluate to determine if caregiving needs are met?</w:t>
            </w:r>
          </w:p>
          <w:p w14:paraId="10919332"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Communication</w:t>
            </w:r>
          </w:p>
          <w:p w14:paraId="3BC89771" w14:textId="77777777" w:rsidR="00A4220A" w:rsidRPr="00E026D2" w:rsidRDefault="00A4220A" w:rsidP="003E4B9F">
            <w:pPr>
              <w:numPr>
                <w:ilvl w:val="0"/>
                <w:numId w:val="220"/>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criteria should be included in a job description for caregivers?</w:t>
            </w:r>
          </w:p>
          <w:p w14:paraId="19669F52" w14:textId="77777777" w:rsidR="00A4220A" w:rsidRPr="00E026D2" w:rsidRDefault="00A4220A" w:rsidP="003E4B9F">
            <w:pPr>
              <w:numPr>
                <w:ilvl w:val="0"/>
                <w:numId w:val="220"/>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do caregivers need to know to be nurturing caregivers?</w:t>
            </w:r>
          </w:p>
          <w:p w14:paraId="10FADB64" w14:textId="77777777" w:rsidR="00A4220A" w:rsidRPr="00E026D2" w:rsidRDefault="00A4220A" w:rsidP="003E4B9F">
            <w:pPr>
              <w:numPr>
                <w:ilvl w:val="0"/>
                <w:numId w:val="220"/>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are the rewards of being a parent?</w:t>
            </w:r>
          </w:p>
          <w:p w14:paraId="02BF5390"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Leadership</w:t>
            </w:r>
          </w:p>
          <w:p w14:paraId="00F572B0" w14:textId="77777777" w:rsidR="00A4220A" w:rsidRPr="00E026D2" w:rsidRDefault="00A4220A" w:rsidP="003E4B9F">
            <w:pPr>
              <w:numPr>
                <w:ilvl w:val="0"/>
                <w:numId w:val="22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are parents' responsibilities to their children?</w:t>
            </w:r>
          </w:p>
          <w:p w14:paraId="633D8655" w14:textId="77777777" w:rsidR="00A4220A" w:rsidRPr="00E026D2" w:rsidRDefault="00A4220A" w:rsidP="003E4B9F">
            <w:pPr>
              <w:numPr>
                <w:ilvl w:val="0"/>
                <w:numId w:val="22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lastRenderedPageBreak/>
              <w:t>Why is a child’s need for love considered the most important need?</w:t>
            </w:r>
          </w:p>
          <w:p w14:paraId="4A5744C9" w14:textId="77777777" w:rsidR="00A4220A" w:rsidRPr="00E026D2" w:rsidRDefault="00A4220A" w:rsidP="003E4B9F">
            <w:pPr>
              <w:numPr>
                <w:ilvl w:val="0"/>
                <w:numId w:val="22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Why is moral development important for children?</w:t>
            </w:r>
          </w:p>
          <w:p w14:paraId="10F6BEEB"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Management</w:t>
            </w:r>
          </w:p>
          <w:p w14:paraId="6507066D" w14:textId="4DFD3EB8" w:rsidR="00A4220A" w:rsidRPr="00E026D2" w:rsidRDefault="00A4220A" w:rsidP="003E4B9F">
            <w:pPr>
              <w:numPr>
                <w:ilvl w:val="0"/>
                <w:numId w:val="22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What situations might cause </w:t>
            </w:r>
            <w:r>
              <w:rPr>
                <w:rFonts w:ascii="Times New Roman" w:eastAsia="Times New Roman" w:hAnsi="Times New Roman" w:cs="Times New Roman"/>
                <w:sz w:val="24"/>
                <w:szCs w:val="24"/>
              </w:rPr>
              <w:t>one</w:t>
            </w:r>
            <w:r w:rsidRPr="00E026D2">
              <w:rPr>
                <w:rFonts w:ascii="Times New Roman" w:eastAsia="Times New Roman" w:hAnsi="Times New Roman" w:cs="Times New Roman"/>
                <w:sz w:val="24"/>
                <w:szCs w:val="24"/>
              </w:rPr>
              <w:t xml:space="preserve"> to be tasked with caregiving?</w:t>
            </w:r>
          </w:p>
          <w:p w14:paraId="598E6142" w14:textId="77777777" w:rsidR="00A4220A" w:rsidRPr="00E026D2" w:rsidRDefault="00A4220A" w:rsidP="003E4B9F">
            <w:pPr>
              <w:numPr>
                <w:ilvl w:val="0"/>
                <w:numId w:val="22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can parents meet their child’s needs?</w:t>
            </w:r>
          </w:p>
          <w:p w14:paraId="4635FCC3" w14:textId="77777777" w:rsidR="00A4220A" w:rsidRPr="00E026D2" w:rsidRDefault="00A4220A" w:rsidP="003E4B9F">
            <w:pPr>
              <w:numPr>
                <w:ilvl w:val="0"/>
                <w:numId w:val="22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can caregivers deal with stress?</w:t>
            </w:r>
          </w:p>
          <w:p w14:paraId="63C650C4" w14:textId="63CBA641" w:rsidR="00A4220A" w:rsidRPr="00CF203F" w:rsidRDefault="00A4220A" w:rsidP="003E4B9F">
            <w:pPr>
              <w:numPr>
                <w:ilvl w:val="0"/>
                <w:numId w:val="22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actions can caregivers take to maintain their good health?</w:t>
            </w:r>
          </w:p>
        </w:tc>
        <w:tc>
          <w:tcPr>
            <w:tcW w:w="2741" w:type="dxa"/>
          </w:tcPr>
          <w:p w14:paraId="4DDA6CBC" w14:textId="5196D9AB" w:rsidR="00A4220A" w:rsidRPr="00337C03" w:rsidRDefault="00A4220A" w:rsidP="00A4220A">
            <w:pPr>
              <w:rPr>
                <w:rFonts w:ascii="Times New Roman" w:hAnsi="Times New Roman" w:cs="Times New Roman"/>
                <w:b/>
                <w:sz w:val="24"/>
                <w:szCs w:val="24"/>
                <w:u w:val="single"/>
              </w:rPr>
            </w:pPr>
            <w:r w:rsidRPr="004D36DC">
              <w:rPr>
                <w:rFonts w:ascii="Times New Roman" w:eastAsia="Times New Roman" w:hAnsi="Times New Roman" w:cs="Times New Roman"/>
                <w:sz w:val="24"/>
                <w:szCs w:val="24"/>
              </w:rPr>
              <w:lastRenderedPageBreak/>
              <w:t>English: 9.RV, 9.RI, 10.RV, 10.RI, 11.RV, 11.RI, 12.RV, 12.RI</w:t>
            </w:r>
          </w:p>
        </w:tc>
        <w:tc>
          <w:tcPr>
            <w:tcW w:w="2863" w:type="dxa"/>
          </w:tcPr>
          <w:p w14:paraId="22A3B572" w14:textId="3DD5CB06"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7D74980C"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7CFA090E"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1F3A524D"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1B742353"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517BE85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198D2C7F" w14:textId="77777777" w:rsidR="00A4220A" w:rsidRPr="00337C03" w:rsidRDefault="00A4220A" w:rsidP="00A4220A">
            <w:pPr>
              <w:pStyle w:val="ListParagraph"/>
              <w:rPr>
                <w:rFonts w:ascii="Times New Roman" w:hAnsi="Times New Roman" w:cs="Times New Roman"/>
                <w:sz w:val="24"/>
                <w:szCs w:val="24"/>
              </w:rPr>
            </w:pPr>
          </w:p>
          <w:p w14:paraId="57F0C446"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AA69DD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50287A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D1B6BEE"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20088E50" w14:textId="77777777" w:rsidR="00A4220A" w:rsidRPr="00337C03" w:rsidRDefault="00A4220A" w:rsidP="00A4220A">
            <w:pPr>
              <w:rPr>
                <w:rFonts w:ascii="Times New Roman" w:hAnsi="Times New Roman" w:cs="Times New Roman"/>
                <w:sz w:val="24"/>
                <w:szCs w:val="24"/>
              </w:rPr>
            </w:pPr>
          </w:p>
          <w:p w14:paraId="0348487E" w14:textId="77777777" w:rsidR="00A4220A" w:rsidRPr="00337C03" w:rsidRDefault="00A4220A" w:rsidP="00A4220A">
            <w:pPr>
              <w:rPr>
                <w:rFonts w:ascii="Times New Roman" w:hAnsi="Times New Roman" w:cs="Times New Roman"/>
                <w:b/>
                <w:sz w:val="24"/>
                <w:szCs w:val="24"/>
                <w:u w:val="single"/>
              </w:rPr>
            </w:pPr>
          </w:p>
          <w:p w14:paraId="0711AA72"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4BC4926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4F30A88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18BF673E"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01E88194"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Professional </w:t>
            </w:r>
            <w:r w:rsidRPr="00337C03">
              <w:rPr>
                <w:rFonts w:ascii="Times New Roman" w:hAnsi="Times New Roman" w:cs="Times New Roman"/>
                <w:sz w:val="24"/>
                <w:szCs w:val="24"/>
              </w:rPr>
              <w:lastRenderedPageBreak/>
              <w:t>Presentation</w:t>
            </w:r>
          </w:p>
          <w:p w14:paraId="4FBFCC4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Teach or Train</w:t>
            </w:r>
          </w:p>
          <w:p w14:paraId="0C0BAA04"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3686221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107BF644" w14:textId="77777777" w:rsidR="00A4220A" w:rsidRPr="00337C03" w:rsidRDefault="00A4220A" w:rsidP="00A4220A">
            <w:pPr>
              <w:spacing w:before="40" w:afterLines="40" w:after="96"/>
              <w:rPr>
                <w:rFonts w:ascii="Times New Roman" w:eastAsia="Times New Roman" w:hAnsi="Times New Roman" w:cs="Times New Roman"/>
                <w:sz w:val="24"/>
                <w:szCs w:val="24"/>
              </w:rPr>
            </w:pPr>
          </w:p>
        </w:tc>
      </w:tr>
      <w:tr w:rsidR="00A4220A" w:rsidRPr="007B4DF8" w14:paraId="70A5DD21" w14:textId="7EA35428" w:rsidTr="002643FE">
        <w:tblPrEx>
          <w:tblCellMar>
            <w:left w:w="115" w:type="dxa"/>
            <w:right w:w="115" w:type="dxa"/>
          </w:tblCellMar>
        </w:tblPrEx>
        <w:tc>
          <w:tcPr>
            <w:tcW w:w="737" w:type="dxa"/>
          </w:tcPr>
          <w:p w14:paraId="19A804CC" w14:textId="1C2BA963"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87</w:t>
            </w:r>
          </w:p>
        </w:tc>
        <w:tc>
          <w:tcPr>
            <w:tcW w:w="3668" w:type="dxa"/>
            <w:hideMark/>
          </w:tcPr>
          <w:p w14:paraId="78F740C9" w14:textId="6E9F2DCB"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caregiving practices that </w:t>
            </w:r>
            <w:r>
              <w:rPr>
                <w:rFonts w:ascii="Times New Roman" w:eastAsia="Times New Roman" w:hAnsi="Times New Roman" w:cs="Times New Roman"/>
                <w:sz w:val="24"/>
                <w:szCs w:val="24"/>
              </w:rPr>
              <w:t>influence</w:t>
            </w:r>
            <w:r w:rsidRPr="007B4DF8">
              <w:rPr>
                <w:rFonts w:ascii="Times New Roman" w:eastAsia="Times New Roman" w:hAnsi="Times New Roman" w:cs="Times New Roman"/>
                <w:sz w:val="24"/>
                <w:szCs w:val="24"/>
              </w:rPr>
              <w:t xml:space="preserve"> human growth and development. </w:t>
            </w:r>
          </w:p>
        </w:tc>
        <w:tc>
          <w:tcPr>
            <w:tcW w:w="4648" w:type="dxa"/>
          </w:tcPr>
          <w:p w14:paraId="1B2779B6" w14:textId="77777777"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Identification should include</w:t>
            </w:r>
          </w:p>
          <w:p w14:paraId="547501C6" w14:textId="6BACBB22" w:rsidR="00A4220A" w:rsidRPr="00E026D2" w:rsidRDefault="00A4220A" w:rsidP="003E4B9F">
            <w:pPr>
              <w:numPr>
                <w:ilvl w:val="0"/>
                <w:numId w:val="22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stable </w:t>
            </w:r>
            <w:r>
              <w:rPr>
                <w:rFonts w:ascii="Times New Roman" w:eastAsia="Times New Roman" w:hAnsi="Times New Roman" w:cs="Times New Roman"/>
                <w:sz w:val="24"/>
                <w:szCs w:val="24"/>
              </w:rPr>
              <w:t xml:space="preserve">vs. unstable </w:t>
            </w:r>
            <w:r w:rsidRPr="00E026D2">
              <w:rPr>
                <w:rFonts w:ascii="Times New Roman" w:eastAsia="Times New Roman" w:hAnsi="Times New Roman" w:cs="Times New Roman"/>
                <w:sz w:val="24"/>
                <w:szCs w:val="24"/>
              </w:rPr>
              <w:t>relationships with</w:t>
            </w:r>
            <w:r>
              <w:rPr>
                <w:rFonts w:ascii="Times New Roman" w:eastAsia="Times New Roman" w:hAnsi="Times New Roman" w:cs="Times New Roman"/>
                <w:sz w:val="24"/>
                <w:szCs w:val="24"/>
              </w:rPr>
              <w:t>in the household</w:t>
            </w:r>
          </w:p>
          <w:p w14:paraId="27D1EDC9" w14:textId="77777777" w:rsidR="00A4220A" w:rsidRPr="00E026D2" w:rsidRDefault="00A4220A" w:rsidP="003E4B9F">
            <w:pPr>
              <w:numPr>
                <w:ilvl w:val="0"/>
                <w:numId w:val="22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responsibility of caregiving roles</w:t>
            </w:r>
          </w:p>
          <w:p w14:paraId="3B9BFE3A" w14:textId="03213859" w:rsidR="00A4220A" w:rsidRPr="00E026D2" w:rsidRDefault="00A4220A" w:rsidP="003E4B9F">
            <w:pPr>
              <w:numPr>
                <w:ilvl w:val="0"/>
                <w:numId w:val="22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access to resources (e.g., early childhood education, adult day services</w:t>
            </w:r>
            <w:r>
              <w:rPr>
                <w:rFonts w:ascii="Times New Roman" w:eastAsia="Times New Roman" w:hAnsi="Times New Roman" w:cs="Times New Roman"/>
                <w:sz w:val="24"/>
                <w:szCs w:val="24"/>
              </w:rPr>
              <w:t>, social services</w:t>
            </w:r>
            <w:r w:rsidRPr="00E026D2">
              <w:rPr>
                <w:rFonts w:ascii="Times New Roman" w:eastAsia="Times New Roman" w:hAnsi="Times New Roman" w:cs="Times New Roman"/>
                <w:sz w:val="24"/>
                <w:szCs w:val="24"/>
              </w:rPr>
              <w:t>)</w:t>
            </w:r>
          </w:p>
          <w:p w14:paraId="6A74D87A" w14:textId="77777777" w:rsidR="00A4220A" w:rsidRPr="00E026D2" w:rsidRDefault="00A4220A" w:rsidP="003E4B9F">
            <w:pPr>
              <w:numPr>
                <w:ilvl w:val="0"/>
                <w:numId w:val="22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attention to caregiving responsibilities</w:t>
            </w:r>
          </w:p>
          <w:p w14:paraId="361CF401" w14:textId="075BF3A9" w:rsidR="00A4220A" w:rsidRDefault="00A4220A" w:rsidP="003E4B9F">
            <w:pPr>
              <w:numPr>
                <w:ilvl w:val="0"/>
                <w:numId w:val="22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identification and reporting of neglect, abuse, or exploitation.</w:t>
            </w:r>
          </w:p>
          <w:p w14:paraId="32E51751" w14:textId="77777777" w:rsidR="00A4220A" w:rsidRPr="005E1998" w:rsidRDefault="00A4220A" w:rsidP="00A4220A">
            <w:pPr>
              <w:ind w:left="360"/>
              <w:rPr>
                <w:rFonts w:ascii="Times New Roman" w:eastAsia="Times New Roman" w:hAnsi="Times New Roman" w:cs="Times New Roman"/>
                <w:sz w:val="24"/>
                <w:szCs w:val="24"/>
              </w:rPr>
            </w:pPr>
          </w:p>
          <w:p w14:paraId="4C6DCCE5" w14:textId="5114A3C8" w:rsidR="00A4220A" w:rsidRPr="005375AF" w:rsidRDefault="00A4220A" w:rsidP="00A4220A">
            <w:pPr>
              <w:spacing w:before="40" w:afterLines="40" w:after="96"/>
              <w:rPr>
                <w:rFonts w:ascii="Times New Roman" w:eastAsia="Times New Roman" w:hAnsi="Times New Roman" w:cs="Times New Roman"/>
                <w:b/>
                <w:bCs/>
                <w:sz w:val="24"/>
                <w:szCs w:val="24"/>
              </w:rPr>
            </w:pPr>
            <w:r w:rsidRPr="005375AF">
              <w:rPr>
                <w:rFonts w:ascii="Times New Roman" w:eastAsia="Times New Roman" w:hAnsi="Times New Roman" w:cs="Times New Roman"/>
                <w:b/>
                <w:bCs/>
                <w:sz w:val="24"/>
                <w:szCs w:val="24"/>
              </w:rPr>
              <w:t xml:space="preserve">Teacher Resources: </w:t>
            </w:r>
          </w:p>
          <w:p w14:paraId="1587A54D" w14:textId="181C9774" w:rsidR="00A4220A" w:rsidRDefault="00A4220A" w:rsidP="003E4B9F">
            <w:pPr>
              <w:pStyle w:val="ListParagraph"/>
              <w:numPr>
                <w:ilvl w:val="0"/>
                <w:numId w:val="236"/>
              </w:numPr>
              <w:spacing w:before="40" w:afterLines="40" w:after="96"/>
              <w:rPr>
                <w:rFonts w:ascii="Times New Roman" w:eastAsia="Times New Roman" w:hAnsi="Times New Roman" w:cs="Times New Roman"/>
                <w:sz w:val="24"/>
                <w:szCs w:val="24"/>
              </w:rPr>
            </w:pPr>
            <w:hyperlink r:id="rId79" w:history="1">
              <w:r w:rsidRPr="00586A19">
                <w:rPr>
                  <w:rStyle w:val="Hyperlink"/>
                  <w:rFonts w:ascii="Times New Roman" w:eastAsia="Times New Roman" w:hAnsi="Times New Roman" w:cs="Times New Roman"/>
                  <w:sz w:val="24"/>
                  <w:szCs w:val="24"/>
                </w:rPr>
                <w:t>ChildCare.VA</w:t>
              </w:r>
            </w:hyperlink>
            <w:r>
              <w:rPr>
                <w:rFonts w:ascii="Times New Roman" w:eastAsia="Times New Roman" w:hAnsi="Times New Roman" w:cs="Times New Roman"/>
                <w:sz w:val="24"/>
                <w:szCs w:val="24"/>
              </w:rPr>
              <w:t>, Virginia Department of Education</w:t>
            </w:r>
          </w:p>
          <w:p w14:paraId="22A44677" w14:textId="235DE819" w:rsidR="00A4220A" w:rsidRPr="005E1998" w:rsidRDefault="00A4220A" w:rsidP="003E4B9F">
            <w:pPr>
              <w:pStyle w:val="ListParagraph"/>
              <w:numPr>
                <w:ilvl w:val="0"/>
                <w:numId w:val="236"/>
              </w:numPr>
              <w:spacing w:before="40" w:afterLines="40" w:after="96"/>
              <w:rPr>
                <w:rFonts w:ascii="Times New Roman" w:eastAsia="Times New Roman" w:hAnsi="Times New Roman" w:cs="Times New Roman"/>
                <w:sz w:val="24"/>
                <w:szCs w:val="24"/>
              </w:rPr>
            </w:pPr>
            <w:hyperlink r:id="rId80" w:history="1">
              <w:r w:rsidRPr="005E1998">
                <w:rPr>
                  <w:rStyle w:val="Hyperlink"/>
                  <w:rFonts w:ascii="Times New Roman" w:eastAsia="Times New Roman" w:hAnsi="Times New Roman" w:cs="Times New Roman"/>
                  <w:sz w:val="24"/>
                  <w:szCs w:val="24"/>
                </w:rPr>
                <w:t>ChildCare.gov</w:t>
              </w:r>
            </w:hyperlink>
            <w:r w:rsidRPr="00FA624B">
              <w:rPr>
                <w:rFonts w:ascii="Times New Roman" w:hAnsi="Times New Roman" w:cs="Times New Roman"/>
                <w:sz w:val="24"/>
                <w:szCs w:val="24"/>
              </w:rPr>
              <w:t>, U.S. Department of Health and Human Services</w:t>
            </w:r>
          </w:p>
          <w:p w14:paraId="407D49CB" w14:textId="2D128753" w:rsidR="00A4220A" w:rsidRPr="007B4DF8" w:rsidRDefault="00A4220A" w:rsidP="00A4220A">
            <w:pPr>
              <w:spacing w:before="40" w:afterLines="40" w:after="96"/>
              <w:rPr>
                <w:rFonts w:ascii="Times New Roman" w:eastAsia="Times New Roman" w:hAnsi="Times New Roman" w:cs="Times New Roman"/>
                <w:sz w:val="24"/>
                <w:szCs w:val="24"/>
              </w:rPr>
            </w:pPr>
          </w:p>
        </w:tc>
        <w:tc>
          <w:tcPr>
            <w:tcW w:w="4053" w:type="dxa"/>
          </w:tcPr>
          <w:p w14:paraId="2E5E50C0" w14:textId="77777777"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b/>
                <w:bCs/>
                <w:sz w:val="24"/>
                <w:szCs w:val="24"/>
              </w:rPr>
              <w:t>Process/Skill Questions:</w:t>
            </w:r>
          </w:p>
          <w:p w14:paraId="734CA300"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Thinking</w:t>
            </w:r>
          </w:p>
          <w:p w14:paraId="5E161B41" w14:textId="516420A6" w:rsidR="00A4220A" w:rsidRPr="00E026D2" w:rsidRDefault="00A4220A" w:rsidP="003E4B9F">
            <w:pPr>
              <w:numPr>
                <w:ilvl w:val="0"/>
                <w:numId w:val="224"/>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What qualities should </w:t>
            </w:r>
            <w:r w:rsidRPr="004354A7">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expect from a child</w:t>
            </w:r>
            <w:r>
              <w:rPr>
                <w:rFonts w:ascii="Times New Roman" w:eastAsia="Times New Roman" w:hAnsi="Times New Roman" w:cs="Times New Roman"/>
                <w:sz w:val="24"/>
                <w:szCs w:val="24"/>
              </w:rPr>
              <w:t xml:space="preserve"> day </w:t>
            </w:r>
            <w:r w:rsidRPr="00E026D2">
              <w:rPr>
                <w:rFonts w:ascii="Times New Roman" w:eastAsia="Times New Roman" w:hAnsi="Times New Roman" w:cs="Times New Roman"/>
                <w:sz w:val="24"/>
                <w:szCs w:val="24"/>
              </w:rPr>
              <w:t>center using developmentally appropriate practices?</w:t>
            </w:r>
          </w:p>
          <w:p w14:paraId="112067F4" w14:textId="31E21326" w:rsidR="00A4220A" w:rsidRPr="00E026D2" w:rsidRDefault="00A4220A" w:rsidP="003E4B9F">
            <w:pPr>
              <w:numPr>
                <w:ilvl w:val="0"/>
                <w:numId w:val="224"/>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encourage self-control and self-discipline in their children?</w:t>
            </w:r>
          </w:p>
          <w:p w14:paraId="2340BF3A" w14:textId="77777777" w:rsidR="00A4220A" w:rsidRPr="00E026D2" w:rsidRDefault="00A4220A" w:rsidP="003E4B9F">
            <w:pPr>
              <w:numPr>
                <w:ilvl w:val="0"/>
                <w:numId w:val="224"/>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promotes bonding? Why is bonding important?</w:t>
            </w:r>
          </w:p>
          <w:p w14:paraId="05F4E7C5"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Communication</w:t>
            </w:r>
          </w:p>
          <w:p w14:paraId="1F6C1FEC" w14:textId="490574D1" w:rsidR="00A4220A" w:rsidRPr="00E026D2" w:rsidRDefault="00A4220A" w:rsidP="003E4B9F">
            <w:pPr>
              <w:numPr>
                <w:ilvl w:val="0"/>
                <w:numId w:val="225"/>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help their children learn language?</w:t>
            </w:r>
          </w:p>
          <w:p w14:paraId="121172C9" w14:textId="715F51DC" w:rsidR="00A4220A" w:rsidRPr="00E026D2" w:rsidRDefault="00A4220A" w:rsidP="003E4B9F">
            <w:pPr>
              <w:numPr>
                <w:ilvl w:val="0"/>
                <w:numId w:val="225"/>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help their children interact with other children?</w:t>
            </w:r>
          </w:p>
          <w:p w14:paraId="426D3886"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lastRenderedPageBreak/>
              <w:t>Leadership</w:t>
            </w:r>
          </w:p>
          <w:p w14:paraId="731E4CA9" w14:textId="70D46040" w:rsidR="00A4220A" w:rsidRPr="00E026D2" w:rsidRDefault="00A4220A" w:rsidP="003E4B9F">
            <w:pPr>
              <w:numPr>
                <w:ilvl w:val="0"/>
                <w:numId w:val="22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model calmness, problem solving, and willingness to compromise to their children?</w:t>
            </w:r>
          </w:p>
          <w:p w14:paraId="6C6FE362" w14:textId="1E7D76DB" w:rsidR="00A4220A" w:rsidRPr="00E026D2" w:rsidRDefault="00A4220A" w:rsidP="003E4B9F">
            <w:pPr>
              <w:numPr>
                <w:ilvl w:val="0"/>
                <w:numId w:val="22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What discipline strategies should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use to reinforce positive behaviors?</w:t>
            </w:r>
          </w:p>
          <w:p w14:paraId="1B730756" w14:textId="4E456FEC" w:rsidR="00A4220A" w:rsidRPr="00E026D2" w:rsidRDefault="00A4220A" w:rsidP="003E4B9F">
            <w:pPr>
              <w:numPr>
                <w:ilvl w:val="0"/>
                <w:numId w:val="22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screen media content for violence?</w:t>
            </w:r>
          </w:p>
          <w:p w14:paraId="26ED34E7"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Management</w:t>
            </w:r>
          </w:p>
          <w:p w14:paraId="1533E46A" w14:textId="569815A7" w:rsidR="00A4220A" w:rsidRDefault="00A4220A" w:rsidP="003E4B9F">
            <w:pPr>
              <w:numPr>
                <w:ilvl w:val="0"/>
                <w:numId w:val="227"/>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promote good eating habits with their children?</w:t>
            </w:r>
          </w:p>
          <w:p w14:paraId="31D7FA59" w14:textId="3A9E2AE1" w:rsidR="00A4220A" w:rsidRPr="00CF203F" w:rsidRDefault="00A4220A" w:rsidP="00A4220A">
            <w:pPr>
              <w:ind w:left="360"/>
              <w:rPr>
                <w:rFonts w:ascii="Times New Roman" w:eastAsia="Times New Roman" w:hAnsi="Times New Roman" w:cs="Times New Roman"/>
                <w:sz w:val="24"/>
                <w:szCs w:val="24"/>
              </w:rPr>
            </w:pPr>
          </w:p>
        </w:tc>
        <w:tc>
          <w:tcPr>
            <w:tcW w:w="2741" w:type="dxa"/>
          </w:tcPr>
          <w:p w14:paraId="08C70B7B" w14:textId="6C9B2CBE" w:rsidR="00A4220A" w:rsidRPr="00337C03" w:rsidRDefault="00A4220A" w:rsidP="00A4220A">
            <w:pPr>
              <w:rPr>
                <w:rFonts w:ascii="Times New Roman" w:hAnsi="Times New Roman" w:cs="Times New Roman"/>
                <w:b/>
                <w:sz w:val="24"/>
                <w:szCs w:val="24"/>
                <w:u w:val="single"/>
              </w:rPr>
            </w:pPr>
            <w:r w:rsidRPr="004D36DC">
              <w:rPr>
                <w:rFonts w:ascii="Times New Roman" w:eastAsia="Times New Roman" w:hAnsi="Times New Roman" w:cs="Times New Roman"/>
                <w:sz w:val="24"/>
                <w:szCs w:val="24"/>
              </w:rPr>
              <w:lastRenderedPageBreak/>
              <w:t>English: 9.RV, 9.RI, 9.C, 9.LU, 10.RV, 10.RI, 10.C, 10.LU, 11.RV, 11.RI, 11.C, 11.LU, 12.RV, 12.RI, 12.C, 12.LU</w:t>
            </w:r>
          </w:p>
        </w:tc>
        <w:tc>
          <w:tcPr>
            <w:tcW w:w="2863" w:type="dxa"/>
          </w:tcPr>
          <w:p w14:paraId="634002F3" w14:textId="4F8A540B"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29BE1FB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7DD25CA1"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0A388773"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35B0FD1A"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61EA9C5E"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007DBEC2" w14:textId="77777777" w:rsidR="00A4220A" w:rsidRPr="00337C03" w:rsidRDefault="00A4220A" w:rsidP="00A4220A">
            <w:pPr>
              <w:pStyle w:val="ListParagraph"/>
              <w:rPr>
                <w:rFonts w:ascii="Times New Roman" w:hAnsi="Times New Roman" w:cs="Times New Roman"/>
                <w:sz w:val="24"/>
                <w:szCs w:val="24"/>
              </w:rPr>
            </w:pPr>
          </w:p>
          <w:p w14:paraId="730BCE92"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2700BCC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257593D"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4C075A6B"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51248BDE" w14:textId="77777777" w:rsidR="00A4220A" w:rsidRPr="00337C03" w:rsidRDefault="00A4220A" w:rsidP="00A4220A">
            <w:pPr>
              <w:rPr>
                <w:rFonts w:ascii="Times New Roman" w:hAnsi="Times New Roman" w:cs="Times New Roman"/>
                <w:sz w:val="24"/>
                <w:szCs w:val="24"/>
              </w:rPr>
            </w:pPr>
          </w:p>
          <w:p w14:paraId="0216AB0E"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3AACDEAD" w14:textId="77777777" w:rsidR="00A4220A" w:rsidRPr="00337C03" w:rsidRDefault="00A4220A"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14E75B3C" w14:textId="77777777" w:rsidR="00A4220A" w:rsidRPr="00337C03" w:rsidRDefault="00A4220A"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0AA3C2C0" w14:textId="77777777" w:rsidR="00A4220A" w:rsidRPr="00337C03" w:rsidRDefault="00A4220A"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4772EAD5" w14:textId="77777777" w:rsidR="00A4220A" w:rsidRPr="00337C03" w:rsidRDefault="00A4220A" w:rsidP="00A4220A">
            <w:pPr>
              <w:rPr>
                <w:rFonts w:ascii="Times New Roman" w:hAnsi="Times New Roman" w:cs="Times New Roman"/>
                <w:sz w:val="24"/>
                <w:szCs w:val="24"/>
              </w:rPr>
            </w:pPr>
          </w:p>
          <w:p w14:paraId="1EA7D83B" w14:textId="77777777" w:rsidR="00A4220A" w:rsidRPr="00337C03" w:rsidRDefault="00A4220A" w:rsidP="00A4220A">
            <w:pPr>
              <w:rPr>
                <w:rFonts w:ascii="Times New Roman" w:hAnsi="Times New Roman" w:cs="Times New Roman"/>
                <w:b/>
                <w:sz w:val="24"/>
                <w:szCs w:val="24"/>
                <w:u w:val="single"/>
              </w:rPr>
            </w:pPr>
          </w:p>
          <w:p w14:paraId="281F03A9"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48DC350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42EAFDB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4C14742E"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47B9D79C"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3F915FC7"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Teach or Train</w:t>
            </w:r>
          </w:p>
          <w:p w14:paraId="4714228B"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A7E12B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5AE09158" w14:textId="77777777" w:rsidR="00A4220A" w:rsidRPr="00337C03" w:rsidRDefault="00A4220A" w:rsidP="00A4220A">
            <w:pPr>
              <w:spacing w:before="40" w:afterLines="40" w:after="96"/>
              <w:rPr>
                <w:rFonts w:ascii="Times New Roman" w:eastAsia="Times New Roman" w:hAnsi="Times New Roman" w:cs="Times New Roman"/>
                <w:sz w:val="24"/>
                <w:szCs w:val="24"/>
              </w:rPr>
            </w:pPr>
          </w:p>
        </w:tc>
      </w:tr>
    </w:tbl>
    <w:p w14:paraId="3ADCDF71" w14:textId="77777777" w:rsidR="00141599" w:rsidRPr="00EA5709" w:rsidRDefault="00141599" w:rsidP="0070070F">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A26863">
      <w:headerReference w:type="even" r:id="rId81"/>
      <w:headerReference w:type="default" r:id="rId82"/>
      <w:footerReference w:type="default" r:id="rId83"/>
      <w:headerReference w:type="first" r:id="rId84"/>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D3A5C" w14:textId="77777777" w:rsidR="00D102B7" w:rsidRDefault="00D102B7" w:rsidP="0093205B">
      <w:pPr>
        <w:spacing w:after="0" w:line="240" w:lineRule="auto"/>
      </w:pPr>
      <w:r>
        <w:separator/>
      </w:r>
    </w:p>
  </w:endnote>
  <w:endnote w:type="continuationSeparator" w:id="0">
    <w:p w14:paraId="75EDB70B" w14:textId="77777777" w:rsidR="00D102B7" w:rsidRDefault="00D102B7" w:rsidP="0093205B">
      <w:pPr>
        <w:spacing w:after="0" w:line="240" w:lineRule="auto"/>
      </w:pPr>
      <w:r>
        <w:continuationSeparator/>
      </w:r>
    </w:p>
  </w:endnote>
  <w:endnote w:type="continuationNotice" w:id="1">
    <w:p w14:paraId="3C0F9BC1" w14:textId="77777777" w:rsidR="00D102B7" w:rsidRDefault="00D102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F9827" w14:textId="6D58D08A" w:rsidR="0060710E" w:rsidRPr="0062050E" w:rsidRDefault="005E1998" w:rsidP="0060710E">
    <w:pPr>
      <w:pStyle w:val="Footer"/>
      <w:tabs>
        <w:tab w:val="clear" w:pos="9360"/>
        <w:tab w:val="right" w:pos="17280"/>
        <w:tab w:val="right" w:pos="18720"/>
      </w:tabs>
      <w:rPr>
        <w:rFonts w:ascii="Times New Roman" w:hAnsi="Times New Roman" w:cs="Times New Roman"/>
        <w:sz w:val="24"/>
        <w:szCs w:val="24"/>
      </w:rPr>
    </w:pPr>
    <w:r w:rsidRPr="00FA624B">
      <w:rPr>
        <w:rFonts w:ascii="Times New Roman" w:hAnsi="Times New Roman" w:cs="Times New Roman"/>
        <w:sz w:val="24"/>
        <w:szCs w:val="24"/>
      </w:rPr>
      <w:t>Virginia Department of Education and CTE Resource Center</w:t>
    </w:r>
    <w:r w:rsidR="0060710E" w:rsidRPr="0060710E" w:rsidDel="0060710E">
      <w:rPr>
        <w:rFonts w:ascii="Times New Roman" w:hAnsi="Times New Roman" w:cs="Times New Roman"/>
        <w:sz w:val="24"/>
        <w:szCs w:val="24"/>
      </w:rPr>
      <w:t xml:space="preserve"> </w:t>
    </w:r>
    <w:r w:rsidR="0060710E" w:rsidRPr="0062050E">
      <w:rPr>
        <w:rFonts w:ascii="Times New Roman" w:hAnsi="Times New Roman" w:cs="Times New Roman"/>
        <w:sz w:val="24"/>
        <w:szCs w:val="24"/>
      </w:rPr>
      <w:t>©</w:t>
    </w:r>
  </w:p>
  <w:p w14:paraId="42E3DEF3" w14:textId="12BED92D" w:rsidR="00EB5C38" w:rsidRPr="00FA624B" w:rsidRDefault="005E1998" w:rsidP="00FA624B">
    <w:pPr>
      <w:pStyle w:val="Footer"/>
      <w:tabs>
        <w:tab w:val="clear" w:pos="9360"/>
        <w:tab w:val="right" w:pos="17280"/>
        <w:tab w:val="right" w:pos="18720"/>
      </w:tabs>
      <w:rPr>
        <w:rFonts w:ascii="Times New Roman" w:hAnsi="Times New Roman" w:cs="Times New Roman"/>
        <w:sz w:val="24"/>
        <w:szCs w:val="24"/>
      </w:rPr>
    </w:pPr>
    <w:r w:rsidRPr="00FA624B">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fldChar w:fldCharType="begin"/>
    </w:r>
    <w:r>
      <w:rPr>
        <w:rFonts w:ascii="Times New Roman" w:hAnsi="Times New Roman" w:cs="Times New Roman"/>
        <w:noProof/>
        <w:sz w:val="24"/>
        <w:szCs w:val="24"/>
      </w:rPr>
      <w:instrText xml:space="preserve"> PAGE   \* MERGEFORMAT </w:instrText>
    </w:r>
    <w:r>
      <w:rPr>
        <w:rFonts w:ascii="Times New Roman" w:hAnsi="Times New Roman" w:cs="Times New Roman"/>
        <w:noProof/>
        <w:sz w:val="24"/>
        <w:szCs w:val="24"/>
      </w:rPr>
      <w:fldChar w:fldCharType="separate"/>
    </w:r>
    <w:r>
      <w:rPr>
        <w:rFonts w:ascii="Times New Roman" w:hAnsi="Times New Roman" w:cs="Times New Roman"/>
        <w:noProof/>
        <w:sz w:val="24"/>
        <w:szCs w:val="24"/>
      </w:rPr>
      <w:t>1</w:t>
    </w:r>
    <w:r>
      <w:rPr>
        <w:rFonts w:ascii="Times New Roman" w:hAnsi="Times New Roman" w:cs="Times New Roman"/>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BE1D3" w14:textId="77777777" w:rsidR="00D102B7" w:rsidRDefault="00D102B7" w:rsidP="0093205B">
      <w:pPr>
        <w:spacing w:after="0" w:line="240" w:lineRule="auto"/>
      </w:pPr>
      <w:r>
        <w:separator/>
      </w:r>
    </w:p>
  </w:footnote>
  <w:footnote w:type="continuationSeparator" w:id="0">
    <w:p w14:paraId="763C669B" w14:textId="77777777" w:rsidR="00D102B7" w:rsidRDefault="00D102B7" w:rsidP="0093205B">
      <w:pPr>
        <w:spacing w:after="0" w:line="240" w:lineRule="auto"/>
      </w:pPr>
      <w:r>
        <w:continuationSeparator/>
      </w:r>
    </w:p>
  </w:footnote>
  <w:footnote w:type="continuationNotice" w:id="1">
    <w:p w14:paraId="5AA8E910" w14:textId="77777777" w:rsidR="00D102B7" w:rsidRDefault="00D102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01AD" w14:textId="7B914967" w:rsidR="0060710E" w:rsidRDefault="006071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0EE3" w14:textId="0FB9E8B6" w:rsidR="0060710E" w:rsidRDefault="006071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E4C86" w14:textId="664EE418" w:rsidR="0060710E" w:rsidRDefault="00607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78AA"/>
    <w:multiLevelType w:val="multilevel"/>
    <w:tmpl w:val="AE383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5267CE"/>
    <w:multiLevelType w:val="multilevel"/>
    <w:tmpl w:val="2AB02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681AA3"/>
    <w:multiLevelType w:val="multilevel"/>
    <w:tmpl w:val="1AEC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787C8E"/>
    <w:multiLevelType w:val="multilevel"/>
    <w:tmpl w:val="32DC7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7D37B3"/>
    <w:multiLevelType w:val="hybridMultilevel"/>
    <w:tmpl w:val="1B42F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9F6D4D"/>
    <w:multiLevelType w:val="multilevel"/>
    <w:tmpl w:val="E5B8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5349BF"/>
    <w:multiLevelType w:val="multilevel"/>
    <w:tmpl w:val="CE04F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5C3D3F"/>
    <w:multiLevelType w:val="multilevel"/>
    <w:tmpl w:val="BAB0A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25F21BC"/>
    <w:multiLevelType w:val="multilevel"/>
    <w:tmpl w:val="B8A2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294149C"/>
    <w:multiLevelType w:val="multilevel"/>
    <w:tmpl w:val="A09CF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2BF10BA"/>
    <w:multiLevelType w:val="multilevel"/>
    <w:tmpl w:val="D4008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64462B"/>
    <w:multiLevelType w:val="multilevel"/>
    <w:tmpl w:val="3532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3A74413"/>
    <w:multiLevelType w:val="multilevel"/>
    <w:tmpl w:val="9EFA7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3F915B1"/>
    <w:multiLevelType w:val="multilevel"/>
    <w:tmpl w:val="B622A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3C31FF"/>
    <w:multiLevelType w:val="multilevel"/>
    <w:tmpl w:val="5DE0B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4793D65"/>
    <w:multiLevelType w:val="multilevel"/>
    <w:tmpl w:val="F2985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4D046C1"/>
    <w:multiLevelType w:val="multilevel"/>
    <w:tmpl w:val="6060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5204DE1"/>
    <w:multiLevelType w:val="multilevel"/>
    <w:tmpl w:val="CDEC5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49036A"/>
    <w:multiLevelType w:val="multilevel"/>
    <w:tmpl w:val="3FFE5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5972C4B"/>
    <w:multiLevelType w:val="multilevel"/>
    <w:tmpl w:val="F10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5A369D9"/>
    <w:multiLevelType w:val="multilevel"/>
    <w:tmpl w:val="FFEE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6407A9C"/>
    <w:multiLevelType w:val="multilevel"/>
    <w:tmpl w:val="F676A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6687115"/>
    <w:multiLevelType w:val="multilevel"/>
    <w:tmpl w:val="2B7A6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68542DC"/>
    <w:multiLevelType w:val="multilevel"/>
    <w:tmpl w:val="77AE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6F40031"/>
    <w:multiLevelType w:val="multilevel"/>
    <w:tmpl w:val="1C2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6F63C82"/>
    <w:multiLevelType w:val="multilevel"/>
    <w:tmpl w:val="FD16B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7185184"/>
    <w:multiLevelType w:val="multilevel"/>
    <w:tmpl w:val="0F3E4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7753697"/>
    <w:multiLevelType w:val="multilevel"/>
    <w:tmpl w:val="E9503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8013462"/>
    <w:multiLevelType w:val="multilevel"/>
    <w:tmpl w:val="ACCA5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81C5C51"/>
    <w:multiLevelType w:val="multilevel"/>
    <w:tmpl w:val="D1E2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844596D"/>
    <w:multiLevelType w:val="multilevel"/>
    <w:tmpl w:val="D55E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84E47CE"/>
    <w:multiLevelType w:val="multilevel"/>
    <w:tmpl w:val="BCA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8B06C07"/>
    <w:multiLevelType w:val="multilevel"/>
    <w:tmpl w:val="ED5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9077DD9"/>
    <w:multiLevelType w:val="multilevel"/>
    <w:tmpl w:val="900809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9C57048"/>
    <w:multiLevelType w:val="hybridMultilevel"/>
    <w:tmpl w:val="B0DA0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9FD6687"/>
    <w:multiLevelType w:val="multilevel"/>
    <w:tmpl w:val="3BF47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AB27DBB"/>
    <w:multiLevelType w:val="multilevel"/>
    <w:tmpl w:val="98383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AE06DC3"/>
    <w:multiLevelType w:val="multilevel"/>
    <w:tmpl w:val="2C6E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AEE79BB"/>
    <w:multiLevelType w:val="multilevel"/>
    <w:tmpl w:val="A4248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B24099D"/>
    <w:multiLevelType w:val="multilevel"/>
    <w:tmpl w:val="E61C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B2F3413"/>
    <w:multiLevelType w:val="multilevel"/>
    <w:tmpl w:val="0EFC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B6967EA"/>
    <w:multiLevelType w:val="multilevel"/>
    <w:tmpl w:val="A8F0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B6D7FDC"/>
    <w:multiLevelType w:val="multilevel"/>
    <w:tmpl w:val="BEF69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D0D6052"/>
    <w:multiLevelType w:val="multilevel"/>
    <w:tmpl w:val="E31AF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D355A2C"/>
    <w:multiLevelType w:val="multilevel"/>
    <w:tmpl w:val="08B0B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D482618"/>
    <w:multiLevelType w:val="multilevel"/>
    <w:tmpl w:val="5E124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D6B773B"/>
    <w:multiLevelType w:val="multilevel"/>
    <w:tmpl w:val="ED5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D9663C4"/>
    <w:multiLevelType w:val="hybridMultilevel"/>
    <w:tmpl w:val="57C6A4B6"/>
    <w:lvl w:ilvl="0" w:tplc="00010409">
      <w:start w:val="1"/>
      <w:numFmt w:val="bullet"/>
      <w:lvlText w:val=""/>
      <w:lvlJc w:val="left"/>
      <w:pPr>
        <w:ind w:left="720" w:hanging="360"/>
      </w:pPr>
      <w:rPr>
        <w:rFonts w:ascii="Symbol" w:hAnsi="Symbol" w:hint="default"/>
      </w:rPr>
    </w:lvl>
    <w:lvl w:ilvl="1" w:tplc="00030409">
      <w:start w:val="1"/>
      <w:numFmt w:val="decimal"/>
      <w:lvlText w:val="%2."/>
      <w:lvlJc w:val="left"/>
      <w:pPr>
        <w:tabs>
          <w:tab w:val="num" w:pos="1440"/>
        </w:tabs>
        <w:ind w:left="1440" w:hanging="360"/>
      </w:pPr>
    </w:lvl>
    <w:lvl w:ilvl="2" w:tplc="00050409">
      <w:start w:val="1"/>
      <w:numFmt w:val="decimal"/>
      <w:lvlText w:val="%3."/>
      <w:lvlJc w:val="left"/>
      <w:pPr>
        <w:tabs>
          <w:tab w:val="num" w:pos="2160"/>
        </w:tabs>
        <w:ind w:left="2160" w:hanging="360"/>
      </w:pPr>
    </w:lvl>
    <w:lvl w:ilvl="3" w:tplc="00010409">
      <w:start w:val="1"/>
      <w:numFmt w:val="decimal"/>
      <w:lvlText w:val="%4."/>
      <w:lvlJc w:val="left"/>
      <w:pPr>
        <w:tabs>
          <w:tab w:val="num" w:pos="2880"/>
        </w:tabs>
        <w:ind w:left="2880" w:hanging="360"/>
      </w:pPr>
    </w:lvl>
    <w:lvl w:ilvl="4" w:tplc="00030409">
      <w:start w:val="1"/>
      <w:numFmt w:val="decimal"/>
      <w:lvlText w:val="%5."/>
      <w:lvlJc w:val="left"/>
      <w:pPr>
        <w:tabs>
          <w:tab w:val="num" w:pos="3600"/>
        </w:tabs>
        <w:ind w:left="3600" w:hanging="360"/>
      </w:pPr>
    </w:lvl>
    <w:lvl w:ilvl="5" w:tplc="00050409">
      <w:start w:val="1"/>
      <w:numFmt w:val="decimal"/>
      <w:lvlText w:val="%6."/>
      <w:lvlJc w:val="left"/>
      <w:pPr>
        <w:tabs>
          <w:tab w:val="num" w:pos="4320"/>
        </w:tabs>
        <w:ind w:left="4320" w:hanging="360"/>
      </w:pPr>
    </w:lvl>
    <w:lvl w:ilvl="6" w:tplc="00010409">
      <w:start w:val="1"/>
      <w:numFmt w:val="decimal"/>
      <w:lvlText w:val="%7."/>
      <w:lvlJc w:val="left"/>
      <w:pPr>
        <w:tabs>
          <w:tab w:val="num" w:pos="5040"/>
        </w:tabs>
        <w:ind w:left="5040" w:hanging="360"/>
      </w:pPr>
    </w:lvl>
    <w:lvl w:ilvl="7" w:tplc="00030409">
      <w:start w:val="1"/>
      <w:numFmt w:val="decimal"/>
      <w:lvlText w:val="%8."/>
      <w:lvlJc w:val="left"/>
      <w:pPr>
        <w:tabs>
          <w:tab w:val="num" w:pos="5760"/>
        </w:tabs>
        <w:ind w:left="5760" w:hanging="360"/>
      </w:pPr>
    </w:lvl>
    <w:lvl w:ilvl="8" w:tplc="00050409">
      <w:start w:val="1"/>
      <w:numFmt w:val="decimal"/>
      <w:lvlText w:val="%9."/>
      <w:lvlJc w:val="left"/>
      <w:pPr>
        <w:tabs>
          <w:tab w:val="num" w:pos="6480"/>
        </w:tabs>
        <w:ind w:left="6480" w:hanging="360"/>
      </w:pPr>
    </w:lvl>
  </w:abstractNum>
  <w:abstractNum w:abstractNumId="48" w15:restartNumberingAfterBreak="0">
    <w:nsid w:val="0D9C4F8F"/>
    <w:multiLevelType w:val="multilevel"/>
    <w:tmpl w:val="F3CC9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E1B4D59"/>
    <w:multiLevelType w:val="multilevel"/>
    <w:tmpl w:val="4CDAA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E561E97"/>
    <w:multiLevelType w:val="multilevel"/>
    <w:tmpl w:val="9D08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EA61E21"/>
    <w:multiLevelType w:val="multilevel"/>
    <w:tmpl w:val="2F009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ED41B08"/>
    <w:multiLevelType w:val="multilevel"/>
    <w:tmpl w:val="501CA9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F0A2F45"/>
    <w:multiLevelType w:val="multilevel"/>
    <w:tmpl w:val="5E64B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FAF4D18"/>
    <w:multiLevelType w:val="hybridMultilevel"/>
    <w:tmpl w:val="4572BC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FD45A57"/>
    <w:multiLevelType w:val="multilevel"/>
    <w:tmpl w:val="FB7EB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FEE44F5"/>
    <w:multiLevelType w:val="multilevel"/>
    <w:tmpl w:val="592C7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FFB47F0"/>
    <w:multiLevelType w:val="multilevel"/>
    <w:tmpl w:val="2C2E3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06E0431"/>
    <w:multiLevelType w:val="multilevel"/>
    <w:tmpl w:val="D46E2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08D2CCC"/>
    <w:multiLevelType w:val="multilevel"/>
    <w:tmpl w:val="AED00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0966E8E"/>
    <w:multiLevelType w:val="multilevel"/>
    <w:tmpl w:val="FAF63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1504EE2"/>
    <w:multiLevelType w:val="multilevel"/>
    <w:tmpl w:val="0BF64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1663286"/>
    <w:multiLevelType w:val="multilevel"/>
    <w:tmpl w:val="E5FEF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1D540C3"/>
    <w:multiLevelType w:val="multilevel"/>
    <w:tmpl w:val="96247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1DF3BA1"/>
    <w:multiLevelType w:val="multilevel"/>
    <w:tmpl w:val="90ACA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1FF225E"/>
    <w:multiLevelType w:val="multilevel"/>
    <w:tmpl w:val="377A9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23A6CE0"/>
    <w:multiLevelType w:val="multilevel"/>
    <w:tmpl w:val="54AE2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27002DB"/>
    <w:multiLevelType w:val="multilevel"/>
    <w:tmpl w:val="9650F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2917137"/>
    <w:multiLevelType w:val="multilevel"/>
    <w:tmpl w:val="35C8A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29C1404"/>
    <w:multiLevelType w:val="multilevel"/>
    <w:tmpl w:val="406E4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2B0263A"/>
    <w:multiLevelType w:val="multilevel"/>
    <w:tmpl w:val="6366D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2F61D45"/>
    <w:multiLevelType w:val="multilevel"/>
    <w:tmpl w:val="38A2F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32A6045"/>
    <w:multiLevelType w:val="multilevel"/>
    <w:tmpl w:val="EE70B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3E032E7"/>
    <w:multiLevelType w:val="multilevel"/>
    <w:tmpl w:val="1DA00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49845CD"/>
    <w:multiLevelType w:val="multilevel"/>
    <w:tmpl w:val="0276A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4CA4585"/>
    <w:multiLevelType w:val="multilevel"/>
    <w:tmpl w:val="67F8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4D90579"/>
    <w:multiLevelType w:val="multilevel"/>
    <w:tmpl w:val="227C5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14E11DD8"/>
    <w:multiLevelType w:val="multilevel"/>
    <w:tmpl w:val="3A8A0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502152E"/>
    <w:multiLevelType w:val="multilevel"/>
    <w:tmpl w:val="92C65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15173D76"/>
    <w:multiLevelType w:val="multilevel"/>
    <w:tmpl w:val="39920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5244B2B"/>
    <w:multiLevelType w:val="multilevel"/>
    <w:tmpl w:val="D758C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1557692D"/>
    <w:multiLevelType w:val="multilevel"/>
    <w:tmpl w:val="6EC6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59D65C3"/>
    <w:multiLevelType w:val="multilevel"/>
    <w:tmpl w:val="532C3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5C7315A"/>
    <w:multiLevelType w:val="multilevel"/>
    <w:tmpl w:val="0764C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15DF40EB"/>
    <w:multiLevelType w:val="multilevel"/>
    <w:tmpl w:val="85C2F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16476097"/>
    <w:multiLevelType w:val="multilevel"/>
    <w:tmpl w:val="94FAB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16C94269"/>
    <w:multiLevelType w:val="hybridMultilevel"/>
    <w:tmpl w:val="FDD6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8472117"/>
    <w:multiLevelType w:val="multilevel"/>
    <w:tmpl w:val="480E8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8C20860"/>
    <w:multiLevelType w:val="multilevel"/>
    <w:tmpl w:val="E582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8F76CCB"/>
    <w:multiLevelType w:val="multilevel"/>
    <w:tmpl w:val="FA9A7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9C560B2"/>
    <w:multiLevelType w:val="multilevel"/>
    <w:tmpl w:val="9E06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A334A82"/>
    <w:multiLevelType w:val="hybridMultilevel"/>
    <w:tmpl w:val="6480E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A6C63E3"/>
    <w:multiLevelType w:val="multilevel"/>
    <w:tmpl w:val="A602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AD802FB"/>
    <w:multiLevelType w:val="multilevel"/>
    <w:tmpl w:val="0108D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AEC122D"/>
    <w:multiLevelType w:val="multilevel"/>
    <w:tmpl w:val="1CA41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AEE6050"/>
    <w:multiLevelType w:val="multilevel"/>
    <w:tmpl w:val="34FC1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B5C5866"/>
    <w:multiLevelType w:val="multilevel"/>
    <w:tmpl w:val="166E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BC50B84"/>
    <w:multiLevelType w:val="multilevel"/>
    <w:tmpl w:val="E9F88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BE84324"/>
    <w:multiLevelType w:val="multilevel"/>
    <w:tmpl w:val="DC2AC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BF073D3"/>
    <w:multiLevelType w:val="multilevel"/>
    <w:tmpl w:val="6CB4B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1C813AE8"/>
    <w:multiLevelType w:val="multilevel"/>
    <w:tmpl w:val="16A8A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D0A5171"/>
    <w:multiLevelType w:val="multilevel"/>
    <w:tmpl w:val="2AA2F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D31174D"/>
    <w:multiLevelType w:val="multilevel"/>
    <w:tmpl w:val="4A4E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D434389"/>
    <w:multiLevelType w:val="hybridMultilevel"/>
    <w:tmpl w:val="2378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DD353BA"/>
    <w:multiLevelType w:val="multilevel"/>
    <w:tmpl w:val="969A1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1E17092D"/>
    <w:multiLevelType w:val="multilevel"/>
    <w:tmpl w:val="8C447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E6D6180"/>
    <w:multiLevelType w:val="multilevel"/>
    <w:tmpl w:val="592C7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1E6E135C"/>
    <w:multiLevelType w:val="multilevel"/>
    <w:tmpl w:val="A9885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1ED622B2"/>
    <w:multiLevelType w:val="multilevel"/>
    <w:tmpl w:val="7BD4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1F605670"/>
    <w:multiLevelType w:val="multilevel"/>
    <w:tmpl w:val="8B246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1F8A23D0"/>
    <w:multiLevelType w:val="multilevel"/>
    <w:tmpl w:val="541C2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1FBF2816"/>
    <w:multiLevelType w:val="multilevel"/>
    <w:tmpl w:val="2CEE0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1FF47F9D"/>
    <w:multiLevelType w:val="multilevel"/>
    <w:tmpl w:val="ED9AB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207306A4"/>
    <w:multiLevelType w:val="multilevel"/>
    <w:tmpl w:val="0866B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20C54CCC"/>
    <w:multiLevelType w:val="multilevel"/>
    <w:tmpl w:val="09882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20C67702"/>
    <w:multiLevelType w:val="multilevel"/>
    <w:tmpl w:val="B96A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212C5BD6"/>
    <w:multiLevelType w:val="multilevel"/>
    <w:tmpl w:val="E88E3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213D4FD4"/>
    <w:multiLevelType w:val="multilevel"/>
    <w:tmpl w:val="9126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1741E0A"/>
    <w:multiLevelType w:val="multilevel"/>
    <w:tmpl w:val="4C04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217D767F"/>
    <w:multiLevelType w:val="multilevel"/>
    <w:tmpl w:val="8D0A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21A43D2A"/>
    <w:multiLevelType w:val="multilevel"/>
    <w:tmpl w:val="8D40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21D94A5D"/>
    <w:multiLevelType w:val="multilevel"/>
    <w:tmpl w:val="1190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21E87562"/>
    <w:multiLevelType w:val="multilevel"/>
    <w:tmpl w:val="21D4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21F57B41"/>
    <w:multiLevelType w:val="multilevel"/>
    <w:tmpl w:val="8592C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21FE3D6F"/>
    <w:multiLevelType w:val="multilevel"/>
    <w:tmpl w:val="291EE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2216602A"/>
    <w:multiLevelType w:val="multilevel"/>
    <w:tmpl w:val="EB083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22282266"/>
    <w:multiLevelType w:val="multilevel"/>
    <w:tmpl w:val="C7B63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22293E41"/>
    <w:multiLevelType w:val="multilevel"/>
    <w:tmpl w:val="EC94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22820592"/>
    <w:multiLevelType w:val="multilevel"/>
    <w:tmpl w:val="C1DA8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22C2377A"/>
    <w:multiLevelType w:val="multilevel"/>
    <w:tmpl w:val="1A266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22E903F2"/>
    <w:multiLevelType w:val="hybridMultilevel"/>
    <w:tmpl w:val="00D8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22EC7167"/>
    <w:multiLevelType w:val="multilevel"/>
    <w:tmpl w:val="A00C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23035D96"/>
    <w:multiLevelType w:val="multilevel"/>
    <w:tmpl w:val="11AC4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23756E2D"/>
    <w:multiLevelType w:val="multilevel"/>
    <w:tmpl w:val="F68C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23F64F76"/>
    <w:multiLevelType w:val="multilevel"/>
    <w:tmpl w:val="4806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2425691D"/>
    <w:multiLevelType w:val="multilevel"/>
    <w:tmpl w:val="BBF64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24B20473"/>
    <w:multiLevelType w:val="multilevel"/>
    <w:tmpl w:val="AAB2F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24D81E32"/>
    <w:multiLevelType w:val="hybridMultilevel"/>
    <w:tmpl w:val="3EDE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251A13FD"/>
    <w:multiLevelType w:val="hybridMultilevel"/>
    <w:tmpl w:val="19704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256C6630"/>
    <w:multiLevelType w:val="multilevel"/>
    <w:tmpl w:val="19285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25E33334"/>
    <w:multiLevelType w:val="multilevel"/>
    <w:tmpl w:val="2240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260300B6"/>
    <w:multiLevelType w:val="multilevel"/>
    <w:tmpl w:val="C7FE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265B3D4A"/>
    <w:multiLevelType w:val="multilevel"/>
    <w:tmpl w:val="DBCA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269605D0"/>
    <w:multiLevelType w:val="multilevel"/>
    <w:tmpl w:val="4F4EE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26E66FC2"/>
    <w:multiLevelType w:val="multilevel"/>
    <w:tmpl w:val="88C6A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27047BF0"/>
    <w:multiLevelType w:val="multilevel"/>
    <w:tmpl w:val="D5EEC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276C2454"/>
    <w:multiLevelType w:val="multilevel"/>
    <w:tmpl w:val="B1D6C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27F76842"/>
    <w:multiLevelType w:val="multilevel"/>
    <w:tmpl w:val="DAC0A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284B0E90"/>
    <w:multiLevelType w:val="multilevel"/>
    <w:tmpl w:val="C62AC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287C663A"/>
    <w:multiLevelType w:val="multilevel"/>
    <w:tmpl w:val="05E0A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28876AD3"/>
    <w:multiLevelType w:val="multilevel"/>
    <w:tmpl w:val="B7F02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288D7255"/>
    <w:multiLevelType w:val="multilevel"/>
    <w:tmpl w:val="D2106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28980632"/>
    <w:multiLevelType w:val="multilevel"/>
    <w:tmpl w:val="CC4E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28DD55D4"/>
    <w:multiLevelType w:val="multilevel"/>
    <w:tmpl w:val="F29E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28F323D5"/>
    <w:multiLevelType w:val="multilevel"/>
    <w:tmpl w:val="9AAC5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29C52E85"/>
    <w:multiLevelType w:val="multilevel"/>
    <w:tmpl w:val="BD46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2AEB3CD1"/>
    <w:multiLevelType w:val="multilevel"/>
    <w:tmpl w:val="D43A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2B146A9E"/>
    <w:multiLevelType w:val="multilevel"/>
    <w:tmpl w:val="07A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2B187888"/>
    <w:multiLevelType w:val="multilevel"/>
    <w:tmpl w:val="7354F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2BB03703"/>
    <w:multiLevelType w:val="multilevel"/>
    <w:tmpl w:val="568CA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2CA90CB5"/>
    <w:multiLevelType w:val="multilevel"/>
    <w:tmpl w:val="4AD8A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2CB8567C"/>
    <w:multiLevelType w:val="multilevel"/>
    <w:tmpl w:val="2786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2CC364B5"/>
    <w:multiLevelType w:val="multilevel"/>
    <w:tmpl w:val="80B66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2CE8740C"/>
    <w:multiLevelType w:val="hybridMultilevel"/>
    <w:tmpl w:val="8ECE0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D0C698E"/>
    <w:multiLevelType w:val="multilevel"/>
    <w:tmpl w:val="623AC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2D677889"/>
    <w:multiLevelType w:val="multilevel"/>
    <w:tmpl w:val="06205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2D9C7603"/>
    <w:multiLevelType w:val="multilevel"/>
    <w:tmpl w:val="42F0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2DBA006C"/>
    <w:multiLevelType w:val="multilevel"/>
    <w:tmpl w:val="A0D46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2DD450FB"/>
    <w:multiLevelType w:val="multilevel"/>
    <w:tmpl w:val="C4F80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2DDD459B"/>
    <w:multiLevelType w:val="multilevel"/>
    <w:tmpl w:val="35185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2E0D708C"/>
    <w:multiLevelType w:val="multilevel"/>
    <w:tmpl w:val="E6D65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2E4129E5"/>
    <w:multiLevelType w:val="multilevel"/>
    <w:tmpl w:val="01BCE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2F405B7C"/>
    <w:multiLevelType w:val="multilevel"/>
    <w:tmpl w:val="EFF05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2FC60642"/>
    <w:multiLevelType w:val="multilevel"/>
    <w:tmpl w:val="72E09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309C1398"/>
    <w:multiLevelType w:val="multilevel"/>
    <w:tmpl w:val="BFB06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31007AD0"/>
    <w:multiLevelType w:val="hybridMultilevel"/>
    <w:tmpl w:val="9BC8C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311D6CB5"/>
    <w:multiLevelType w:val="multilevel"/>
    <w:tmpl w:val="64B01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312649D1"/>
    <w:multiLevelType w:val="hybridMultilevel"/>
    <w:tmpl w:val="5694F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31C17F8E"/>
    <w:multiLevelType w:val="multilevel"/>
    <w:tmpl w:val="61C6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31D45640"/>
    <w:multiLevelType w:val="multilevel"/>
    <w:tmpl w:val="38906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3221627E"/>
    <w:multiLevelType w:val="multilevel"/>
    <w:tmpl w:val="80A6F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328B4381"/>
    <w:multiLevelType w:val="multilevel"/>
    <w:tmpl w:val="E6BC4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32AF308D"/>
    <w:multiLevelType w:val="multilevel"/>
    <w:tmpl w:val="955E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334E6D0D"/>
    <w:multiLevelType w:val="multilevel"/>
    <w:tmpl w:val="C300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334E73C8"/>
    <w:multiLevelType w:val="multilevel"/>
    <w:tmpl w:val="1B26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334E793E"/>
    <w:multiLevelType w:val="multilevel"/>
    <w:tmpl w:val="14904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33904CE0"/>
    <w:multiLevelType w:val="multilevel"/>
    <w:tmpl w:val="03040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33B84A9C"/>
    <w:multiLevelType w:val="multilevel"/>
    <w:tmpl w:val="1E02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33BA35C9"/>
    <w:multiLevelType w:val="multilevel"/>
    <w:tmpl w:val="42924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33EC19C0"/>
    <w:multiLevelType w:val="multilevel"/>
    <w:tmpl w:val="2454F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34F71617"/>
    <w:multiLevelType w:val="multilevel"/>
    <w:tmpl w:val="38126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351F2078"/>
    <w:multiLevelType w:val="multilevel"/>
    <w:tmpl w:val="B5946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35472FC9"/>
    <w:multiLevelType w:val="multilevel"/>
    <w:tmpl w:val="DB060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35BD5B80"/>
    <w:multiLevelType w:val="multilevel"/>
    <w:tmpl w:val="2938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367B3B10"/>
    <w:multiLevelType w:val="multilevel"/>
    <w:tmpl w:val="34586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368A7B3B"/>
    <w:multiLevelType w:val="multilevel"/>
    <w:tmpl w:val="9A8ED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36982910"/>
    <w:multiLevelType w:val="hybridMultilevel"/>
    <w:tmpl w:val="1FF69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36D82A31"/>
    <w:multiLevelType w:val="hybridMultilevel"/>
    <w:tmpl w:val="CB8A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36F63CEB"/>
    <w:multiLevelType w:val="multilevel"/>
    <w:tmpl w:val="6A2C7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376F69FB"/>
    <w:multiLevelType w:val="multilevel"/>
    <w:tmpl w:val="17EE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37EF04D7"/>
    <w:multiLevelType w:val="multilevel"/>
    <w:tmpl w:val="CA34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38CA6B65"/>
    <w:multiLevelType w:val="multilevel"/>
    <w:tmpl w:val="C0E21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38E74039"/>
    <w:multiLevelType w:val="multilevel"/>
    <w:tmpl w:val="16C6E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390F2909"/>
    <w:multiLevelType w:val="multilevel"/>
    <w:tmpl w:val="13064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39BA4A52"/>
    <w:multiLevelType w:val="multilevel"/>
    <w:tmpl w:val="C8002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3A0B0A12"/>
    <w:multiLevelType w:val="multilevel"/>
    <w:tmpl w:val="FE9C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3ADC4D2A"/>
    <w:multiLevelType w:val="hybridMultilevel"/>
    <w:tmpl w:val="1A3AA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3C30445C"/>
    <w:multiLevelType w:val="multilevel"/>
    <w:tmpl w:val="756AD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3C321A42"/>
    <w:multiLevelType w:val="multilevel"/>
    <w:tmpl w:val="19AA0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3C6C43DD"/>
    <w:multiLevelType w:val="multilevel"/>
    <w:tmpl w:val="55A8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3D1D5157"/>
    <w:multiLevelType w:val="multilevel"/>
    <w:tmpl w:val="74B6E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3D25021A"/>
    <w:multiLevelType w:val="multilevel"/>
    <w:tmpl w:val="99722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3D40049F"/>
    <w:multiLevelType w:val="multilevel"/>
    <w:tmpl w:val="FBDA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3D7B5F32"/>
    <w:multiLevelType w:val="multilevel"/>
    <w:tmpl w:val="8A2E6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3DC61423"/>
    <w:multiLevelType w:val="multilevel"/>
    <w:tmpl w:val="839C6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3DDC6AB7"/>
    <w:multiLevelType w:val="hybridMultilevel"/>
    <w:tmpl w:val="76E47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3DFB04E9"/>
    <w:multiLevelType w:val="multilevel"/>
    <w:tmpl w:val="286C1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3E587ADF"/>
    <w:multiLevelType w:val="multilevel"/>
    <w:tmpl w:val="3FFE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3E5E5CF8"/>
    <w:multiLevelType w:val="multilevel"/>
    <w:tmpl w:val="9F5C2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3EB8497F"/>
    <w:multiLevelType w:val="multilevel"/>
    <w:tmpl w:val="A210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3EF335D3"/>
    <w:multiLevelType w:val="multilevel"/>
    <w:tmpl w:val="6226B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3F5B4573"/>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3F7943BD"/>
    <w:multiLevelType w:val="hybridMultilevel"/>
    <w:tmpl w:val="B5980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3F7A6621"/>
    <w:multiLevelType w:val="multilevel"/>
    <w:tmpl w:val="7618E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402A457E"/>
    <w:multiLevelType w:val="multilevel"/>
    <w:tmpl w:val="6A720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402D3C97"/>
    <w:multiLevelType w:val="multilevel"/>
    <w:tmpl w:val="40403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4057062D"/>
    <w:multiLevelType w:val="hybridMultilevel"/>
    <w:tmpl w:val="3182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40972F2F"/>
    <w:multiLevelType w:val="multilevel"/>
    <w:tmpl w:val="C21E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40FE0E94"/>
    <w:multiLevelType w:val="multilevel"/>
    <w:tmpl w:val="D4BE1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410F1EA0"/>
    <w:multiLevelType w:val="multilevel"/>
    <w:tmpl w:val="37AA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41983867"/>
    <w:multiLevelType w:val="multilevel"/>
    <w:tmpl w:val="2BE09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42C83EA0"/>
    <w:multiLevelType w:val="multilevel"/>
    <w:tmpl w:val="7000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4313021D"/>
    <w:multiLevelType w:val="multilevel"/>
    <w:tmpl w:val="A3465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43154687"/>
    <w:multiLevelType w:val="multilevel"/>
    <w:tmpl w:val="F5EAD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43DE5229"/>
    <w:multiLevelType w:val="multilevel"/>
    <w:tmpl w:val="ED5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443D0A3D"/>
    <w:multiLevelType w:val="multilevel"/>
    <w:tmpl w:val="E0C45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44495F91"/>
    <w:multiLevelType w:val="multilevel"/>
    <w:tmpl w:val="2E168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447F0FF2"/>
    <w:multiLevelType w:val="multilevel"/>
    <w:tmpl w:val="C930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44B47D93"/>
    <w:multiLevelType w:val="multilevel"/>
    <w:tmpl w:val="A27CF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44D86209"/>
    <w:multiLevelType w:val="multilevel"/>
    <w:tmpl w:val="587E6E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45121748"/>
    <w:multiLevelType w:val="multilevel"/>
    <w:tmpl w:val="92926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45A50C54"/>
    <w:multiLevelType w:val="multilevel"/>
    <w:tmpl w:val="266C5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45BE51AA"/>
    <w:multiLevelType w:val="multilevel"/>
    <w:tmpl w:val="79481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45C56005"/>
    <w:multiLevelType w:val="hybridMultilevel"/>
    <w:tmpl w:val="ECF40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45F05127"/>
    <w:multiLevelType w:val="multilevel"/>
    <w:tmpl w:val="0870F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45FD2EF5"/>
    <w:multiLevelType w:val="multilevel"/>
    <w:tmpl w:val="56708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4607309E"/>
    <w:multiLevelType w:val="multilevel"/>
    <w:tmpl w:val="9736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467A757C"/>
    <w:multiLevelType w:val="hybridMultilevel"/>
    <w:tmpl w:val="C30E7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46916AA1"/>
    <w:multiLevelType w:val="multilevel"/>
    <w:tmpl w:val="F80E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46D218A6"/>
    <w:multiLevelType w:val="multilevel"/>
    <w:tmpl w:val="9F76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46EB590E"/>
    <w:multiLevelType w:val="multilevel"/>
    <w:tmpl w:val="698ED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46EC03E6"/>
    <w:multiLevelType w:val="multilevel"/>
    <w:tmpl w:val="6B762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473627DA"/>
    <w:multiLevelType w:val="multilevel"/>
    <w:tmpl w:val="0662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47390F99"/>
    <w:multiLevelType w:val="multilevel"/>
    <w:tmpl w:val="2558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47496FA4"/>
    <w:multiLevelType w:val="multilevel"/>
    <w:tmpl w:val="8B04A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47507C95"/>
    <w:multiLevelType w:val="hybridMultilevel"/>
    <w:tmpl w:val="84321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47683158"/>
    <w:multiLevelType w:val="hybridMultilevel"/>
    <w:tmpl w:val="79C0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478745F4"/>
    <w:multiLevelType w:val="multilevel"/>
    <w:tmpl w:val="BF469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478A40E7"/>
    <w:multiLevelType w:val="multilevel"/>
    <w:tmpl w:val="3C667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47C874F8"/>
    <w:multiLevelType w:val="multilevel"/>
    <w:tmpl w:val="51269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483C594E"/>
    <w:multiLevelType w:val="hybridMultilevel"/>
    <w:tmpl w:val="BB88F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48EF330F"/>
    <w:multiLevelType w:val="multilevel"/>
    <w:tmpl w:val="11AA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48FD4E9D"/>
    <w:multiLevelType w:val="multilevel"/>
    <w:tmpl w:val="3F46D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49B67CE8"/>
    <w:multiLevelType w:val="multilevel"/>
    <w:tmpl w:val="6942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49F574C1"/>
    <w:multiLevelType w:val="multilevel"/>
    <w:tmpl w:val="DC202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4A073B74"/>
    <w:multiLevelType w:val="multilevel"/>
    <w:tmpl w:val="592C7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4A4A2F7E"/>
    <w:multiLevelType w:val="multilevel"/>
    <w:tmpl w:val="4CB2B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4AC05F48"/>
    <w:multiLevelType w:val="multilevel"/>
    <w:tmpl w:val="333CD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4B624523"/>
    <w:multiLevelType w:val="multilevel"/>
    <w:tmpl w:val="42AE7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4BE60CD1"/>
    <w:multiLevelType w:val="hybridMultilevel"/>
    <w:tmpl w:val="BE9AA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4CFD45A7"/>
    <w:multiLevelType w:val="multilevel"/>
    <w:tmpl w:val="C80C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4D480670"/>
    <w:multiLevelType w:val="multilevel"/>
    <w:tmpl w:val="3AD8C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4D807D39"/>
    <w:multiLevelType w:val="multilevel"/>
    <w:tmpl w:val="7F06A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4DA50ACE"/>
    <w:multiLevelType w:val="multilevel"/>
    <w:tmpl w:val="8084B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4DD77968"/>
    <w:multiLevelType w:val="multilevel"/>
    <w:tmpl w:val="592C7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4DDF23CC"/>
    <w:multiLevelType w:val="multilevel"/>
    <w:tmpl w:val="E980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4DE05FF9"/>
    <w:multiLevelType w:val="multilevel"/>
    <w:tmpl w:val="17AEF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4E00269B"/>
    <w:multiLevelType w:val="multilevel"/>
    <w:tmpl w:val="8AB6D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4E711572"/>
    <w:multiLevelType w:val="multilevel"/>
    <w:tmpl w:val="F02EA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4E7351B1"/>
    <w:multiLevelType w:val="multilevel"/>
    <w:tmpl w:val="6166E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4EF973C1"/>
    <w:multiLevelType w:val="multilevel"/>
    <w:tmpl w:val="23CA8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4FA3569E"/>
    <w:multiLevelType w:val="multilevel"/>
    <w:tmpl w:val="85D83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4FCD233A"/>
    <w:multiLevelType w:val="multilevel"/>
    <w:tmpl w:val="390A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502A1029"/>
    <w:multiLevelType w:val="multilevel"/>
    <w:tmpl w:val="2D709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502D186E"/>
    <w:multiLevelType w:val="multilevel"/>
    <w:tmpl w:val="B802B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503D0306"/>
    <w:multiLevelType w:val="multilevel"/>
    <w:tmpl w:val="42A4D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503E2950"/>
    <w:multiLevelType w:val="multilevel"/>
    <w:tmpl w:val="42CE3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504769AD"/>
    <w:multiLevelType w:val="multilevel"/>
    <w:tmpl w:val="AB54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507E2E8B"/>
    <w:multiLevelType w:val="multilevel"/>
    <w:tmpl w:val="A80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50855587"/>
    <w:multiLevelType w:val="multilevel"/>
    <w:tmpl w:val="C1100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5090635B"/>
    <w:multiLevelType w:val="multilevel"/>
    <w:tmpl w:val="AD0A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50D134BD"/>
    <w:multiLevelType w:val="multilevel"/>
    <w:tmpl w:val="09D6C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50D65AA8"/>
    <w:multiLevelType w:val="multilevel"/>
    <w:tmpl w:val="7166D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510912EB"/>
    <w:multiLevelType w:val="multilevel"/>
    <w:tmpl w:val="03448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51237E5D"/>
    <w:multiLevelType w:val="multilevel"/>
    <w:tmpl w:val="2C6EC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51C24CB3"/>
    <w:multiLevelType w:val="multilevel"/>
    <w:tmpl w:val="51B4B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51F56C8E"/>
    <w:multiLevelType w:val="multilevel"/>
    <w:tmpl w:val="B78AB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521B12E3"/>
    <w:multiLevelType w:val="multilevel"/>
    <w:tmpl w:val="755C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524A2AB1"/>
    <w:multiLevelType w:val="multilevel"/>
    <w:tmpl w:val="FD74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52640BD4"/>
    <w:multiLevelType w:val="multilevel"/>
    <w:tmpl w:val="EACE7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52C757A3"/>
    <w:multiLevelType w:val="multilevel"/>
    <w:tmpl w:val="A73662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52D90A61"/>
    <w:multiLevelType w:val="multilevel"/>
    <w:tmpl w:val="CD46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5322060C"/>
    <w:multiLevelType w:val="multilevel"/>
    <w:tmpl w:val="744AD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53AA6329"/>
    <w:multiLevelType w:val="multilevel"/>
    <w:tmpl w:val="E9E8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53AE0EA8"/>
    <w:multiLevelType w:val="multilevel"/>
    <w:tmpl w:val="F6944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53C15BFB"/>
    <w:multiLevelType w:val="multilevel"/>
    <w:tmpl w:val="C66E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53D72934"/>
    <w:multiLevelType w:val="multilevel"/>
    <w:tmpl w:val="CC78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53E538B8"/>
    <w:multiLevelType w:val="hybridMultilevel"/>
    <w:tmpl w:val="4FA6F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41D19E9"/>
    <w:multiLevelType w:val="multilevel"/>
    <w:tmpl w:val="608E8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542A17C4"/>
    <w:multiLevelType w:val="multilevel"/>
    <w:tmpl w:val="C7244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543257D6"/>
    <w:multiLevelType w:val="multilevel"/>
    <w:tmpl w:val="CF72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54895784"/>
    <w:multiLevelType w:val="multilevel"/>
    <w:tmpl w:val="7C4AB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54BB4D31"/>
    <w:multiLevelType w:val="hybridMultilevel"/>
    <w:tmpl w:val="4508C05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6" w15:restartNumberingAfterBreak="0">
    <w:nsid w:val="54C55340"/>
    <w:multiLevelType w:val="multilevel"/>
    <w:tmpl w:val="0C04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555E3FFD"/>
    <w:multiLevelType w:val="multilevel"/>
    <w:tmpl w:val="3404E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55CA76B0"/>
    <w:multiLevelType w:val="multilevel"/>
    <w:tmpl w:val="3CDE9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56036CD3"/>
    <w:multiLevelType w:val="multilevel"/>
    <w:tmpl w:val="699E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56276631"/>
    <w:multiLevelType w:val="multilevel"/>
    <w:tmpl w:val="7C74F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56816CB4"/>
    <w:multiLevelType w:val="multilevel"/>
    <w:tmpl w:val="E3E69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56890BFE"/>
    <w:multiLevelType w:val="multilevel"/>
    <w:tmpl w:val="9DB4A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56B81188"/>
    <w:multiLevelType w:val="multilevel"/>
    <w:tmpl w:val="93B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572B5F22"/>
    <w:multiLevelType w:val="multilevel"/>
    <w:tmpl w:val="AB00A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57603B0F"/>
    <w:multiLevelType w:val="multilevel"/>
    <w:tmpl w:val="E3E6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57621FAA"/>
    <w:multiLevelType w:val="multilevel"/>
    <w:tmpl w:val="CF126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576A36CC"/>
    <w:multiLevelType w:val="multilevel"/>
    <w:tmpl w:val="E1C02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5783141E"/>
    <w:multiLevelType w:val="multilevel"/>
    <w:tmpl w:val="E946D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57952C62"/>
    <w:multiLevelType w:val="multilevel"/>
    <w:tmpl w:val="D98ED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579B2DBD"/>
    <w:multiLevelType w:val="hybridMultilevel"/>
    <w:tmpl w:val="B06E1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581E4775"/>
    <w:multiLevelType w:val="multilevel"/>
    <w:tmpl w:val="9B301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58E7654A"/>
    <w:multiLevelType w:val="multilevel"/>
    <w:tmpl w:val="3C62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59137618"/>
    <w:multiLevelType w:val="multilevel"/>
    <w:tmpl w:val="90A0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59D749F5"/>
    <w:multiLevelType w:val="multilevel"/>
    <w:tmpl w:val="F1FCE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5A3A25B8"/>
    <w:multiLevelType w:val="hybridMultilevel"/>
    <w:tmpl w:val="741A9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5AAB2923"/>
    <w:multiLevelType w:val="multilevel"/>
    <w:tmpl w:val="D404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5AB1100A"/>
    <w:multiLevelType w:val="multilevel"/>
    <w:tmpl w:val="057C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5B592176"/>
    <w:multiLevelType w:val="multilevel"/>
    <w:tmpl w:val="BCFC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5CA874EE"/>
    <w:multiLevelType w:val="multilevel"/>
    <w:tmpl w:val="4E00B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5D205BF8"/>
    <w:multiLevelType w:val="multilevel"/>
    <w:tmpl w:val="1734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5D4E4752"/>
    <w:multiLevelType w:val="multilevel"/>
    <w:tmpl w:val="AB1E4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5D5C64FB"/>
    <w:multiLevelType w:val="multilevel"/>
    <w:tmpl w:val="767CE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5D5D14CF"/>
    <w:multiLevelType w:val="multilevel"/>
    <w:tmpl w:val="F5A6A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5D5E2B97"/>
    <w:multiLevelType w:val="multilevel"/>
    <w:tmpl w:val="D5EA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5D5F5E1F"/>
    <w:multiLevelType w:val="multilevel"/>
    <w:tmpl w:val="4740E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15:restartNumberingAfterBreak="0">
    <w:nsid w:val="5DE43C50"/>
    <w:multiLevelType w:val="multilevel"/>
    <w:tmpl w:val="02FE2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5E227D29"/>
    <w:multiLevelType w:val="multilevel"/>
    <w:tmpl w:val="9FA2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5E443227"/>
    <w:multiLevelType w:val="multilevel"/>
    <w:tmpl w:val="96D88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5E454EAE"/>
    <w:multiLevelType w:val="multilevel"/>
    <w:tmpl w:val="697C4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5EAF387E"/>
    <w:multiLevelType w:val="multilevel"/>
    <w:tmpl w:val="DAA0C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5EF9489D"/>
    <w:multiLevelType w:val="multilevel"/>
    <w:tmpl w:val="F1AA9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5FCA20A7"/>
    <w:multiLevelType w:val="multilevel"/>
    <w:tmpl w:val="A5C4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5FDA6BE8"/>
    <w:multiLevelType w:val="multilevel"/>
    <w:tmpl w:val="08BEB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5FF756B8"/>
    <w:multiLevelType w:val="multilevel"/>
    <w:tmpl w:val="23AA7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5FFB6F5C"/>
    <w:multiLevelType w:val="multilevel"/>
    <w:tmpl w:val="BBB6A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5FFF0E06"/>
    <w:multiLevelType w:val="hybridMultilevel"/>
    <w:tmpl w:val="4AAA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601664BF"/>
    <w:multiLevelType w:val="multilevel"/>
    <w:tmpl w:val="5DCE2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601F5220"/>
    <w:multiLevelType w:val="multilevel"/>
    <w:tmpl w:val="AB125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608E6685"/>
    <w:multiLevelType w:val="hybridMultilevel"/>
    <w:tmpl w:val="7FA8E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60FC617C"/>
    <w:multiLevelType w:val="multilevel"/>
    <w:tmpl w:val="1CD8D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61402525"/>
    <w:multiLevelType w:val="hybridMultilevel"/>
    <w:tmpl w:val="E056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61CF1431"/>
    <w:multiLevelType w:val="multilevel"/>
    <w:tmpl w:val="9B301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61D91353"/>
    <w:multiLevelType w:val="hybridMultilevel"/>
    <w:tmpl w:val="21E2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61EA2747"/>
    <w:multiLevelType w:val="multilevel"/>
    <w:tmpl w:val="0F6274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61FA022C"/>
    <w:multiLevelType w:val="multilevel"/>
    <w:tmpl w:val="200CD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6228639F"/>
    <w:multiLevelType w:val="hybridMultilevel"/>
    <w:tmpl w:val="0D92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624130AC"/>
    <w:multiLevelType w:val="multilevel"/>
    <w:tmpl w:val="D772D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63057421"/>
    <w:multiLevelType w:val="multilevel"/>
    <w:tmpl w:val="F0B63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633C5006"/>
    <w:multiLevelType w:val="multilevel"/>
    <w:tmpl w:val="7B3E5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15:restartNumberingAfterBreak="0">
    <w:nsid w:val="638107E5"/>
    <w:multiLevelType w:val="multilevel"/>
    <w:tmpl w:val="3CE6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6397682A"/>
    <w:multiLevelType w:val="multilevel"/>
    <w:tmpl w:val="DDAEF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63D120F5"/>
    <w:multiLevelType w:val="multilevel"/>
    <w:tmpl w:val="16226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63DC4D52"/>
    <w:multiLevelType w:val="hybridMultilevel"/>
    <w:tmpl w:val="2F1A8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63EE688E"/>
    <w:multiLevelType w:val="multilevel"/>
    <w:tmpl w:val="D6900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646B3212"/>
    <w:multiLevelType w:val="multilevel"/>
    <w:tmpl w:val="4F5AB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646D78A0"/>
    <w:multiLevelType w:val="multilevel"/>
    <w:tmpl w:val="DD300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658F781E"/>
    <w:multiLevelType w:val="multilevel"/>
    <w:tmpl w:val="D318D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65BD6237"/>
    <w:multiLevelType w:val="multilevel"/>
    <w:tmpl w:val="3BAA5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65C32910"/>
    <w:multiLevelType w:val="multilevel"/>
    <w:tmpl w:val="FF88B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65CE6138"/>
    <w:multiLevelType w:val="multilevel"/>
    <w:tmpl w:val="C0341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662A2492"/>
    <w:multiLevelType w:val="multilevel"/>
    <w:tmpl w:val="6D18C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664401FB"/>
    <w:multiLevelType w:val="multilevel"/>
    <w:tmpl w:val="3C48E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67503721"/>
    <w:multiLevelType w:val="multilevel"/>
    <w:tmpl w:val="398AC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676E331F"/>
    <w:multiLevelType w:val="multilevel"/>
    <w:tmpl w:val="F9107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67E16BBE"/>
    <w:multiLevelType w:val="multilevel"/>
    <w:tmpl w:val="6660E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67F62880"/>
    <w:multiLevelType w:val="multilevel"/>
    <w:tmpl w:val="02189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686E0F5D"/>
    <w:multiLevelType w:val="multilevel"/>
    <w:tmpl w:val="0F44E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68D874B5"/>
    <w:multiLevelType w:val="hybridMultilevel"/>
    <w:tmpl w:val="3CCCA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68FE17C1"/>
    <w:multiLevelType w:val="multilevel"/>
    <w:tmpl w:val="DC7A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695F3E44"/>
    <w:multiLevelType w:val="multilevel"/>
    <w:tmpl w:val="CE682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699D0A64"/>
    <w:multiLevelType w:val="multilevel"/>
    <w:tmpl w:val="91F0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69C573B0"/>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6A005CDD"/>
    <w:multiLevelType w:val="multilevel"/>
    <w:tmpl w:val="A6966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6A156447"/>
    <w:multiLevelType w:val="multilevel"/>
    <w:tmpl w:val="62F82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6A592E54"/>
    <w:multiLevelType w:val="multilevel"/>
    <w:tmpl w:val="238E5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6B5A3BD3"/>
    <w:multiLevelType w:val="multilevel"/>
    <w:tmpl w:val="85467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6B8F255D"/>
    <w:multiLevelType w:val="multilevel"/>
    <w:tmpl w:val="426C9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6C217CF8"/>
    <w:multiLevelType w:val="multilevel"/>
    <w:tmpl w:val="078A7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6C5A1A57"/>
    <w:multiLevelType w:val="multilevel"/>
    <w:tmpl w:val="77F08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6CFC545D"/>
    <w:multiLevelType w:val="multilevel"/>
    <w:tmpl w:val="835E2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6D2E5641"/>
    <w:multiLevelType w:val="multilevel"/>
    <w:tmpl w:val="A1A6D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6D7560D7"/>
    <w:multiLevelType w:val="multilevel"/>
    <w:tmpl w:val="A3186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6D785AEA"/>
    <w:multiLevelType w:val="hybridMultilevel"/>
    <w:tmpl w:val="F620E0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4" w15:restartNumberingAfterBreak="0">
    <w:nsid w:val="6DC5630A"/>
    <w:multiLevelType w:val="multilevel"/>
    <w:tmpl w:val="74DE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6EA16953"/>
    <w:multiLevelType w:val="multilevel"/>
    <w:tmpl w:val="D9040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6EC13045"/>
    <w:multiLevelType w:val="multilevel"/>
    <w:tmpl w:val="2B6E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6EF03057"/>
    <w:multiLevelType w:val="multilevel"/>
    <w:tmpl w:val="9190B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6F1B3039"/>
    <w:multiLevelType w:val="hybridMultilevel"/>
    <w:tmpl w:val="64D6C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6FD87A9D"/>
    <w:multiLevelType w:val="multilevel"/>
    <w:tmpl w:val="57B4E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70082259"/>
    <w:multiLevelType w:val="multilevel"/>
    <w:tmpl w:val="EC06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701111F0"/>
    <w:multiLevelType w:val="multilevel"/>
    <w:tmpl w:val="AE047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70623C58"/>
    <w:multiLevelType w:val="multilevel"/>
    <w:tmpl w:val="6716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710463A8"/>
    <w:multiLevelType w:val="hybridMultilevel"/>
    <w:tmpl w:val="DA3E3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71115D8D"/>
    <w:multiLevelType w:val="multilevel"/>
    <w:tmpl w:val="529EF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71564C9A"/>
    <w:multiLevelType w:val="multilevel"/>
    <w:tmpl w:val="C42A1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715F06F7"/>
    <w:multiLevelType w:val="multilevel"/>
    <w:tmpl w:val="A372C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71A402D1"/>
    <w:multiLevelType w:val="multilevel"/>
    <w:tmpl w:val="5D04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71E124D6"/>
    <w:multiLevelType w:val="multilevel"/>
    <w:tmpl w:val="BAE21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72086959"/>
    <w:multiLevelType w:val="multilevel"/>
    <w:tmpl w:val="748CB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72377E85"/>
    <w:multiLevelType w:val="multilevel"/>
    <w:tmpl w:val="2BB66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724A56E9"/>
    <w:multiLevelType w:val="multilevel"/>
    <w:tmpl w:val="C40E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72DE0EF0"/>
    <w:multiLevelType w:val="multilevel"/>
    <w:tmpl w:val="5E46F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7313677E"/>
    <w:multiLevelType w:val="multilevel"/>
    <w:tmpl w:val="3C52A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731A004E"/>
    <w:multiLevelType w:val="multilevel"/>
    <w:tmpl w:val="D1B0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73240884"/>
    <w:multiLevelType w:val="multilevel"/>
    <w:tmpl w:val="A2007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73380EAC"/>
    <w:multiLevelType w:val="multilevel"/>
    <w:tmpl w:val="1660C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73501D3B"/>
    <w:multiLevelType w:val="multilevel"/>
    <w:tmpl w:val="2A6A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15:restartNumberingAfterBreak="0">
    <w:nsid w:val="739624E6"/>
    <w:multiLevelType w:val="multilevel"/>
    <w:tmpl w:val="7DC4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73B371FB"/>
    <w:multiLevelType w:val="hybridMultilevel"/>
    <w:tmpl w:val="012A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73B95899"/>
    <w:multiLevelType w:val="multilevel"/>
    <w:tmpl w:val="4A7AA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1" w15:restartNumberingAfterBreak="0">
    <w:nsid w:val="74052E71"/>
    <w:multiLevelType w:val="multilevel"/>
    <w:tmpl w:val="B17C9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15:restartNumberingAfterBreak="0">
    <w:nsid w:val="744C664F"/>
    <w:multiLevelType w:val="multilevel"/>
    <w:tmpl w:val="48D0C7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747E5FD0"/>
    <w:multiLevelType w:val="multilevel"/>
    <w:tmpl w:val="EAB6D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748B5BF7"/>
    <w:multiLevelType w:val="multilevel"/>
    <w:tmpl w:val="96E2D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748C5D0F"/>
    <w:multiLevelType w:val="multilevel"/>
    <w:tmpl w:val="86A6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6" w15:restartNumberingAfterBreak="0">
    <w:nsid w:val="750E7562"/>
    <w:multiLevelType w:val="multilevel"/>
    <w:tmpl w:val="0AA25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75145C84"/>
    <w:multiLevelType w:val="multilevel"/>
    <w:tmpl w:val="E5DE0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15:restartNumberingAfterBreak="0">
    <w:nsid w:val="752674DC"/>
    <w:multiLevelType w:val="multilevel"/>
    <w:tmpl w:val="C7A2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75824ACC"/>
    <w:multiLevelType w:val="multilevel"/>
    <w:tmpl w:val="633A2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758B2257"/>
    <w:multiLevelType w:val="multilevel"/>
    <w:tmpl w:val="12F0C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75B732DD"/>
    <w:multiLevelType w:val="multilevel"/>
    <w:tmpl w:val="F0E62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2" w15:restartNumberingAfterBreak="0">
    <w:nsid w:val="75E5253A"/>
    <w:multiLevelType w:val="multilevel"/>
    <w:tmpl w:val="995E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76283156"/>
    <w:multiLevelType w:val="multilevel"/>
    <w:tmpl w:val="F3943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765A38BE"/>
    <w:multiLevelType w:val="multilevel"/>
    <w:tmpl w:val="148EF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768B01FA"/>
    <w:multiLevelType w:val="multilevel"/>
    <w:tmpl w:val="E1DC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76BA189D"/>
    <w:multiLevelType w:val="hybridMultilevel"/>
    <w:tmpl w:val="013CC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76D464C1"/>
    <w:multiLevelType w:val="multilevel"/>
    <w:tmpl w:val="19CE4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77265174"/>
    <w:multiLevelType w:val="multilevel"/>
    <w:tmpl w:val="077A5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772F1F5F"/>
    <w:multiLevelType w:val="multilevel"/>
    <w:tmpl w:val="7484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77793E7C"/>
    <w:multiLevelType w:val="hybridMultilevel"/>
    <w:tmpl w:val="CFD4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779971B0"/>
    <w:multiLevelType w:val="multilevel"/>
    <w:tmpl w:val="5C78F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15:restartNumberingAfterBreak="0">
    <w:nsid w:val="78564667"/>
    <w:multiLevelType w:val="multilevel"/>
    <w:tmpl w:val="657A7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3" w15:restartNumberingAfterBreak="0">
    <w:nsid w:val="78E840A4"/>
    <w:multiLevelType w:val="multilevel"/>
    <w:tmpl w:val="1872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78FA5D7C"/>
    <w:multiLevelType w:val="multilevel"/>
    <w:tmpl w:val="71FAE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5" w15:restartNumberingAfterBreak="0">
    <w:nsid w:val="790C0892"/>
    <w:multiLevelType w:val="hybridMultilevel"/>
    <w:tmpl w:val="D45C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79684AE9"/>
    <w:multiLevelType w:val="multilevel"/>
    <w:tmpl w:val="03B20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7A1C6597"/>
    <w:multiLevelType w:val="hybridMultilevel"/>
    <w:tmpl w:val="2EF24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7AB674BF"/>
    <w:multiLevelType w:val="multilevel"/>
    <w:tmpl w:val="03ECF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15:restartNumberingAfterBreak="0">
    <w:nsid w:val="7B1E003B"/>
    <w:multiLevelType w:val="multilevel"/>
    <w:tmpl w:val="1040D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0" w15:restartNumberingAfterBreak="0">
    <w:nsid w:val="7BB11711"/>
    <w:multiLevelType w:val="multilevel"/>
    <w:tmpl w:val="3708B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15:restartNumberingAfterBreak="0">
    <w:nsid w:val="7C9E14C0"/>
    <w:multiLevelType w:val="multilevel"/>
    <w:tmpl w:val="6FC8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15:restartNumberingAfterBreak="0">
    <w:nsid w:val="7CDA1276"/>
    <w:multiLevelType w:val="multilevel"/>
    <w:tmpl w:val="EF866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7CEB184E"/>
    <w:multiLevelType w:val="multilevel"/>
    <w:tmpl w:val="5966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15:restartNumberingAfterBreak="0">
    <w:nsid w:val="7D4F1D7D"/>
    <w:multiLevelType w:val="multilevel"/>
    <w:tmpl w:val="F632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5" w15:restartNumberingAfterBreak="0">
    <w:nsid w:val="7D697782"/>
    <w:multiLevelType w:val="multilevel"/>
    <w:tmpl w:val="34AC0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7D8707D8"/>
    <w:multiLevelType w:val="multilevel"/>
    <w:tmpl w:val="4C54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7" w15:restartNumberingAfterBreak="0">
    <w:nsid w:val="7E0714A2"/>
    <w:multiLevelType w:val="multilevel"/>
    <w:tmpl w:val="67E8C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7E50197E"/>
    <w:multiLevelType w:val="multilevel"/>
    <w:tmpl w:val="38D00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7F442912"/>
    <w:multiLevelType w:val="multilevel"/>
    <w:tmpl w:val="C7A6A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0" w15:restartNumberingAfterBreak="0">
    <w:nsid w:val="7F85688B"/>
    <w:multiLevelType w:val="multilevel"/>
    <w:tmpl w:val="E0DCE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1" w15:restartNumberingAfterBreak="0">
    <w:nsid w:val="7FE41DF8"/>
    <w:multiLevelType w:val="multilevel"/>
    <w:tmpl w:val="B1EAE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6919167">
    <w:abstractNumId w:val="414"/>
  </w:num>
  <w:num w:numId="2" w16cid:durableId="305865305">
    <w:abstractNumId w:val="417"/>
  </w:num>
  <w:num w:numId="3" w16cid:durableId="1643656063">
    <w:abstractNumId w:val="405"/>
  </w:num>
  <w:num w:numId="4" w16cid:durableId="1096829856">
    <w:abstractNumId w:val="234"/>
  </w:num>
  <w:num w:numId="5" w16cid:durableId="1791968332">
    <w:abstractNumId w:val="462"/>
  </w:num>
  <w:num w:numId="6" w16cid:durableId="107046202">
    <w:abstractNumId w:val="386"/>
  </w:num>
  <w:num w:numId="7" w16cid:durableId="1329551488">
    <w:abstractNumId w:val="137"/>
  </w:num>
  <w:num w:numId="8" w16cid:durableId="1243485465">
    <w:abstractNumId w:val="394"/>
  </w:num>
  <w:num w:numId="9" w16cid:durableId="568467465">
    <w:abstractNumId w:val="20"/>
  </w:num>
  <w:num w:numId="10" w16cid:durableId="343940767">
    <w:abstractNumId w:val="152"/>
  </w:num>
  <w:num w:numId="11" w16cid:durableId="1029333418">
    <w:abstractNumId w:val="411"/>
  </w:num>
  <w:num w:numId="12" w16cid:durableId="515077516">
    <w:abstractNumId w:val="110"/>
  </w:num>
  <w:num w:numId="13" w16cid:durableId="853036645">
    <w:abstractNumId w:val="232"/>
  </w:num>
  <w:num w:numId="14" w16cid:durableId="1363704173">
    <w:abstractNumId w:val="176"/>
  </w:num>
  <w:num w:numId="15" w16cid:durableId="2090954529">
    <w:abstractNumId w:val="85"/>
  </w:num>
  <w:num w:numId="16" w16cid:durableId="2135900510">
    <w:abstractNumId w:val="375"/>
  </w:num>
  <w:num w:numId="17" w16cid:durableId="1350835974">
    <w:abstractNumId w:val="89"/>
  </w:num>
  <w:num w:numId="18" w16cid:durableId="1334411184">
    <w:abstractNumId w:val="313"/>
  </w:num>
  <w:num w:numId="19" w16cid:durableId="1867325505">
    <w:abstractNumId w:val="371"/>
  </w:num>
  <w:num w:numId="20" w16cid:durableId="98066306">
    <w:abstractNumId w:val="127"/>
  </w:num>
  <w:num w:numId="21" w16cid:durableId="1952859035">
    <w:abstractNumId w:val="160"/>
  </w:num>
  <w:num w:numId="22" w16cid:durableId="1323964946">
    <w:abstractNumId w:val="318"/>
  </w:num>
  <w:num w:numId="23" w16cid:durableId="2147047726">
    <w:abstractNumId w:val="286"/>
  </w:num>
  <w:num w:numId="24" w16cid:durableId="811406414">
    <w:abstractNumId w:val="68"/>
  </w:num>
  <w:num w:numId="25" w16cid:durableId="620692109">
    <w:abstractNumId w:val="124"/>
  </w:num>
  <w:num w:numId="26" w16cid:durableId="1277061277">
    <w:abstractNumId w:val="233"/>
  </w:num>
  <w:num w:numId="27" w16cid:durableId="910045416">
    <w:abstractNumId w:val="148"/>
  </w:num>
  <w:num w:numId="28" w16cid:durableId="200436995">
    <w:abstractNumId w:val="434"/>
  </w:num>
  <w:num w:numId="29" w16cid:durableId="1650791899">
    <w:abstractNumId w:val="294"/>
  </w:num>
  <w:num w:numId="30" w16cid:durableId="361856466">
    <w:abstractNumId w:val="76"/>
  </w:num>
  <w:num w:numId="31" w16cid:durableId="500241811">
    <w:abstractNumId w:val="187"/>
  </w:num>
  <w:num w:numId="32" w16cid:durableId="1147480792">
    <w:abstractNumId w:val="395"/>
  </w:num>
  <w:num w:numId="33" w16cid:durableId="880894968">
    <w:abstractNumId w:val="292"/>
  </w:num>
  <w:num w:numId="34" w16cid:durableId="1741249551">
    <w:abstractNumId w:val="360"/>
  </w:num>
  <w:num w:numId="35" w16cid:durableId="1437603154">
    <w:abstractNumId w:val="209"/>
  </w:num>
  <w:num w:numId="36" w16cid:durableId="893850753">
    <w:abstractNumId w:val="369"/>
  </w:num>
  <w:num w:numId="37" w16cid:durableId="189034482">
    <w:abstractNumId w:val="266"/>
  </w:num>
  <w:num w:numId="38" w16cid:durableId="1237666881">
    <w:abstractNumId w:val="400"/>
  </w:num>
  <w:num w:numId="39" w16cid:durableId="333800141">
    <w:abstractNumId w:val="84"/>
  </w:num>
  <w:num w:numId="40" w16cid:durableId="1449932732">
    <w:abstractNumId w:val="186"/>
  </w:num>
  <w:num w:numId="41" w16cid:durableId="812873142">
    <w:abstractNumId w:val="128"/>
  </w:num>
  <w:num w:numId="42" w16cid:durableId="767972169">
    <w:abstractNumId w:val="58"/>
  </w:num>
  <w:num w:numId="43" w16cid:durableId="75711113">
    <w:abstractNumId w:val="295"/>
  </w:num>
  <w:num w:numId="44" w16cid:durableId="1853449197">
    <w:abstractNumId w:val="212"/>
  </w:num>
  <w:num w:numId="45" w16cid:durableId="614753190">
    <w:abstractNumId w:val="30"/>
  </w:num>
  <w:num w:numId="46" w16cid:durableId="1237059200">
    <w:abstractNumId w:val="219"/>
  </w:num>
  <w:num w:numId="47" w16cid:durableId="1776247547">
    <w:abstractNumId w:val="100"/>
  </w:num>
  <w:num w:numId="48" w16cid:durableId="923488548">
    <w:abstractNumId w:val="420"/>
  </w:num>
  <w:num w:numId="49" w16cid:durableId="1519930343">
    <w:abstractNumId w:val="25"/>
  </w:num>
  <w:num w:numId="50" w16cid:durableId="1441530485">
    <w:abstractNumId w:val="238"/>
  </w:num>
  <w:num w:numId="51" w16cid:durableId="862748218">
    <w:abstractNumId w:val="213"/>
  </w:num>
  <w:num w:numId="52" w16cid:durableId="2047095829">
    <w:abstractNumId w:val="6"/>
  </w:num>
  <w:num w:numId="53" w16cid:durableId="1214581099">
    <w:abstractNumId w:val="297"/>
  </w:num>
  <w:num w:numId="54" w16cid:durableId="1783303863">
    <w:abstractNumId w:val="426"/>
  </w:num>
  <w:num w:numId="55" w16cid:durableId="1771850846">
    <w:abstractNumId w:val="170"/>
  </w:num>
  <w:num w:numId="56" w16cid:durableId="103354306">
    <w:abstractNumId w:val="281"/>
  </w:num>
  <w:num w:numId="57" w16cid:durableId="503710405">
    <w:abstractNumId w:val="296"/>
  </w:num>
  <w:num w:numId="58" w16cid:durableId="507671532">
    <w:abstractNumId w:val="287"/>
  </w:num>
  <w:num w:numId="59" w16cid:durableId="1270627972">
    <w:abstractNumId w:val="283"/>
  </w:num>
  <w:num w:numId="60" w16cid:durableId="738526507">
    <w:abstractNumId w:val="99"/>
  </w:num>
  <w:num w:numId="61" w16cid:durableId="1517766145">
    <w:abstractNumId w:val="381"/>
  </w:num>
  <w:num w:numId="62" w16cid:durableId="1251310136">
    <w:abstractNumId w:val="322"/>
  </w:num>
  <w:num w:numId="63" w16cid:durableId="1532569808">
    <w:abstractNumId w:val="279"/>
  </w:num>
  <w:num w:numId="64" w16cid:durableId="1145656397">
    <w:abstractNumId w:val="447"/>
  </w:num>
  <w:num w:numId="65" w16cid:durableId="1645157181">
    <w:abstractNumId w:val="240"/>
  </w:num>
  <w:num w:numId="66" w16cid:durableId="690185503">
    <w:abstractNumId w:val="164"/>
  </w:num>
  <w:num w:numId="67" w16cid:durableId="190535370">
    <w:abstractNumId w:val="62"/>
  </w:num>
  <w:num w:numId="68" w16cid:durableId="2017926112">
    <w:abstractNumId w:val="1"/>
  </w:num>
  <w:num w:numId="69" w16cid:durableId="402218347">
    <w:abstractNumId w:val="36"/>
  </w:num>
  <w:num w:numId="70" w16cid:durableId="848103960">
    <w:abstractNumId w:val="115"/>
  </w:num>
  <w:num w:numId="71" w16cid:durableId="1919361588">
    <w:abstractNumId w:val="340"/>
  </w:num>
  <w:num w:numId="72" w16cid:durableId="1081558210">
    <w:abstractNumId w:val="407"/>
  </w:num>
  <w:num w:numId="73" w16cid:durableId="1736203488">
    <w:abstractNumId w:val="56"/>
  </w:num>
  <w:num w:numId="74" w16cid:durableId="1717391814">
    <w:abstractNumId w:val="307"/>
  </w:num>
  <w:num w:numId="75" w16cid:durableId="595673971">
    <w:abstractNumId w:val="398"/>
  </w:num>
  <w:num w:numId="76" w16cid:durableId="651449117">
    <w:abstractNumId w:val="321"/>
  </w:num>
  <w:num w:numId="77" w16cid:durableId="275721347">
    <w:abstractNumId w:val="264"/>
  </w:num>
  <w:num w:numId="78" w16cid:durableId="2091929598">
    <w:abstractNumId w:val="257"/>
  </w:num>
  <w:num w:numId="79" w16cid:durableId="1790661820">
    <w:abstractNumId w:val="459"/>
  </w:num>
  <w:num w:numId="80" w16cid:durableId="1827016467">
    <w:abstractNumId w:val="401"/>
  </w:num>
  <w:num w:numId="81" w16cid:durableId="2021004743">
    <w:abstractNumId w:val="452"/>
  </w:num>
  <w:num w:numId="82" w16cid:durableId="1472987285">
    <w:abstractNumId w:val="93"/>
  </w:num>
  <w:num w:numId="83" w16cid:durableId="741370023">
    <w:abstractNumId w:val="423"/>
  </w:num>
  <w:num w:numId="84" w16cid:durableId="1917013594">
    <w:abstractNumId w:val="432"/>
  </w:num>
  <w:num w:numId="85" w16cid:durableId="1878926591">
    <w:abstractNumId w:val="206"/>
  </w:num>
  <w:num w:numId="86" w16cid:durableId="401028650">
    <w:abstractNumId w:val="465"/>
  </w:num>
  <w:num w:numId="87" w16cid:durableId="1040201483">
    <w:abstractNumId w:val="96"/>
  </w:num>
  <w:num w:numId="88" w16cid:durableId="496725972">
    <w:abstractNumId w:val="288"/>
  </w:num>
  <w:num w:numId="89" w16cid:durableId="1624119418">
    <w:abstractNumId w:val="35"/>
  </w:num>
  <w:num w:numId="90" w16cid:durableId="1815562156">
    <w:abstractNumId w:val="87"/>
  </w:num>
  <w:num w:numId="91" w16cid:durableId="603542088">
    <w:abstractNumId w:val="302"/>
  </w:num>
  <w:num w:numId="92" w16cid:durableId="1274944665">
    <w:abstractNumId w:val="397"/>
  </w:num>
  <w:num w:numId="93" w16cid:durableId="1265654411">
    <w:abstractNumId w:val="284"/>
  </w:num>
  <w:num w:numId="94" w16cid:durableId="1593851703">
    <w:abstractNumId w:val="69"/>
  </w:num>
  <w:num w:numId="95" w16cid:durableId="320890229">
    <w:abstractNumId w:val="210"/>
  </w:num>
  <w:num w:numId="96" w16cid:durableId="112212046">
    <w:abstractNumId w:val="49"/>
  </w:num>
  <w:num w:numId="97" w16cid:durableId="1839267948">
    <w:abstractNumId w:val="193"/>
  </w:num>
  <w:num w:numId="98" w16cid:durableId="1673100163">
    <w:abstractNumId w:val="309"/>
  </w:num>
  <w:num w:numId="99" w16cid:durableId="1585989355">
    <w:abstractNumId w:val="97"/>
  </w:num>
  <w:num w:numId="100" w16cid:durableId="429282037">
    <w:abstractNumId w:val="303"/>
  </w:num>
  <w:num w:numId="101" w16cid:durableId="917596574">
    <w:abstractNumId w:val="299"/>
  </w:num>
  <w:num w:numId="102" w16cid:durableId="705520648">
    <w:abstractNumId w:val="365"/>
  </w:num>
  <w:num w:numId="103" w16cid:durableId="1122847976">
    <w:abstractNumId w:val="185"/>
  </w:num>
  <w:num w:numId="104" w16cid:durableId="626594665">
    <w:abstractNumId w:val="73"/>
  </w:num>
  <w:num w:numId="105" w16cid:durableId="82070582">
    <w:abstractNumId w:val="326"/>
  </w:num>
  <w:num w:numId="106" w16cid:durableId="1271357688">
    <w:abstractNumId w:val="470"/>
  </w:num>
  <w:num w:numId="107" w16cid:durableId="1569069700">
    <w:abstractNumId w:val="3"/>
  </w:num>
  <w:num w:numId="108" w16cid:durableId="2130970691">
    <w:abstractNumId w:val="319"/>
  </w:num>
  <w:num w:numId="109" w16cid:durableId="1163934035">
    <w:abstractNumId w:val="167"/>
  </w:num>
  <w:num w:numId="110" w16cid:durableId="1027875235">
    <w:abstractNumId w:val="334"/>
  </w:num>
  <w:num w:numId="111" w16cid:durableId="1304238828">
    <w:abstractNumId w:val="142"/>
  </w:num>
  <w:num w:numId="112" w16cid:durableId="652637192">
    <w:abstractNumId w:val="162"/>
  </w:num>
  <w:num w:numId="113" w16cid:durableId="540048433">
    <w:abstractNumId w:val="444"/>
  </w:num>
  <w:num w:numId="114" w16cid:durableId="1491486956">
    <w:abstractNumId w:val="262"/>
  </w:num>
  <w:num w:numId="115" w16cid:durableId="1122458059">
    <w:abstractNumId w:val="317"/>
  </w:num>
  <w:num w:numId="116" w16cid:durableId="672999596">
    <w:abstractNumId w:val="24"/>
  </w:num>
  <w:num w:numId="117" w16cid:durableId="996155140">
    <w:abstractNumId w:val="220"/>
  </w:num>
  <w:num w:numId="118" w16cid:durableId="1963264549">
    <w:abstractNumId w:val="415"/>
  </w:num>
  <w:num w:numId="119" w16cid:durableId="1655723969">
    <w:abstractNumId w:val="323"/>
  </w:num>
  <w:num w:numId="120" w16cid:durableId="1663121879">
    <w:abstractNumId w:val="293"/>
  </w:num>
  <w:num w:numId="121" w16cid:durableId="1009598141">
    <w:abstractNumId w:val="92"/>
  </w:num>
  <w:num w:numId="122" w16cid:durableId="1437864904">
    <w:abstractNumId w:val="194"/>
  </w:num>
  <w:num w:numId="123" w16cid:durableId="836730375">
    <w:abstractNumId w:val="227"/>
  </w:num>
  <w:num w:numId="124" w16cid:durableId="243534628">
    <w:abstractNumId w:val="190"/>
  </w:num>
  <w:num w:numId="125" w16cid:durableId="1330478951">
    <w:abstractNumId w:val="64"/>
  </w:num>
  <w:num w:numId="126" w16cid:durableId="1711034592">
    <w:abstractNumId w:val="441"/>
  </w:num>
  <w:num w:numId="127" w16cid:durableId="975648788">
    <w:abstractNumId w:val="467"/>
  </w:num>
  <w:num w:numId="128" w16cid:durableId="1043216673">
    <w:abstractNumId w:val="325"/>
  </w:num>
  <w:num w:numId="129" w16cid:durableId="1731809292">
    <w:abstractNumId w:val="402"/>
  </w:num>
  <w:num w:numId="130" w16cid:durableId="792555514">
    <w:abstractNumId w:val="153"/>
  </w:num>
  <w:num w:numId="131" w16cid:durableId="835532177">
    <w:abstractNumId w:val="26"/>
  </w:num>
  <w:num w:numId="132" w16cid:durableId="459998807">
    <w:abstractNumId w:val="368"/>
  </w:num>
  <w:num w:numId="133" w16cid:durableId="911893595">
    <w:abstractNumId w:val="215"/>
  </w:num>
  <w:num w:numId="134" w16cid:durableId="1879315434">
    <w:abstractNumId w:val="200"/>
  </w:num>
  <w:num w:numId="135" w16cid:durableId="1106460232">
    <w:abstractNumId w:val="222"/>
  </w:num>
  <w:num w:numId="136" w16cid:durableId="166602855">
    <w:abstractNumId w:val="9"/>
  </w:num>
  <w:num w:numId="137" w16cid:durableId="2132429579">
    <w:abstractNumId w:val="218"/>
  </w:num>
  <w:num w:numId="138" w16cid:durableId="592468515">
    <w:abstractNumId w:val="109"/>
  </w:num>
  <w:num w:numId="139" w16cid:durableId="1168063026">
    <w:abstractNumId w:val="256"/>
  </w:num>
  <w:num w:numId="140" w16cid:durableId="43188998">
    <w:abstractNumId w:val="300"/>
  </w:num>
  <w:num w:numId="141" w16cid:durableId="1303001541">
    <w:abstractNumId w:val="169"/>
  </w:num>
  <w:num w:numId="142" w16cid:durableId="925308241">
    <w:abstractNumId w:val="144"/>
  </w:num>
  <w:num w:numId="143" w16cid:durableId="354582266">
    <w:abstractNumId w:val="267"/>
  </w:num>
  <w:num w:numId="144" w16cid:durableId="2078625552">
    <w:abstractNumId w:val="17"/>
  </w:num>
  <w:num w:numId="145" w16cid:durableId="72238633">
    <w:abstractNumId w:val="336"/>
  </w:num>
  <w:num w:numId="146" w16cid:durableId="1578519627">
    <w:abstractNumId w:val="260"/>
  </w:num>
  <w:num w:numId="147" w16cid:durableId="1994596745">
    <w:abstractNumId w:val="80"/>
  </w:num>
  <w:num w:numId="148" w16cid:durableId="1057586907">
    <w:abstractNumId w:val="207"/>
  </w:num>
  <w:num w:numId="149" w16cid:durableId="1957247228">
    <w:abstractNumId w:val="353"/>
  </w:num>
  <w:num w:numId="150" w16cid:durableId="227346244">
    <w:abstractNumId w:val="382"/>
  </w:num>
  <w:num w:numId="151" w16cid:durableId="2047606984">
    <w:abstractNumId w:val="451"/>
  </w:num>
  <w:num w:numId="152" w16cid:durableId="504561863">
    <w:abstractNumId w:val="161"/>
  </w:num>
  <w:num w:numId="153" w16cid:durableId="110318881">
    <w:abstractNumId w:val="141"/>
  </w:num>
  <w:num w:numId="154" w16cid:durableId="1945921344">
    <w:abstractNumId w:val="66"/>
  </w:num>
  <w:num w:numId="155" w16cid:durableId="1435830368">
    <w:abstractNumId w:val="305"/>
  </w:num>
  <w:num w:numId="156" w16cid:durableId="604847183">
    <w:abstractNumId w:val="28"/>
  </w:num>
  <w:num w:numId="157" w16cid:durableId="1767119825">
    <w:abstractNumId w:val="289"/>
  </w:num>
  <w:num w:numId="158" w16cid:durableId="1315068110">
    <w:abstractNumId w:val="15"/>
  </w:num>
  <w:num w:numId="159" w16cid:durableId="1821725621">
    <w:abstractNumId w:val="120"/>
  </w:num>
  <w:num w:numId="160" w16cid:durableId="609824286">
    <w:abstractNumId w:val="45"/>
  </w:num>
  <w:num w:numId="161" w16cid:durableId="515464223">
    <w:abstractNumId w:val="352"/>
  </w:num>
  <w:num w:numId="162" w16cid:durableId="1807623070">
    <w:abstractNumId w:val="324"/>
  </w:num>
  <w:num w:numId="163" w16cid:durableId="385030023">
    <w:abstractNumId w:val="101"/>
  </w:num>
  <w:num w:numId="164" w16cid:durableId="553396192">
    <w:abstractNumId w:val="254"/>
  </w:num>
  <w:num w:numId="165" w16cid:durableId="123084106">
    <w:abstractNumId w:val="390"/>
  </w:num>
  <w:num w:numId="166" w16cid:durableId="1535924872">
    <w:abstractNumId w:val="374"/>
  </w:num>
  <w:num w:numId="167" w16cid:durableId="1802260481">
    <w:abstractNumId w:val="51"/>
  </w:num>
  <w:num w:numId="168" w16cid:durableId="160435225">
    <w:abstractNumId w:val="350"/>
  </w:num>
  <w:num w:numId="169" w16cid:durableId="2014064784">
    <w:abstractNumId w:val="274"/>
  </w:num>
  <w:num w:numId="170" w16cid:durableId="946080231">
    <w:abstractNumId w:val="226"/>
  </w:num>
  <w:num w:numId="171" w16cid:durableId="220681640">
    <w:abstractNumId w:val="44"/>
  </w:num>
  <w:num w:numId="172" w16cid:durableId="104807932">
    <w:abstractNumId w:val="114"/>
  </w:num>
  <w:num w:numId="173" w16cid:durableId="568156217">
    <w:abstractNumId w:val="107"/>
  </w:num>
  <w:num w:numId="174" w16cid:durableId="225457777">
    <w:abstractNumId w:val="151"/>
  </w:num>
  <w:num w:numId="175" w16cid:durableId="648636195">
    <w:abstractNumId w:val="229"/>
  </w:num>
  <w:num w:numId="176" w16cid:durableId="1968195335">
    <w:abstractNumId w:val="456"/>
  </w:num>
  <w:num w:numId="177" w16cid:durableId="1100566849">
    <w:abstractNumId w:val="419"/>
  </w:num>
  <w:num w:numId="178" w16cid:durableId="413011880">
    <w:abstractNumId w:val="130"/>
  </w:num>
  <w:num w:numId="179" w16cid:durableId="2026205734">
    <w:abstractNumId w:val="327"/>
  </w:num>
  <w:num w:numId="180" w16cid:durableId="1731073060">
    <w:abstractNumId w:val="380"/>
  </w:num>
  <w:num w:numId="181" w16cid:durableId="457651727">
    <w:abstractNumId w:val="351"/>
  </w:num>
  <w:num w:numId="182" w16cid:durableId="127012707">
    <w:abstractNumId w:val="235"/>
  </w:num>
  <w:num w:numId="183" w16cid:durableId="1367755723">
    <w:abstractNumId w:val="311"/>
  </w:num>
  <w:num w:numId="184" w16cid:durableId="1183546921">
    <w:abstractNumId w:val="440"/>
  </w:num>
  <w:num w:numId="185" w16cid:durableId="248464400">
    <w:abstractNumId w:val="273"/>
  </w:num>
  <w:num w:numId="186" w16cid:durableId="1822885251">
    <w:abstractNumId w:val="385"/>
  </w:num>
  <w:num w:numId="187" w16cid:durableId="1952780541">
    <w:abstractNumId w:val="328"/>
  </w:num>
  <w:num w:numId="188" w16cid:durableId="619189343">
    <w:abstractNumId w:val="342"/>
  </w:num>
  <w:num w:numId="189" w16cid:durableId="1640843799">
    <w:abstractNumId w:val="261"/>
  </w:num>
  <w:num w:numId="190" w16cid:durableId="393741870">
    <w:abstractNumId w:val="77"/>
  </w:num>
  <w:num w:numId="191" w16cid:durableId="543517443">
    <w:abstractNumId w:val="74"/>
  </w:num>
  <w:num w:numId="192" w16cid:durableId="166529227">
    <w:abstractNumId w:val="147"/>
  </w:num>
  <w:num w:numId="193" w16cid:durableId="1454710698">
    <w:abstractNumId w:val="55"/>
  </w:num>
  <w:num w:numId="194" w16cid:durableId="832839720">
    <w:abstractNumId w:val="0"/>
  </w:num>
  <w:num w:numId="195" w16cid:durableId="1474563435">
    <w:abstractNumId w:val="301"/>
  </w:num>
  <w:num w:numId="196" w16cid:durableId="1292662836">
    <w:abstractNumId w:val="63"/>
  </w:num>
  <w:num w:numId="197" w16cid:durableId="881984464">
    <w:abstractNumId w:val="345"/>
  </w:num>
  <w:num w:numId="198" w16cid:durableId="1868786398">
    <w:abstractNumId w:val="357"/>
  </w:num>
  <w:num w:numId="199" w16cid:durableId="1583106469">
    <w:abstractNumId w:val="18"/>
  </w:num>
  <w:num w:numId="200" w16cid:durableId="2006011227">
    <w:abstractNumId w:val="72"/>
  </w:num>
  <w:num w:numId="201" w16cid:durableId="1462766292">
    <w:abstractNumId w:val="39"/>
  </w:num>
  <w:num w:numId="202" w16cid:durableId="1034228221">
    <w:abstractNumId w:val="125"/>
  </w:num>
  <w:num w:numId="203" w16cid:durableId="1279530932">
    <w:abstractNumId w:val="282"/>
  </w:num>
  <w:num w:numId="204" w16cid:durableId="584923975">
    <w:abstractNumId w:val="95"/>
  </w:num>
  <w:num w:numId="205" w16cid:durableId="1315060177">
    <w:abstractNumId w:val="358"/>
  </w:num>
  <w:num w:numId="206" w16cid:durableId="874849984">
    <w:abstractNumId w:val="372"/>
  </w:num>
  <w:num w:numId="207" w16cid:durableId="1786383195">
    <w:abstractNumId w:val="112"/>
  </w:num>
  <w:num w:numId="208" w16cid:durableId="1721399984">
    <w:abstractNumId w:val="346"/>
  </w:num>
  <w:num w:numId="209" w16cid:durableId="1872573621">
    <w:abstractNumId w:val="10"/>
  </w:num>
  <w:num w:numId="210" w16cid:durableId="1613511554">
    <w:abstractNumId w:val="285"/>
  </w:num>
  <w:num w:numId="211" w16cid:durableId="1622877663">
    <w:abstractNumId w:val="102"/>
  </w:num>
  <w:num w:numId="212" w16cid:durableId="381368646">
    <w:abstractNumId w:val="236"/>
  </w:num>
  <w:num w:numId="213" w16cid:durableId="1093890783">
    <w:abstractNumId w:val="175"/>
  </w:num>
  <w:num w:numId="214" w16cid:durableId="1267810775">
    <w:abstractNumId w:val="171"/>
  </w:num>
  <w:num w:numId="215" w16cid:durableId="610936440">
    <w:abstractNumId w:val="67"/>
  </w:num>
  <w:num w:numId="216" w16cid:durableId="410200334">
    <w:abstractNumId w:val="471"/>
  </w:num>
  <w:num w:numId="217" w16cid:durableId="316691692">
    <w:abstractNumId w:val="265"/>
  </w:num>
  <w:num w:numId="218" w16cid:durableId="1241256188">
    <w:abstractNumId w:val="460"/>
  </w:num>
  <w:num w:numId="219" w16cid:durableId="826434887">
    <w:abstractNumId w:val="61"/>
  </w:num>
  <w:num w:numId="220" w16cid:durableId="1835605343">
    <w:abstractNumId w:val="140"/>
  </w:num>
  <w:num w:numId="221" w16cid:durableId="1595356218">
    <w:abstractNumId w:val="443"/>
  </w:num>
  <w:num w:numId="222" w16cid:durableId="900211611">
    <w:abstractNumId w:val="341"/>
  </w:num>
  <w:num w:numId="223" w16cid:durableId="1952929156">
    <w:abstractNumId w:val="189"/>
  </w:num>
  <w:num w:numId="224" w16cid:durableId="118110874">
    <w:abstractNumId w:val="181"/>
  </w:num>
  <w:num w:numId="225" w16cid:durableId="1602571038">
    <w:abstractNumId w:val="329"/>
  </w:num>
  <w:num w:numId="226" w16cid:durableId="1761373071">
    <w:abstractNumId w:val="21"/>
  </w:num>
  <w:num w:numId="227" w16cid:durableId="1631744381">
    <w:abstractNumId w:val="42"/>
  </w:num>
  <w:num w:numId="228" w16cid:durableId="103355351">
    <w:abstractNumId w:val="246"/>
  </w:num>
  <w:num w:numId="229" w16cid:durableId="1847863813">
    <w:abstractNumId w:val="165"/>
  </w:num>
  <w:num w:numId="230" w16cid:durableId="83308748">
    <w:abstractNumId w:val="217"/>
  </w:num>
  <w:num w:numId="231" w16cid:durableId="253326476">
    <w:abstractNumId w:val="22"/>
  </w:num>
  <w:num w:numId="232" w16cid:durableId="1748460313">
    <w:abstractNumId w:val="136"/>
  </w:num>
  <w:num w:numId="233" w16cid:durableId="386952163">
    <w:abstractNumId w:val="463"/>
  </w:num>
  <w:num w:numId="234" w16cid:durableId="579607438">
    <w:abstractNumId w:val="182"/>
  </w:num>
  <w:num w:numId="235" w16cid:durableId="297952008">
    <w:abstractNumId w:val="245"/>
  </w:num>
  <w:num w:numId="236" w16cid:durableId="1149399103">
    <w:abstractNumId w:val="446"/>
  </w:num>
  <w:num w:numId="237" w16cid:durableId="1561208749">
    <w:abstractNumId w:val="356"/>
  </w:num>
  <w:num w:numId="238" w16cid:durableId="1387725938">
    <w:abstractNumId w:val="268"/>
  </w:num>
  <w:num w:numId="239" w16cid:durableId="1960647108">
    <w:abstractNumId w:val="106"/>
  </w:num>
  <w:num w:numId="240" w16cid:durableId="1713337954">
    <w:abstractNumId w:val="277"/>
  </w:num>
  <w:num w:numId="241" w16cid:durableId="1663125472">
    <w:abstractNumId w:val="138"/>
  </w:num>
  <w:num w:numId="242" w16cid:durableId="1240796299">
    <w:abstractNumId w:val="362"/>
  </w:num>
  <w:num w:numId="243" w16cid:durableId="1950165580">
    <w:abstractNumId w:val="331"/>
  </w:num>
  <w:num w:numId="244" w16cid:durableId="1539471217">
    <w:abstractNumId w:val="32"/>
  </w:num>
  <w:num w:numId="245" w16cid:durableId="1741102231">
    <w:abstractNumId w:val="46"/>
  </w:num>
  <w:num w:numId="246" w16cid:durableId="273483122">
    <w:abstractNumId w:val="315"/>
  </w:num>
  <w:num w:numId="247" w16cid:durableId="1113285839">
    <w:abstractNumId w:val="198"/>
  </w:num>
  <w:num w:numId="248" w16cid:durableId="1189757397">
    <w:abstractNumId w:val="258"/>
  </w:num>
  <w:num w:numId="249" w16cid:durableId="1136139816">
    <w:abstractNumId w:val="330"/>
  </w:num>
  <w:num w:numId="250" w16cid:durableId="1176114155">
    <w:abstractNumId w:val="388"/>
  </w:num>
  <w:num w:numId="251" w16cid:durableId="2081560571">
    <w:abstractNumId w:val="228"/>
  </w:num>
  <w:num w:numId="252" w16cid:durableId="610208801">
    <w:abstractNumId w:val="179"/>
  </w:num>
  <w:num w:numId="253" w16cid:durableId="998996724">
    <w:abstractNumId w:val="208"/>
  </w:num>
  <w:num w:numId="254" w16cid:durableId="208536307">
    <w:abstractNumId w:val="177"/>
  </w:num>
  <w:num w:numId="255" w16cid:durableId="65424160">
    <w:abstractNumId w:val="259"/>
  </w:num>
  <w:num w:numId="256" w16cid:durableId="2089500150">
    <w:abstractNumId w:val="457"/>
  </w:num>
  <w:num w:numId="257" w16cid:durableId="78137514">
    <w:abstractNumId w:val="418"/>
  </w:num>
  <w:num w:numId="258" w16cid:durableId="1775786923">
    <w:abstractNumId w:val="349"/>
  </w:num>
  <w:num w:numId="259" w16cid:durableId="809401508">
    <w:abstractNumId w:val="249"/>
  </w:num>
  <w:num w:numId="260" w16cid:durableId="1661034333">
    <w:abstractNumId w:val="433"/>
  </w:num>
  <w:num w:numId="261" w16cid:durableId="818767562">
    <w:abstractNumId w:val="431"/>
  </w:num>
  <w:num w:numId="262" w16cid:durableId="180244699">
    <w:abstractNumId w:val="230"/>
  </w:num>
  <w:num w:numId="263" w16cid:durableId="896091162">
    <w:abstractNumId w:val="178"/>
  </w:num>
  <w:num w:numId="264" w16cid:durableId="2063671995">
    <w:abstractNumId w:val="347"/>
  </w:num>
  <w:num w:numId="265" w16cid:durableId="727723410">
    <w:abstractNumId w:val="448"/>
  </w:num>
  <w:num w:numId="266" w16cid:durableId="1098210582">
    <w:abstractNumId w:val="278"/>
  </w:num>
  <w:num w:numId="267" w16cid:durableId="727607482">
    <w:abstractNumId w:val="389"/>
  </w:num>
  <w:num w:numId="268" w16cid:durableId="328605927">
    <w:abstractNumId w:val="132"/>
  </w:num>
  <w:num w:numId="269" w16cid:durableId="1616475528">
    <w:abstractNumId w:val="118"/>
  </w:num>
  <w:num w:numId="270" w16cid:durableId="449518313">
    <w:abstractNumId w:val="461"/>
  </w:num>
  <w:num w:numId="271" w16cid:durableId="1923831419">
    <w:abstractNumId w:val="425"/>
  </w:num>
  <w:num w:numId="272" w16cid:durableId="789083617">
    <w:abstractNumId w:val="108"/>
  </w:num>
  <w:num w:numId="273" w16cid:durableId="714696580">
    <w:abstractNumId w:val="135"/>
  </w:num>
  <w:num w:numId="274" w16cid:durableId="1368720119">
    <w:abstractNumId w:val="75"/>
  </w:num>
  <w:num w:numId="275" w16cid:durableId="1919629475">
    <w:abstractNumId w:val="412"/>
  </w:num>
  <w:num w:numId="276" w16cid:durableId="38477017">
    <w:abstractNumId w:val="354"/>
  </w:num>
  <w:num w:numId="277" w16cid:durableId="58982439">
    <w:abstractNumId w:val="438"/>
  </w:num>
  <w:num w:numId="278" w16cid:durableId="1260092758">
    <w:abstractNumId w:val="70"/>
  </w:num>
  <w:num w:numId="279" w16cid:durableId="1335037863">
    <w:abstractNumId w:val="332"/>
  </w:num>
  <w:num w:numId="280" w16cid:durableId="845678439">
    <w:abstractNumId w:val="413"/>
  </w:num>
  <w:num w:numId="281" w16cid:durableId="1388142277">
    <w:abstractNumId w:val="199"/>
  </w:num>
  <w:num w:numId="282" w16cid:durableId="1530534007">
    <w:abstractNumId w:val="359"/>
  </w:num>
  <w:num w:numId="283" w16cid:durableId="22755071">
    <w:abstractNumId w:val="86"/>
  </w:num>
  <w:num w:numId="284" w16cid:durableId="1044597785">
    <w:abstractNumId w:val="373"/>
  </w:num>
  <w:num w:numId="285" w16cid:durableId="536091703">
    <w:abstractNumId w:val="363"/>
  </w:num>
  <w:num w:numId="286" w16cid:durableId="436486536">
    <w:abstractNumId w:val="310"/>
  </w:num>
  <w:num w:numId="287" w16cid:durableId="2105302123">
    <w:abstractNumId w:val="361"/>
  </w:num>
  <w:num w:numId="288" w16cid:durableId="969550165">
    <w:abstractNumId w:val="103"/>
  </w:num>
  <w:num w:numId="289" w16cid:durableId="1758210408">
    <w:abstractNumId w:val="250"/>
  </w:num>
  <w:num w:numId="290" w16cid:durableId="2121608222">
    <w:abstractNumId w:val="366"/>
  </w:num>
  <w:num w:numId="291" w16cid:durableId="907813270">
    <w:abstractNumId w:val="224"/>
  </w:num>
  <w:num w:numId="292" w16cid:durableId="1024787307">
    <w:abstractNumId w:val="450"/>
  </w:num>
  <w:num w:numId="293" w16cid:durableId="1922518657">
    <w:abstractNumId w:val="335"/>
  </w:num>
  <w:num w:numId="294" w16cid:durableId="782501058">
    <w:abstractNumId w:val="408"/>
  </w:num>
  <w:num w:numId="295" w16cid:durableId="811286350">
    <w:abstractNumId w:val="4"/>
  </w:num>
  <w:num w:numId="296" w16cid:durableId="1863206350">
    <w:abstractNumId w:val="131"/>
  </w:num>
  <w:num w:numId="297" w16cid:durableId="1385442229">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16cid:durableId="2080668766">
    <w:abstractNumId w:val="429"/>
  </w:num>
  <w:num w:numId="299" w16cid:durableId="356472262">
    <w:abstractNumId w:val="421"/>
  </w:num>
  <w:num w:numId="300" w16cid:durableId="811406050">
    <w:abstractNumId w:val="29"/>
  </w:num>
  <w:num w:numId="301" w16cid:durableId="429547135">
    <w:abstractNumId w:val="241"/>
  </w:num>
  <w:num w:numId="302" w16cid:durableId="2113668473">
    <w:abstractNumId w:val="2"/>
  </w:num>
  <w:num w:numId="303" w16cid:durableId="521822534">
    <w:abstractNumId w:val="79"/>
  </w:num>
  <w:num w:numId="304" w16cid:durableId="119962465">
    <w:abstractNumId w:val="119"/>
  </w:num>
  <w:num w:numId="305" w16cid:durableId="2128624141">
    <w:abstractNumId w:val="248"/>
  </w:num>
  <w:num w:numId="306" w16cid:durableId="354304938">
    <w:abstractNumId w:val="94"/>
  </w:num>
  <w:num w:numId="307" w16cid:durableId="1572041708">
    <w:abstractNumId w:val="57"/>
  </w:num>
  <w:num w:numId="308" w16cid:durableId="1514031825">
    <w:abstractNumId w:val="252"/>
  </w:num>
  <w:num w:numId="309" w16cid:durableId="211357231">
    <w:abstractNumId w:val="134"/>
  </w:num>
  <w:num w:numId="310" w16cid:durableId="2048067814">
    <w:abstractNumId w:val="416"/>
  </w:num>
  <w:num w:numId="311" w16cid:durableId="732896977">
    <w:abstractNumId w:val="204"/>
  </w:num>
  <w:num w:numId="312" w16cid:durableId="1308970936">
    <w:abstractNumId w:val="37"/>
  </w:num>
  <w:num w:numId="313" w16cid:durableId="1359355616">
    <w:abstractNumId w:val="384"/>
  </w:num>
  <w:num w:numId="314" w16cid:durableId="1140225806">
    <w:abstractNumId w:val="65"/>
  </w:num>
  <w:num w:numId="315" w16cid:durableId="253973743">
    <w:abstractNumId w:val="387"/>
  </w:num>
  <w:num w:numId="316" w16cid:durableId="841628747">
    <w:abstractNumId w:val="202"/>
  </w:num>
  <w:num w:numId="317" w16cid:durableId="2104496095">
    <w:abstractNumId w:val="19"/>
  </w:num>
  <w:num w:numId="318" w16cid:durableId="1059212880">
    <w:abstractNumId w:val="275"/>
  </w:num>
  <w:num w:numId="319" w16cid:durableId="799300394">
    <w:abstractNumId w:val="13"/>
  </w:num>
  <w:num w:numId="320" w16cid:durableId="1627158755">
    <w:abstractNumId w:val="430"/>
  </w:num>
  <w:num w:numId="321" w16cid:durableId="2103837063">
    <w:abstractNumId w:val="156"/>
  </w:num>
  <w:num w:numId="322" w16cid:durableId="357202084">
    <w:abstractNumId w:val="439"/>
  </w:num>
  <w:num w:numId="323" w16cid:durableId="1294479180">
    <w:abstractNumId w:val="203"/>
  </w:num>
  <w:num w:numId="324" w16cid:durableId="542139494">
    <w:abstractNumId w:val="149"/>
  </w:num>
  <w:num w:numId="325" w16cid:durableId="686179154">
    <w:abstractNumId w:val="121"/>
  </w:num>
  <w:num w:numId="326" w16cid:durableId="20515122">
    <w:abstractNumId w:val="122"/>
  </w:num>
  <w:num w:numId="327" w16cid:durableId="1360855296">
    <w:abstractNumId w:val="78"/>
  </w:num>
  <w:num w:numId="328" w16cid:durableId="1891265075">
    <w:abstractNumId w:val="312"/>
  </w:num>
  <w:num w:numId="329" w16cid:durableId="929239687">
    <w:abstractNumId w:val="298"/>
  </w:num>
  <w:num w:numId="330" w16cid:durableId="1050307787">
    <w:abstractNumId w:val="404"/>
  </w:num>
  <w:num w:numId="331" w16cid:durableId="1883519962">
    <w:abstractNumId w:val="205"/>
  </w:num>
  <w:num w:numId="332" w16cid:durableId="2101440267">
    <w:abstractNumId w:val="216"/>
  </w:num>
  <w:num w:numId="333" w16cid:durableId="174809855">
    <w:abstractNumId w:val="214"/>
  </w:num>
  <w:num w:numId="334" w16cid:durableId="752703391">
    <w:abstractNumId w:val="158"/>
  </w:num>
  <w:num w:numId="335" w16cid:durableId="1041398656">
    <w:abstractNumId w:val="174"/>
  </w:num>
  <w:num w:numId="336" w16cid:durableId="323709173">
    <w:abstractNumId w:val="308"/>
  </w:num>
  <w:num w:numId="337" w16cid:durableId="1279067549">
    <w:abstractNumId w:val="105"/>
  </w:num>
  <w:num w:numId="338" w16cid:durableId="1212110263">
    <w:abstractNumId w:val="59"/>
  </w:num>
  <w:num w:numId="339" w16cid:durableId="246379231">
    <w:abstractNumId w:val="320"/>
  </w:num>
  <w:num w:numId="340" w16cid:durableId="332297870">
    <w:abstractNumId w:val="8"/>
  </w:num>
  <w:num w:numId="341" w16cid:durableId="1145973457">
    <w:abstractNumId w:val="221"/>
  </w:num>
  <w:num w:numId="342" w16cid:durableId="774207629">
    <w:abstractNumId w:val="253"/>
  </w:num>
  <w:num w:numId="343" w16cid:durableId="905844497">
    <w:abstractNumId w:val="201"/>
  </w:num>
  <w:num w:numId="344" w16cid:durableId="617566784">
    <w:abstractNumId w:val="52"/>
  </w:num>
  <w:num w:numId="345" w16cid:durableId="492375427">
    <w:abstractNumId w:val="270"/>
  </w:num>
  <w:num w:numId="346" w16cid:durableId="1563980540">
    <w:abstractNumId w:val="355"/>
  </w:num>
  <w:num w:numId="347" w16cid:durableId="1275746589">
    <w:abstractNumId w:val="12"/>
  </w:num>
  <w:num w:numId="348" w16cid:durableId="810442103">
    <w:abstractNumId w:val="145"/>
  </w:num>
  <w:num w:numId="349" w16cid:durableId="1600210002">
    <w:abstractNumId w:val="454"/>
  </w:num>
  <w:num w:numId="350" w16cid:durableId="1120106597">
    <w:abstractNumId w:val="469"/>
  </w:num>
  <w:num w:numId="351" w16cid:durableId="722408904">
    <w:abstractNumId w:val="116"/>
  </w:num>
  <w:num w:numId="352" w16cid:durableId="869686158">
    <w:abstractNumId w:val="316"/>
  </w:num>
  <w:num w:numId="353" w16cid:durableId="740299239">
    <w:abstractNumId w:val="396"/>
  </w:num>
  <w:num w:numId="354" w16cid:durableId="1262761343">
    <w:abstractNumId w:val="437"/>
  </w:num>
  <w:num w:numId="355" w16cid:durableId="1386031651">
    <w:abstractNumId w:val="247"/>
  </w:num>
  <w:num w:numId="356" w16cid:durableId="434326350">
    <w:abstractNumId w:val="211"/>
  </w:num>
  <w:num w:numId="357" w16cid:durableId="1268851168">
    <w:abstractNumId w:val="7"/>
  </w:num>
  <w:num w:numId="358" w16cid:durableId="922953674">
    <w:abstractNumId w:val="276"/>
  </w:num>
  <w:num w:numId="359" w16cid:durableId="1271353761">
    <w:abstractNumId w:val="38"/>
  </w:num>
  <w:num w:numId="360" w16cid:durableId="976033540">
    <w:abstractNumId w:val="239"/>
  </w:num>
  <w:num w:numId="361" w16cid:durableId="1892574923">
    <w:abstractNumId w:val="180"/>
  </w:num>
  <w:num w:numId="362" w16cid:durableId="1314211757">
    <w:abstractNumId w:val="197"/>
  </w:num>
  <w:num w:numId="363" w16cid:durableId="828522170">
    <w:abstractNumId w:val="442"/>
  </w:num>
  <w:num w:numId="364" w16cid:durableId="1901789469">
    <w:abstractNumId w:val="168"/>
  </w:num>
  <w:num w:numId="365" w16cid:durableId="12344253">
    <w:abstractNumId w:val="410"/>
  </w:num>
  <w:num w:numId="366" w16cid:durableId="1908300148">
    <w:abstractNumId w:val="123"/>
  </w:num>
  <w:num w:numId="367" w16cid:durableId="3754800">
    <w:abstractNumId w:val="427"/>
  </w:num>
  <w:num w:numId="368" w16cid:durableId="1035736193">
    <w:abstractNumId w:val="406"/>
  </w:num>
  <w:num w:numId="369" w16cid:durableId="923804412">
    <w:abstractNumId w:val="71"/>
  </w:num>
  <w:num w:numId="370" w16cid:durableId="1719280362">
    <w:abstractNumId w:val="117"/>
  </w:num>
  <w:num w:numId="371" w16cid:durableId="74404299">
    <w:abstractNumId w:val="172"/>
  </w:num>
  <w:num w:numId="372" w16cid:durableId="154881878">
    <w:abstractNumId w:val="5"/>
  </w:num>
  <w:num w:numId="373" w16cid:durableId="1660694724">
    <w:abstractNumId w:val="27"/>
  </w:num>
  <w:num w:numId="374" w16cid:durableId="174002006">
    <w:abstractNumId w:val="377"/>
  </w:num>
  <w:num w:numId="375" w16cid:durableId="1136485165">
    <w:abstractNumId w:val="43"/>
  </w:num>
  <w:num w:numId="376" w16cid:durableId="901254552">
    <w:abstractNumId w:val="424"/>
  </w:num>
  <w:num w:numId="377" w16cid:durableId="732435536">
    <w:abstractNumId w:val="133"/>
  </w:num>
  <w:num w:numId="378" w16cid:durableId="123428737">
    <w:abstractNumId w:val="337"/>
  </w:num>
  <w:num w:numId="379" w16cid:durableId="374701036">
    <w:abstractNumId w:val="129"/>
  </w:num>
  <w:num w:numId="380" w16cid:durableId="1995375008">
    <w:abstractNumId w:val="269"/>
  </w:num>
  <w:num w:numId="381" w16cid:durableId="1755667694">
    <w:abstractNumId w:val="348"/>
  </w:num>
  <w:num w:numId="382" w16cid:durableId="545797174">
    <w:abstractNumId w:val="157"/>
  </w:num>
  <w:num w:numId="383" w16cid:durableId="1320306654">
    <w:abstractNumId w:val="291"/>
  </w:num>
  <w:num w:numId="384" w16cid:durableId="1082677046">
    <w:abstractNumId w:val="191"/>
  </w:num>
  <w:num w:numId="385" w16cid:durableId="853108280">
    <w:abstractNumId w:val="453"/>
  </w:num>
  <w:num w:numId="386" w16cid:durableId="1786075465">
    <w:abstractNumId w:val="159"/>
  </w:num>
  <w:num w:numId="387" w16cid:durableId="175965739">
    <w:abstractNumId w:val="192"/>
  </w:num>
  <w:num w:numId="388" w16cid:durableId="610937958">
    <w:abstractNumId w:val="436"/>
  </w:num>
  <w:num w:numId="389" w16cid:durableId="985279612">
    <w:abstractNumId w:val="458"/>
  </w:num>
  <w:num w:numId="390" w16cid:durableId="1113397571">
    <w:abstractNumId w:val="409"/>
  </w:num>
  <w:num w:numId="391" w16cid:durableId="1564489623">
    <w:abstractNumId w:val="195"/>
  </w:num>
  <w:num w:numId="392" w16cid:durableId="155154463">
    <w:abstractNumId w:val="14"/>
  </w:num>
  <w:num w:numId="393" w16cid:durableId="223222802">
    <w:abstractNumId w:val="41"/>
  </w:num>
  <w:num w:numId="394" w16cid:durableId="1409645363">
    <w:abstractNumId w:val="422"/>
  </w:num>
  <w:num w:numId="395" w16cid:durableId="1644655212">
    <w:abstractNumId w:val="60"/>
  </w:num>
  <w:num w:numId="396" w16cid:durableId="476263987">
    <w:abstractNumId w:val="53"/>
  </w:num>
  <w:num w:numId="397" w16cid:durableId="352339883">
    <w:abstractNumId w:val="343"/>
  </w:num>
  <w:num w:numId="398" w16cid:durableId="181091932">
    <w:abstractNumId w:val="143"/>
  </w:num>
  <w:num w:numId="399" w16cid:durableId="165486958">
    <w:abstractNumId w:val="150"/>
  </w:num>
  <w:num w:numId="400" w16cid:durableId="1051198129">
    <w:abstractNumId w:val="376"/>
  </w:num>
  <w:num w:numId="401" w16cid:durableId="1961105922">
    <w:abstractNumId w:val="23"/>
  </w:num>
  <w:num w:numId="402" w16cid:durableId="919565496">
    <w:abstractNumId w:val="445"/>
  </w:num>
  <w:num w:numId="403" w16cid:durableId="371734946">
    <w:abstractNumId w:val="306"/>
  </w:num>
  <w:num w:numId="404" w16cid:durableId="2125683776">
    <w:abstractNumId w:val="333"/>
  </w:num>
  <w:num w:numId="405" w16cid:durableId="1798907385">
    <w:abstractNumId w:val="113"/>
  </w:num>
  <w:num w:numId="406" w16cid:durableId="11955815">
    <w:abstractNumId w:val="48"/>
  </w:num>
  <w:num w:numId="407" w16cid:durableId="1551840295">
    <w:abstractNumId w:val="111"/>
  </w:num>
  <w:num w:numId="408" w16cid:durableId="295331703">
    <w:abstractNumId w:val="154"/>
  </w:num>
  <w:num w:numId="409" w16cid:durableId="1010644197">
    <w:abstractNumId w:val="98"/>
  </w:num>
  <w:num w:numId="410" w16cid:durableId="408236623">
    <w:abstractNumId w:val="242"/>
  </w:num>
  <w:num w:numId="411" w16cid:durableId="450516797">
    <w:abstractNumId w:val="271"/>
  </w:num>
  <w:num w:numId="412" w16cid:durableId="1236861565">
    <w:abstractNumId w:val="339"/>
  </w:num>
  <w:num w:numId="413" w16cid:durableId="1243638932">
    <w:abstractNumId w:val="280"/>
  </w:num>
  <w:num w:numId="414" w16cid:durableId="447745088">
    <w:abstractNumId w:val="244"/>
  </w:num>
  <w:num w:numId="415" w16cid:durableId="551618630">
    <w:abstractNumId w:val="81"/>
  </w:num>
  <w:num w:numId="416" w16cid:durableId="1810513450">
    <w:abstractNumId w:val="304"/>
  </w:num>
  <w:num w:numId="417" w16cid:durableId="1648047282">
    <w:abstractNumId w:val="231"/>
  </w:num>
  <w:num w:numId="418" w16cid:durableId="493881679">
    <w:abstractNumId w:val="166"/>
  </w:num>
  <w:num w:numId="419" w16cid:durableId="623269049">
    <w:abstractNumId w:val="54"/>
  </w:num>
  <w:num w:numId="420" w16cid:durableId="1321928225">
    <w:abstractNumId w:val="263"/>
  </w:num>
  <w:num w:numId="421" w16cid:durableId="985667646">
    <w:abstractNumId w:val="243"/>
  </w:num>
  <w:num w:numId="422" w16cid:durableId="2120173728">
    <w:abstractNumId w:val="196"/>
  </w:num>
  <w:num w:numId="423" w16cid:durableId="699360030">
    <w:abstractNumId w:val="146"/>
  </w:num>
  <w:num w:numId="424" w16cid:durableId="86731939">
    <w:abstractNumId w:val="364"/>
  </w:num>
  <w:num w:numId="425" w16cid:durableId="1405880870">
    <w:abstractNumId w:val="88"/>
  </w:num>
  <w:num w:numId="426" w16cid:durableId="1453599802">
    <w:abstractNumId w:val="428"/>
  </w:num>
  <w:num w:numId="427" w16cid:durableId="1551306373">
    <w:abstractNumId w:val="237"/>
  </w:num>
  <w:num w:numId="428" w16cid:durableId="1628126863">
    <w:abstractNumId w:val="155"/>
  </w:num>
  <w:num w:numId="429" w16cid:durableId="925456825">
    <w:abstractNumId w:val="464"/>
  </w:num>
  <w:num w:numId="430" w16cid:durableId="1836342148">
    <w:abstractNumId w:val="163"/>
  </w:num>
  <w:num w:numId="431" w16cid:durableId="1260260180">
    <w:abstractNumId w:val="314"/>
  </w:num>
  <w:num w:numId="432" w16cid:durableId="210700474">
    <w:abstractNumId w:val="11"/>
  </w:num>
  <w:num w:numId="433" w16cid:durableId="764347489">
    <w:abstractNumId w:val="82"/>
  </w:num>
  <w:num w:numId="434" w16cid:durableId="2074430698">
    <w:abstractNumId w:val="40"/>
  </w:num>
  <w:num w:numId="435" w16cid:durableId="297495251">
    <w:abstractNumId w:val="188"/>
  </w:num>
  <w:num w:numId="436" w16cid:durableId="993870647">
    <w:abstractNumId w:val="466"/>
  </w:num>
  <w:num w:numId="437" w16cid:durableId="1888100666">
    <w:abstractNumId w:val="379"/>
  </w:num>
  <w:num w:numId="438" w16cid:durableId="1247837997">
    <w:abstractNumId w:val="370"/>
  </w:num>
  <w:num w:numId="439" w16cid:durableId="2026666231">
    <w:abstractNumId w:val="290"/>
  </w:num>
  <w:num w:numId="440" w16cid:durableId="169217342">
    <w:abstractNumId w:val="31"/>
  </w:num>
  <w:num w:numId="441" w16cid:durableId="426970005">
    <w:abstractNumId w:val="435"/>
  </w:num>
  <w:num w:numId="442" w16cid:durableId="648557990">
    <w:abstractNumId w:val="383"/>
  </w:num>
  <w:num w:numId="443" w16cid:durableId="1518275451">
    <w:abstractNumId w:val="344"/>
  </w:num>
  <w:num w:numId="444" w16cid:durableId="2129009402">
    <w:abstractNumId w:val="183"/>
  </w:num>
  <w:num w:numId="445" w16cid:durableId="1100099355">
    <w:abstractNumId w:val="184"/>
  </w:num>
  <w:num w:numId="446" w16cid:durableId="1402095429">
    <w:abstractNumId w:val="16"/>
  </w:num>
  <w:num w:numId="447" w16cid:durableId="434906383">
    <w:abstractNumId w:val="399"/>
  </w:num>
  <w:num w:numId="448" w16cid:durableId="2035380440">
    <w:abstractNumId w:val="33"/>
  </w:num>
  <w:num w:numId="449" w16cid:durableId="357045679">
    <w:abstractNumId w:val="83"/>
  </w:num>
  <w:num w:numId="450" w16cid:durableId="1115446788">
    <w:abstractNumId w:val="225"/>
  </w:num>
  <w:num w:numId="451" w16cid:durableId="1760369516">
    <w:abstractNumId w:val="367"/>
  </w:num>
  <w:num w:numId="452" w16cid:durableId="1275406951">
    <w:abstractNumId w:val="393"/>
  </w:num>
  <w:num w:numId="453" w16cid:durableId="2129858494">
    <w:abstractNumId w:val="468"/>
  </w:num>
  <w:num w:numId="454" w16cid:durableId="1249801546">
    <w:abstractNumId w:val="126"/>
  </w:num>
  <w:num w:numId="455" w16cid:durableId="619149653">
    <w:abstractNumId w:val="104"/>
  </w:num>
  <w:num w:numId="456" w16cid:durableId="652836386">
    <w:abstractNumId w:val="449"/>
  </w:num>
  <w:num w:numId="457" w16cid:durableId="1870797325">
    <w:abstractNumId w:val="255"/>
  </w:num>
  <w:num w:numId="458" w16cid:durableId="946158585">
    <w:abstractNumId w:val="173"/>
  </w:num>
  <w:num w:numId="459" w16cid:durableId="1756050728">
    <w:abstractNumId w:val="338"/>
  </w:num>
  <w:num w:numId="460" w16cid:durableId="936643224">
    <w:abstractNumId w:val="378"/>
  </w:num>
  <w:num w:numId="461" w16cid:durableId="849954338">
    <w:abstractNumId w:val="251"/>
  </w:num>
  <w:num w:numId="462" w16cid:durableId="29116223">
    <w:abstractNumId w:val="391"/>
  </w:num>
  <w:num w:numId="463" w16cid:durableId="1364742752">
    <w:abstractNumId w:val="90"/>
  </w:num>
  <w:num w:numId="464" w16cid:durableId="688599680">
    <w:abstractNumId w:val="50"/>
  </w:num>
  <w:num w:numId="465" w16cid:durableId="1605453205">
    <w:abstractNumId w:val="91"/>
  </w:num>
  <w:num w:numId="466" w16cid:durableId="1989091656">
    <w:abstractNumId w:val="34"/>
  </w:num>
  <w:num w:numId="467" w16cid:durableId="1875650251">
    <w:abstractNumId w:val="392"/>
  </w:num>
  <w:num w:numId="468" w16cid:durableId="1276987157">
    <w:abstractNumId w:val="223"/>
  </w:num>
  <w:num w:numId="469" w16cid:durableId="1934976032">
    <w:abstractNumId w:val="455"/>
  </w:num>
  <w:num w:numId="470" w16cid:durableId="994995895">
    <w:abstractNumId w:val="139"/>
  </w:num>
  <w:num w:numId="471" w16cid:durableId="1077629295">
    <w:abstractNumId w:val="272"/>
  </w:num>
  <w:num w:numId="472" w16cid:durableId="1974141627">
    <w:abstractNumId w:val="403"/>
  </w:num>
  <w:numIdMacAtCleanup w:val="2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8BE"/>
    <w:rsid w:val="0000266E"/>
    <w:rsid w:val="00002A35"/>
    <w:rsid w:val="000031A6"/>
    <w:rsid w:val="000107CF"/>
    <w:rsid w:val="000128F2"/>
    <w:rsid w:val="00026E81"/>
    <w:rsid w:val="000313B6"/>
    <w:rsid w:val="00043F13"/>
    <w:rsid w:val="000452EF"/>
    <w:rsid w:val="00047B6D"/>
    <w:rsid w:val="00051F70"/>
    <w:rsid w:val="00057268"/>
    <w:rsid w:val="00057D1C"/>
    <w:rsid w:val="00062932"/>
    <w:rsid w:val="00067042"/>
    <w:rsid w:val="00080C2E"/>
    <w:rsid w:val="000944CE"/>
    <w:rsid w:val="00095455"/>
    <w:rsid w:val="00095B88"/>
    <w:rsid w:val="00095D4F"/>
    <w:rsid w:val="000A3B9C"/>
    <w:rsid w:val="000A5B3D"/>
    <w:rsid w:val="000A76BE"/>
    <w:rsid w:val="000B1AC9"/>
    <w:rsid w:val="000B3A08"/>
    <w:rsid w:val="000B418E"/>
    <w:rsid w:val="000B6A31"/>
    <w:rsid w:val="000C09EF"/>
    <w:rsid w:val="000D7FA2"/>
    <w:rsid w:val="000E2F3D"/>
    <w:rsid w:val="000E59BD"/>
    <w:rsid w:val="000F0E7C"/>
    <w:rsid w:val="000F1A78"/>
    <w:rsid w:val="000F22C3"/>
    <w:rsid w:val="0010046F"/>
    <w:rsid w:val="0011025D"/>
    <w:rsid w:val="00112750"/>
    <w:rsid w:val="00117860"/>
    <w:rsid w:val="00130F1B"/>
    <w:rsid w:val="0014105F"/>
    <w:rsid w:val="00141599"/>
    <w:rsid w:val="00141BF5"/>
    <w:rsid w:val="001430DC"/>
    <w:rsid w:val="001501C1"/>
    <w:rsid w:val="001505AE"/>
    <w:rsid w:val="0015578B"/>
    <w:rsid w:val="00156E1B"/>
    <w:rsid w:val="00160C81"/>
    <w:rsid w:val="0016381D"/>
    <w:rsid w:val="00170D86"/>
    <w:rsid w:val="001739F8"/>
    <w:rsid w:val="00182B05"/>
    <w:rsid w:val="0018629D"/>
    <w:rsid w:val="001A10BD"/>
    <w:rsid w:val="001A57E8"/>
    <w:rsid w:val="001C2E2D"/>
    <w:rsid w:val="001D07F9"/>
    <w:rsid w:val="001D18AF"/>
    <w:rsid w:val="001D4686"/>
    <w:rsid w:val="001D6A07"/>
    <w:rsid w:val="002041A4"/>
    <w:rsid w:val="002115B7"/>
    <w:rsid w:val="00211F81"/>
    <w:rsid w:val="00212C54"/>
    <w:rsid w:val="00225A0B"/>
    <w:rsid w:val="0023248D"/>
    <w:rsid w:val="002326DD"/>
    <w:rsid w:val="00233080"/>
    <w:rsid w:val="00236242"/>
    <w:rsid w:val="002409B4"/>
    <w:rsid w:val="00247180"/>
    <w:rsid w:val="0025130C"/>
    <w:rsid w:val="002538E0"/>
    <w:rsid w:val="00262457"/>
    <w:rsid w:val="002633D2"/>
    <w:rsid w:val="002643FE"/>
    <w:rsid w:val="00264E0D"/>
    <w:rsid w:val="0026516B"/>
    <w:rsid w:val="00283671"/>
    <w:rsid w:val="00284290"/>
    <w:rsid w:val="002842C7"/>
    <w:rsid w:val="00290215"/>
    <w:rsid w:val="00290583"/>
    <w:rsid w:val="0029106D"/>
    <w:rsid w:val="00292F9E"/>
    <w:rsid w:val="0029421E"/>
    <w:rsid w:val="002979EE"/>
    <w:rsid w:val="002A2E90"/>
    <w:rsid w:val="002A3036"/>
    <w:rsid w:val="002B2B44"/>
    <w:rsid w:val="002C159B"/>
    <w:rsid w:val="002C15C9"/>
    <w:rsid w:val="002D49CE"/>
    <w:rsid w:val="002E4E38"/>
    <w:rsid w:val="002E6ADB"/>
    <w:rsid w:val="002E70ED"/>
    <w:rsid w:val="0030783E"/>
    <w:rsid w:val="00316073"/>
    <w:rsid w:val="00337C03"/>
    <w:rsid w:val="00341D85"/>
    <w:rsid w:val="003458E4"/>
    <w:rsid w:val="00347927"/>
    <w:rsid w:val="0035341B"/>
    <w:rsid w:val="003815F4"/>
    <w:rsid w:val="00383672"/>
    <w:rsid w:val="00383DAD"/>
    <w:rsid w:val="003912E2"/>
    <w:rsid w:val="00395235"/>
    <w:rsid w:val="003970A8"/>
    <w:rsid w:val="003B0F97"/>
    <w:rsid w:val="003B1C22"/>
    <w:rsid w:val="003C0374"/>
    <w:rsid w:val="003C617D"/>
    <w:rsid w:val="003D48A3"/>
    <w:rsid w:val="003D5DBE"/>
    <w:rsid w:val="003D7DF1"/>
    <w:rsid w:val="003E411B"/>
    <w:rsid w:val="003E4B9F"/>
    <w:rsid w:val="003F464B"/>
    <w:rsid w:val="00401C04"/>
    <w:rsid w:val="00407F5D"/>
    <w:rsid w:val="00411272"/>
    <w:rsid w:val="00413BF9"/>
    <w:rsid w:val="00413D95"/>
    <w:rsid w:val="00422FA0"/>
    <w:rsid w:val="00435484"/>
    <w:rsid w:val="004354A7"/>
    <w:rsid w:val="00437B88"/>
    <w:rsid w:val="00442832"/>
    <w:rsid w:val="0044417F"/>
    <w:rsid w:val="00445386"/>
    <w:rsid w:val="004534B2"/>
    <w:rsid w:val="004561B9"/>
    <w:rsid w:val="00457DBD"/>
    <w:rsid w:val="00466570"/>
    <w:rsid w:val="00475DB4"/>
    <w:rsid w:val="004770F1"/>
    <w:rsid w:val="00485D06"/>
    <w:rsid w:val="004877CB"/>
    <w:rsid w:val="00487CE6"/>
    <w:rsid w:val="0049532C"/>
    <w:rsid w:val="004B29F9"/>
    <w:rsid w:val="004B67D5"/>
    <w:rsid w:val="004C1FC9"/>
    <w:rsid w:val="004C77F3"/>
    <w:rsid w:val="004D21DE"/>
    <w:rsid w:val="004D70A1"/>
    <w:rsid w:val="004F174D"/>
    <w:rsid w:val="004F2559"/>
    <w:rsid w:val="004F32CC"/>
    <w:rsid w:val="005077CC"/>
    <w:rsid w:val="0051622A"/>
    <w:rsid w:val="00517B5D"/>
    <w:rsid w:val="0052537A"/>
    <w:rsid w:val="00526820"/>
    <w:rsid w:val="005275BD"/>
    <w:rsid w:val="00527F27"/>
    <w:rsid w:val="00533FFD"/>
    <w:rsid w:val="00536C88"/>
    <w:rsid w:val="005375AF"/>
    <w:rsid w:val="0054133F"/>
    <w:rsid w:val="00541664"/>
    <w:rsid w:val="00542023"/>
    <w:rsid w:val="005465C1"/>
    <w:rsid w:val="0055202A"/>
    <w:rsid w:val="005529DC"/>
    <w:rsid w:val="00553EF4"/>
    <w:rsid w:val="00562608"/>
    <w:rsid w:val="00564C97"/>
    <w:rsid w:val="005706C1"/>
    <w:rsid w:val="005734CA"/>
    <w:rsid w:val="005773B0"/>
    <w:rsid w:val="005779B5"/>
    <w:rsid w:val="00580498"/>
    <w:rsid w:val="005804E9"/>
    <w:rsid w:val="00582C0A"/>
    <w:rsid w:val="00582E87"/>
    <w:rsid w:val="005847DB"/>
    <w:rsid w:val="00585720"/>
    <w:rsid w:val="00586A19"/>
    <w:rsid w:val="00592745"/>
    <w:rsid w:val="00592C9F"/>
    <w:rsid w:val="00592F60"/>
    <w:rsid w:val="00597C86"/>
    <w:rsid w:val="005A1510"/>
    <w:rsid w:val="005A3603"/>
    <w:rsid w:val="005A46D2"/>
    <w:rsid w:val="005A5780"/>
    <w:rsid w:val="005B3FAB"/>
    <w:rsid w:val="005C6E19"/>
    <w:rsid w:val="005D2A8B"/>
    <w:rsid w:val="005D5384"/>
    <w:rsid w:val="005D5D40"/>
    <w:rsid w:val="005D7720"/>
    <w:rsid w:val="005E18BE"/>
    <w:rsid w:val="005E1998"/>
    <w:rsid w:val="005E5675"/>
    <w:rsid w:val="005F7426"/>
    <w:rsid w:val="0060028E"/>
    <w:rsid w:val="006012D2"/>
    <w:rsid w:val="0060710E"/>
    <w:rsid w:val="006102BB"/>
    <w:rsid w:val="00610565"/>
    <w:rsid w:val="006112D7"/>
    <w:rsid w:val="0061243B"/>
    <w:rsid w:val="00621A1B"/>
    <w:rsid w:val="00625EE6"/>
    <w:rsid w:val="00630E39"/>
    <w:rsid w:val="00630EE2"/>
    <w:rsid w:val="006362C8"/>
    <w:rsid w:val="006445BB"/>
    <w:rsid w:val="0065080B"/>
    <w:rsid w:val="0065098F"/>
    <w:rsid w:val="00654228"/>
    <w:rsid w:val="00661EAA"/>
    <w:rsid w:val="00661FF5"/>
    <w:rsid w:val="006623BD"/>
    <w:rsid w:val="006628C7"/>
    <w:rsid w:val="0066522A"/>
    <w:rsid w:val="0067117B"/>
    <w:rsid w:val="00671186"/>
    <w:rsid w:val="0067664C"/>
    <w:rsid w:val="0068224C"/>
    <w:rsid w:val="0069281B"/>
    <w:rsid w:val="006A2F31"/>
    <w:rsid w:val="006A5556"/>
    <w:rsid w:val="006A66DD"/>
    <w:rsid w:val="006C2AB5"/>
    <w:rsid w:val="006C2DBA"/>
    <w:rsid w:val="006D2FC4"/>
    <w:rsid w:val="006D784D"/>
    <w:rsid w:val="006D7B40"/>
    <w:rsid w:val="006D7B5F"/>
    <w:rsid w:val="006D7E11"/>
    <w:rsid w:val="006E2382"/>
    <w:rsid w:val="006E616A"/>
    <w:rsid w:val="006F74F9"/>
    <w:rsid w:val="006F7D73"/>
    <w:rsid w:val="0070070F"/>
    <w:rsid w:val="007009DA"/>
    <w:rsid w:val="00701BBE"/>
    <w:rsid w:val="00703430"/>
    <w:rsid w:val="007040AF"/>
    <w:rsid w:val="00705D41"/>
    <w:rsid w:val="00705F1E"/>
    <w:rsid w:val="007101A0"/>
    <w:rsid w:val="007141D4"/>
    <w:rsid w:val="007162C5"/>
    <w:rsid w:val="007215DC"/>
    <w:rsid w:val="007218B3"/>
    <w:rsid w:val="00722202"/>
    <w:rsid w:val="007337B8"/>
    <w:rsid w:val="0074798B"/>
    <w:rsid w:val="0075537F"/>
    <w:rsid w:val="0076027B"/>
    <w:rsid w:val="00762F26"/>
    <w:rsid w:val="00763155"/>
    <w:rsid w:val="00766BF7"/>
    <w:rsid w:val="00766D17"/>
    <w:rsid w:val="007705DE"/>
    <w:rsid w:val="00771049"/>
    <w:rsid w:val="0077781D"/>
    <w:rsid w:val="00777870"/>
    <w:rsid w:val="007818F9"/>
    <w:rsid w:val="007819F9"/>
    <w:rsid w:val="00782708"/>
    <w:rsid w:val="00790A86"/>
    <w:rsid w:val="007913E6"/>
    <w:rsid w:val="00797E25"/>
    <w:rsid w:val="007A3C64"/>
    <w:rsid w:val="007A4124"/>
    <w:rsid w:val="007A631A"/>
    <w:rsid w:val="007A6F87"/>
    <w:rsid w:val="007B54C2"/>
    <w:rsid w:val="007B6380"/>
    <w:rsid w:val="007C25FD"/>
    <w:rsid w:val="007C6DB1"/>
    <w:rsid w:val="007D6285"/>
    <w:rsid w:val="007E3C8A"/>
    <w:rsid w:val="007F6BE6"/>
    <w:rsid w:val="007F7C4B"/>
    <w:rsid w:val="00803649"/>
    <w:rsid w:val="00803E46"/>
    <w:rsid w:val="0080495E"/>
    <w:rsid w:val="00804E9B"/>
    <w:rsid w:val="00807640"/>
    <w:rsid w:val="0081123D"/>
    <w:rsid w:val="00811D80"/>
    <w:rsid w:val="008168AB"/>
    <w:rsid w:val="008171DC"/>
    <w:rsid w:val="008204FD"/>
    <w:rsid w:val="00827765"/>
    <w:rsid w:val="00827CF9"/>
    <w:rsid w:val="008314BE"/>
    <w:rsid w:val="00833095"/>
    <w:rsid w:val="008402C1"/>
    <w:rsid w:val="0084187D"/>
    <w:rsid w:val="00841E12"/>
    <w:rsid w:val="00843060"/>
    <w:rsid w:val="008436D3"/>
    <w:rsid w:val="00845814"/>
    <w:rsid w:val="00854B5B"/>
    <w:rsid w:val="008600DE"/>
    <w:rsid w:val="00873E45"/>
    <w:rsid w:val="00887369"/>
    <w:rsid w:val="0089331A"/>
    <w:rsid w:val="0089396F"/>
    <w:rsid w:val="00895B8B"/>
    <w:rsid w:val="008965BB"/>
    <w:rsid w:val="00896BB7"/>
    <w:rsid w:val="008A09A3"/>
    <w:rsid w:val="008A2BFF"/>
    <w:rsid w:val="008A5F04"/>
    <w:rsid w:val="008A7E27"/>
    <w:rsid w:val="008B3377"/>
    <w:rsid w:val="008B4158"/>
    <w:rsid w:val="008B45F5"/>
    <w:rsid w:val="008B5AE1"/>
    <w:rsid w:val="008B6353"/>
    <w:rsid w:val="008C19D1"/>
    <w:rsid w:val="008C5AA3"/>
    <w:rsid w:val="008D07B6"/>
    <w:rsid w:val="008D18BB"/>
    <w:rsid w:val="008D2C4D"/>
    <w:rsid w:val="008E2D42"/>
    <w:rsid w:val="008F2CB2"/>
    <w:rsid w:val="008F3F83"/>
    <w:rsid w:val="008F404C"/>
    <w:rsid w:val="0090464A"/>
    <w:rsid w:val="00904907"/>
    <w:rsid w:val="009124FF"/>
    <w:rsid w:val="00913CDB"/>
    <w:rsid w:val="009250D5"/>
    <w:rsid w:val="00931493"/>
    <w:rsid w:val="0093205B"/>
    <w:rsid w:val="00936295"/>
    <w:rsid w:val="0094589F"/>
    <w:rsid w:val="00955614"/>
    <w:rsid w:val="009572DA"/>
    <w:rsid w:val="00963D4D"/>
    <w:rsid w:val="00964A41"/>
    <w:rsid w:val="0096599E"/>
    <w:rsid w:val="00965B7D"/>
    <w:rsid w:val="00974EFA"/>
    <w:rsid w:val="00981180"/>
    <w:rsid w:val="009812BE"/>
    <w:rsid w:val="00981D17"/>
    <w:rsid w:val="00987A8D"/>
    <w:rsid w:val="009A3E5E"/>
    <w:rsid w:val="009A4753"/>
    <w:rsid w:val="009A5B60"/>
    <w:rsid w:val="009A61E7"/>
    <w:rsid w:val="009C14E1"/>
    <w:rsid w:val="009C4EF9"/>
    <w:rsid w:val="009E1182"/>
    <w:rsid w:val="009E2A0F"/>
    <w:rsid w:val="009E48F1"/>
    <w:rsid w:val="009F1D53"/>
    <w:rsid w:val="009F6892"/>
    <w:rsid w:val="00A01190"/>
    <w:rsid w:val="00A162C6"/>
    <w:rsid w:val="00A17154"/>
    <w:rsid w:val="00A2385A"/>
    <w:rsid w:val="00A26863"/>
    <w:rsid w:val="00A31038"/>
    <w:rsid w:val="00A31F6F"/>
    <w:rsid w:val="00A323EA"/>
    <w:rsid w:val="00A34B4C"/>
    <w:rsid w:val="00A41793"/>
    <w:rsid w:val="00A4220A"/>
    <w:rsid w:val="00A42FFF"/>
    <w:rsid w:val="00A476B7"/>
    <w:rsid w:val="00A52EE8"/>
    <w:rsid w:val="00A532A3"/>
    <w:rsid w:val="00A54B74"/>
    <w:rsid w:val="00A570D6"/>
    <w:rsid w:val="00A6257C"/>
    <w:rsid w:val="00A64E77"/>
    <w:rsid w:val="00A667AA"/>
    <w:rsid w:val="00A71981"/>
    <w:rsid w:val="00A74CD6"/>
    <w:rsid w:val="00A7595E"/>
    <w:rsid w:val="00A84E57"/>
    <w:rsid w:val="00A90AAD"/>
    <w:rsid w:val="00A928D2"/>
    <w:rsid w:val="00A92FF5"/>
    <w:rsid w:val="00A94CA2"/>
    <w:rsid w:val="00AA1334"/>
    <w:rsid w:val="00AA24EB"/>
    <w:rsid w:val="00AA5DF8"/>
    <w:rsid w:val="00AA6D2B"/>
    <w:rsid w:val="00AB01FE"/>
    <w:rsid w:val="00AB0C86"/>
    <w:rsid w:val="00AB273E"/>
    <w:rsid w:val="00AB532F"/>
    <w:rsid w:val="00AC5CF4"/>
    <w:rsid w:val="00AC78B5"/>
    <w:rsid w:val="00AD168F"/>
    <w:rsid w:val="00AD72AA"/>
    <w:rsid w:val="00AE6B1B"/>
    <w:rsid w:val="00AE74A0"/>
    <w:rsid w:val="00AF04D2"/>
    <w:rsid w:val="00AF0579"/>
    <w:rsid w:val="00AF058D"/>
    <w:rsid w:val="00AF16FB"/>
    <w:rsid w:val="00AF22CE"/>
    <w:rsid w:val="00B02E2A"/>
    <w:rsid w:val="00B042AD"/>
    <w:rsid w:val="00B04FD7"/>
    <w:rsid w:val="00B13A5A"/>
    <w:rsid w:val="00B1543B"/>
    <w:rsid w:val="00B15D5B"/>
    <w:rsid w:val="00B20D76"/>
    <w:rsid w:val="00B23297"/>
    <w:rsid w:val="00B252B6"/>
    <w:rsid w:val="00B26D32"/>
    <w:rsid w:val="00B27FA3"/>
    <w:rsid w:val="00B30CBD"/>
    <w:rsid w:val="00B31311"/>
    <w:rsid w:val="00B353BD"/>
    <w:rsid w:val="00B414AF"/>
    <w:rsid w:val="00B43150"/>
    <w:rsid w:val="00B5054B"/>
    <w:rsid w:val="00B51D33"/>
    <w:rsid w:val="00B55E20"/>
    <w:rsid w:val="00B56320"/>
    <w:rsid w:val="00B62753"/>
    <w:rsid w:val="00B7146C"/>
    <w:rsid w:val="00B7355B"/>
    <w:rsid w:val="00B764B5"/>
    <w:rsid w:val="00B77569"/>
    <w:rsid w:val="00B82AC2"/>
    <w:rsid w:val="00B84C27"/>
    <w:rsid w:val="00B9193B"/>
    <w:rsid w:val="00B92208"/>
    <w:rsid w:val="00B93267"/>
    <w:rsid w:val="00B9739E"/>
    <w:rsid w:val="00BA4F88"/>
    <w:rsid w:val="00BA6EAE"/>
    <w:rsid w:val="00BB2B8B"/>
    <w:rsid w:val="00BB7C75"/>
    <w:rsid w:val="00BC0471"/>
    <w:rsid w:val="00BD104D"/>
    <w:rsid w:val="00BD30C9"/>
    <w:rsid w:val="00BE02DE"/>
    <w:rsid w:val="00BE7271"/>
    <w:rsid w:val="00BF280B"/>
    <w:rsid w:val="00BF489E"/>
    <w:rsid w:val="00BF5AA1"/>
    <w:rsid w:val="00BF724F"/>
    <w:rsid w:val="00C17702"/>
    <w:rsid w:val="00C20361"/>
    <w:rsid w:val="00C2114A"/>
    <w:rsid w:val="00C277B2"/>
    <w:rsid w:val="00C32283"/>
    <w:rsid w:val="00C36E06"/>
    <w:rsid w:val="00C37AF3"/>
    <w:rsid w:val="00C41F01"/>
    <w:rsid w:val="00C44A4C"/>
    <w:rsid w:val="00C46AAA"/>
    <w:rsid w:val="00C46DAE"/>
    <w:rsid w:val="00C540FE"/>
    <w:rsid w:val="00C600BE"/>
    <w:rsid w:val="00C60DBC"/>
    <w:rsid w:val="00C61C8D"/>
    <w:rsid w:val="00C70C1B"/>
    <w:rsid w:val="00C73BC3"/>
    <w:rsid w:val="00C7499E"/>
    <w:rsid w:val="00C74D67"/>
    <w:rsid w:val="00C74DB0"/>
    <w:rsid w:val="00C80340"/>
    <w:rsid w:val="00C86C73"/>
    <w:rsid w:val="00C919A1"/>
    <w:rsid w:val="00CA5149"/>
    <w:rsid w:val="00CA7AD2"/>
    <w:rsid w:val="00CB678C"/>
    <w:rsid w:val="00CC0939"/>
    <w:rsid w:val="00CC6042"/>
    <w:rsid w:val="00CD00A8"/>
    <w:rsid w:val="00CD13CD"/>
    <w:rsid w:val="00CE460E"/>
    <w:rsid w:val="00CE7348"/>
    <w:rsid w:val="00CE7499"/>
    <w:rsid w:val="00CF13A3"/>
    <w:rsid w:val="00CF203F"/>
    <w:rsid w:val="00D102B7"/>
    <w:rsid w:val="00D11762"/>
    <w:rsid w:val="00D117B0"/>
    <w:rsid w:val="00D14380"/>
    <w:rsid w:val="00D15B47"/>
    <w:rsid w:val="00D24885"/>
    <w:rsid w:val="00D316C8"/>
    <w:rsid w:val="00D34275"/>
    <w:rsid w:val="00D36A61"/>
    <w:rsid w:val="00D3705F"/>
    <w:rsid w:val="00D4278C"/>
    <w:rsid w:val="00D42DE0"/>
    <w:rsid w:val="00D545D5"/>
    <w:rsid w:val="00D60C04"/>
    <w:rsid w:val="00D67D2A"/>
    <w:rsid w:val="00D70E0E"/>
    <w:rsid w:val="00D712B9"/>
    <w:rsid w:val="00D73AB3"/>
    <w:rsid w:val="00D740F9"/>
    <w:rsid w:val="00D7779B"/>
    <w:rsid w:val="00D84394"/>
    <w:rsid w:val="00DA1A37"/>
    <w:rsid w:val="00DA223E"/>
    <w:rsid w:val="00DA323F"/>
    <w:rsid w:val="00DA43A6"/>
    <w:rsid w:val="00DA7D80"/>
    <w:rsid w:val="00DB5930"/>
    <w:rsid w:val="00DC1339"/>
    <w:rsid w:val="00DC66A1"/>
    <w:rsid w:val="00DD103E"/>
    <w:rsid w:val="00DD1955"/>
    <w:rsid w:val="00DD2602"/>
    <w:rsid w:val="00DD4177"/>
    <w:rsid w:val="00DD5F12"/>
    <w:rsid w:val="00DE06F8"/>
    <w:rsid w:val="00DE240D"/>
    <w:rsid w:val="00DF3F3C"/>
    <w:rsid w:val="00DF4476"/>
    <w:rsid w:val="00E026D2"/>
    <w:rsid w:val="00E0292F"/>
    <w:rsid w:val="00E07CB1"/>
    <w:rsid w:val="00E1371D"/>
    <w:rsid w:val="00E20B5C"/>
    <w:rsid w:val="00E30E06"/>
    <w:rsid w:val="00E31B52"/>
    <w:rsid w:val="00E363A9"/>
    <w:rsid w:val="00E37B45"/>
    <w:rsid w:val="00E46348"/>
    <w:rsid w:val="00E50BAE"/>
    <w:rsid w:val="00E518E5"/>
    <w:rsid w:val="00E53DAA"/>
    <w:rsid w:val="00E63A98"/>
    <w:rsid w:val="00E63FE1"/>
    <w:rsid w:val="00E66A5B"/>
    <w:rsid w:val="00E673FA"/>
    <w:rsid w:val="00E674C4"/>
    <w:rsid w:val="00E729DD"/>
    <w:rsid w:val="00E82B21"/>
    <w:rsid w:val="00E83630"/>
    <w:rsid w:val="00E9289E"/>
    <w:rsid w:val="00E94453"/>
    <w:rsid w:val="00EA0BBC"/>
    <w:rsid w:val="00EA17FB"/>
    <w:rsid w:val="00EA2607"/>
    <w:rsid w:val="00EA2702"/>
    <w:rsid w:val="00EA5709"/>
    <w:rsid w:val="00EA66FB"/>
    <w:rsid w:val="00EA6B49"/>
    <w:rsid w:val="00EB06C3"/>
    <w:rsid w:val="00EB27D2"/>
    <w:rsid w:val="00EB5C38"/>
    <w:rsid w:val="00EC06BC"/>
    <w:rsid w:val="00EC2112"/>
    <w:rsid w:val="00EC67AB"/>
    <w:rsid w:val="00ED0AD5"/>
    <w:rsid w:val="00ED68D0"/>
    <w:rsid w:val="00ED7566"/>
    <w:rsid w:val="00EE20AB"/>
    <w:rsid w:val="00EE3AEC"/>
    <w:rsid w:val="00EF2731"/>
    <w:rsid w:val="00EF300C"/>
    <w:rsid w:val="00F003DA"/>
    <w:rsid w:val="00F01B9D"/>
    <w:rsid w:val="00F0385D"/>
    <w:rsid w:val="00F04B57"/>
    <w:rsid w:val="00F05C68"/>
    <w:rsid w:val="00F06438"/>
    <w:rsid w:val="00F064CC"/>
    <w:rsid w:val="00F114BA"/>
    <w:rsid w:val="00F12005"/>
    <w:rsid w:val="00F122A5"/>
    <w:rsid w:val="00F15D0A"/>
    <w:rsid w:val="00F16C88"/>
    <w:rsid w:val="00F27271"/>
    <w:rsid w:val="00F3327F"/>
    <w:rsid w:val="00F33F20"/>
    <w:rsid w:val="00F35DD0"/>
    <w:rsid w:val="00F36D75"/>
    <w:rsid w:val="00F377A9"/>
    <w:rsid w:val="00F40547"/>
    <w:rsid w:val="00F42A91"/>
    <w:rsid w:val="00F50772"/>
    <w:rsid w:val="00F55685"/>
    <w:rsid w:val="00F611C5"/>
    <w:rsid w:val="00F615DB"/>
    <w:rsid w:val="00F651F7"/>
    <w:rsid w:val="00F65B04"/>
    <w:rsid w:val="00F705C8"/>
    <w:rsid w:val="00F71E19"/>
    <w:rsid w:val="00F854D9"/>
    <w:rsid w:val="00F86340"/>
    <w:rsid w:val="00F90254"/>
    <w:rsid w:val="00F94410"/>
    <w:rsid w:val="00FA29F0"/>
    <w:rsid w:val="00FA624B"/>
    <w:rsid w:val="00FA70FB"/>
    <w:rsid w:val="00FB165D"/>
    <w:rsid w:val="00FB16E7"/>
    <w:rsid w:val="00FC2A84"/>
    <w:rsid w:val="00FC3508"/>
    <w:rsid w:val="00FC47D5"/>
    <w:rsid w:val="00FC5730"/>
    <w:rsid w:val="00FC5AB4"/>
    <w:rsid w:val="00FC688A"/>
    <w:rsid w:val="00FD0214"/>
    <w:rsid w:val="00FD6941"/>
    <w:rsid w:val="00FD6FA9"/>
    <w:rsid w:val="00FE0529"/>
    <w:rsid w:val="00FF0C82"/>
    <w:rsid w:val="00FF0FF3"/>
    <w:rsid w:val="00FF17B0"/>
    <w:rsid w:val="00FF2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C1ADF"/>
  <w15:chartTrackingRefBased/>
  <w15:docId w15:val="{57A4C2A3-867E-4D2E-BD10-EE982758E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numbering" w:customStyle="1" w:styleId="NoList1">
    <w:name w:val="No List1"/>
    <w:next w:val="NoList"/>
    <w:uiPriority w:val="99"/>
    <w:semiHidden/>
    <w:unhideWhenUsed/>
    <w:rsid w:val="00782708"/>
  </w:style>
  <w:style w:type="paragraph" w:customStyle="1" w:styleId="msonormal0">
    <w:name w:val="msonormal"/>
    <w:basedOn w:val="Normal"/>
    <w:rsid w:val="0078270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78270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82708"/>
    <w:rPr>
      <w:b/>
      <w:bCs/>
    </w:rPr>
  </w:style>
  <w:style w:type="paragraph" w:customStyle="1" w:styleId="correlations">
    <w:name w:val="correlations"/>
    <w:basedOn w:val="Normal"/>
    <w:rsid w:val="0078270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82708"/>
    <w:rPr>
      <w:i/>
      <w:iCs/>
    </w:rPr>
  </w:style>
  <w:style w:type="paragraph" w:styleId="NoSpacing">
    <w:name w:val="No Spacing"/>
    <w:uiPriority w:val="1"/>
    <w:qFormat/>
    <w:rsid w:val="00782708"/>
    <w:pPr>
      <w:spacing w:after="0" w:line="240" w:lineRule="auto"/>
    </w:pPr>
  </w:style>
  <w:style w:type="character" w:customStyle="1" w:styleId="UnresolvedMention2">
    <w:name w:val="Unresolved Mention2"/>
    <w:basedOn w:val="DefaultParagraphFont"/>
    <w:uiPriority w:val="99"/>
    <w:semiHidden/>
    <w:unhideWhenUsed/>
    <w:rsid w:val="00782708"/>
    <w:rPr>
      <w:color w:val="605E5C"/>
      <w:shd w:val="clear" w:color="auto" w:fill="E1DFDD"/>
    </w:rPr>
  </w:style>
  <w:style w:type="character" w:customStyle="1" w:styleId="apple-converted-space">
    <w:name w:val="apple-converted-space"/>
    <w:basedOn w:val="DefaultParagraphFont"/>
    <w:rsid w:val="002643FE"/>
  </w:style>
  <w:style w:type="character" w:customStyle="1" w:styleId="screenreader-only">
    <w:name w:val="screenreader-only"/>
    <w:basedOn w:val="DefaultParagraphFont"/>
    <w:rsid w:val="002643FE"/>
  </w:style>
  <w:style w:type="character" w:customStyle="1" w:styleId="rsbtnbtnlabel">
    <w:name w:val="rsbtn_btnlabel"/>
    <w:basedOn w:val="DefaultParagraphFont"/>
    <w:rsid w:val="00264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athlms.com/aafcs/product_bundles/10742" TargetMode="External"/><Relationship Id="rId21" Type="http://schemas.openxmlformats.org/officeDocument/2006/relationships/hyperlink" Target="https://fcclainc.org/sites/default/files/Planning%20Process.pdf" TargetMode="External"/><Relationship Id="rId42" Type="http://schemas.openxmlformats.org/officeDocument/2006/relationships/hyperlink" Target="https://www.jumpstart.org/who-we-are/states/virginia/" TargetMode="External"/><Relationship Id="rId47" Type="http://schemas.openxmlformats.org/officeDocument/2006/relationships/hyperlink" Target="https://vcee.org/" TargetMode="External"/><Relationship Id="rId63" Type="http://schemas.openxmlformats.org/officeDocument/2006/relationships/hyperlink" Target="https://vcee.org/" TargetMode="External"/><Relationship Id="rId68" Type="http://schemas.openxmlformats.org/officeDocument/2006/relationships/hyperlink" Target="https://www.cleaninginstitute.org/cleaning-tips/clean-clothes" TargetMode="External"/><Relationship Id="rId84" Type="http://schemas.openxmlformats.org/officeDocument/2006/relationships/header" Target="header3.xml"/><Relationship Id="rId16" Type="http://schemas.openxmlformats.org/officeDocument/2006/relationships/hyperlink" Target="https://econedlink.org/resources/decision-making/" TargetMode="External"/><Relationship Id="rId11" Type="http://schemas.openxmlformats.org/officeDocument/2006/relationships/hyperlink" Target="https://raider.pressbooks.pub/practicalreasoning/" TargetMode="External"/><Relationship Id="rId32" Type="http://schemas.openxmlformats.org/officeDocument/2006/relationships/hyperlink" Target="https://vcee.org/" TargetMode="External"/><Relationship Id="rId37" Type="http://schemas.openxmlformats.org/officeDocument/2006/relationships/hyperlink" Target="https://vcee.org/" TargetMode="External"/><Relationship Id="rId53" Type="http://schemas.openxmlformats.org/officeDocument/2006/relationships/hyperlink" Target="https://fcclainc.org/engage/national-programs/financial-fitness" TargetMode="External"/><Relationship Id="rId58" Type="http://schemas.openxmlformats.org/officeDocument/2006/relationships/hyperlink" Target="https://www.jumpstart.org/who-we-are/states/virginia/" TargetMode="External"/><Relationship Id="rId74" Type="http://schemas.openxmlformats.org/officeDocument/2006/relationships/hyperlink" Target="https://nchfp.uga.edu/" TargetMode="External"/><Relationship Id="rId79" Type="http://schemas.openxmlformats.org/officeDocument/2006/relationships/hyperlink" Target="https://www.childcare.virginia.gov/" TargetMode="External"/><Relationship Id="rId5" Type="http://schemas.openxmlformats.org/officeDocument/2006/relationships/webSettings" Target="webSettings.xml"/><Relationship Id="rId19" Type="http://schemas.openxmlformats.org/officeDocument/2006/relationships/hyperlink" Target="https://www.apa.org/ed/precollege/topss/lessons" TargetMode="External"/><Relationship Id="rId14" Type="http://schemas.openxmlformats.org/officeDocument/2006/relationships/hyperlink" Target="https://www.leadfcsed.org/national-standards.html" TargetMode="External"/><Relationship Id="rId22" Type="http://schemas.openxmlformats.org/officeDocument/2006/relationships/hyperlink" Target="https://fcclainc.org/engage/national-programs/power-one" TargetMode="External"/><Relationship Id="rId27" Type="http://schemas.openxmlformats.org/officeDocument/2006/relationships/hyperlink" Target="https://fcclainc.org/engage/national-programs/career-connection" TargetMode="External"/><Relationship Id="rId30" Type="http://schemas.openxmlformats.org/officeDocument/2006/relationships/hyperlink" Target="https://www.vawizard.org/wizard/home" TargetMode="External"/><Relationship Id="rId35" Type="http://schemas.openxmlformats.org/officeDocument/2006/relationships/hyperlink" Target="https://www.federalreserveeducation.org/teaching-resources/personal-finance/earning-income/invest-in-whats-next-your-career-and-education-pathways" TargetMode="External"/><Relationship Id="rId43" Type="http://schemas.openxmlformats.org/officeDocument/2006/relationships/hyperlink" Target="https://www.federalreserveeducation.org/teaching-resources/personal-finance/earning-income/invest-in-whats-next-your-career-and-education-pathways" TargetMode="External"/><Relationship Id="rId48" Type="http://schemas.openxmlformats.org/officeDocument/2006/relationships/hyperlink" Target="https://www.jumpstart.org/who-we-are/states/virginia/" TargetMode="External"/><Relationship Id="rId56" Type="http://schemas.openxmlformats.org/officeDocument/2006/relationships/hyperlink" Target="https://fcclainc.org/engage/national-programs/financial-fitness" TargetMode="External"/><Relationship Id="rId64" Type="http://schemas.openxmlformats.org/officeDocument/2006/relationships/hyperlink" Target="https://www.jumpstart.org/who-we-are/states/virginia/" TargetMode="External"/><Relationship Id="rId69" Type="http://schemas.openxmlformats.org/officeDocument/2006/relationships/hyperlink" Target="https://realfood.gov/" TargetMode="External"/><Relationship Id="rId77" Type="http://schemas.openxmlformats.org/officeDocument/2006/relationships/hyperlink" Target="https://www.niddk.nih.gov/health-information/weight-management/just-enough-food-portions" TargetMode="External"/><Relationship Id="rId8" Type="http://schemas.openxmlformats.org/officeDocument/2006/relationships/hyperlink" Target="https://www.doe.virginia.gov/programs-services/school-operations-support-services/safety-crisis-management/internet-safety" TargetMode="External"/><Relationship Id="rId51" Type="http://schemas.openxmlformats.org/officeDocument/2006/relationships/hyperlink" Target="https://vcee.org/" TargetMode="External"/><Relationship Id="rId72" Type="http://schemas.openxmlformats.org/officeDocument/2006/relationships/hyperlink" Target="https://www.fda.gov/food/guidance-regulation-food-and-dietary-supplements/hazard-analysis-critical-control-point-haccp" TargetMode="External"/><Relationship Id="rId80" Type="http://schemas.openxmlformats.org/officeDocument/2006/relationships/hyperlink" Target="https://www.childcare.gov/"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aafcs.org/about/about-bok" TargetMode="External"/><Relationship Id="rId17" Type="http://schemas.openxmlformats.org/officeDocument/2006/relationships/hyperlink" Target="https://www.ymcarivercrossing.org/sites/default/files/2021-11/babysitter-training-participant-handbook.pdf" TargetMode="External"/><Relationship Id="rId25" Type="http://schemas.openxmlformats.org/officeDocument/2006/relationships/hyperlink" Target="https://careertech.org/wp-content/uploads/2024/10/FCS_in_the_Career_Clusters_Framework_10_2024.pdf" TargetMode="External"/><Relationship Id="rId33" Type="http://schemas.openxmlformats.org/officeDocument/2006/relationships/hyperlink" Target="https://fcclainc.org/engage/national-programs/financial-fitness" TargetMode="External"/><Relationship Id="rId38" Type="http://schemas.openxmlformats.org/officeDocument/2006/relationships/hyperlink" Target="https://www.jumpstart.org/who-we-are/states/virginia/" TargetMode="External"/><Relationship Id="rId46" Type="http://schemas.openxmlformats.org/officeDocument/2006/relationships/hyperlink" Target="https://fcclainc.org/engage/national-programs/financial-fitness" TargetMode="External"/><Relationship Id="rId59" Type="http://schemas.openxmlformats.org/officeDocument/2006/relationships/hyperlink" Target="https://fcclainc.org/engage/national-programs/financial-fitness" TargetMode="External"/><Relationship Id="rId67" Type="http://schemas.openxmlformats.org/officeDocument/2006/relationships/hyperlink" Target="https://www.cleaninginstitute.org/cleaning" TargetMode="External"/><Relationship Id="rId20" Type="http://schemas.openxmlformats.org/officeDocument/2006/relationships/hyperlink" Target="https://fcclainc.org/engage/national-programs/student-body" TargetMode="External"/><Relationship Id="rId41" Type="http://schemas.openxmlformats.org/officeDocument/2006/relationships/hyperlink" Target="https://vcee.org/" TargetMode="External"/><Relationship Id="rId54" Type="http://schemas.openxmlformats.org/officeDocument/2006/relationships/hyperlink" Target="https://vcee.org/" TargetMode="External"/><Relationship Id="rId62" Type="http://schemas.openxmlformats.org/officeDocument/2006/relationships/hyperlink" Target="https://fcclainc.org/engage/national-programs/financial-fitness" TargetMode="External"/><Relationship Id="rId70" Type="http://schemas.openxmlformats.org/officeDocument/2006/relationships/hyperlink" Target="https://cdn.realfood.gov/DGA.pdf" TargetMode="External"/><Relationship Id="rId75" Type="http://schemas.openxmlformats.org/officeDocument/2006/relationships/hyperlink" Target="https://fcclainc.org/engage/fcclathetable"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view.officeapps.live.com/op/view.aspx?src=https%3A%2F%2Fwww.leadfcsed.org%2Fuploads%2F1%2F8%2F3%2F9%2F18396981%2Freasoning_for_action.doc&amp;wdOrigin=BROWSELINK" TargetMode="External"/><Relationship Id="rId23" Type="http://schemas.openxmlformats.org/officeDocument/2006/relationships/hyperlink" Target="https://fcclainc.org/sites/default/files/Planning%20Process.pdf" TargetMode="External"/><Relationship Id="rId28" Type="http://schemas.openxmlformats.org/officeDocument/2006/relationships/hyperlink" Target="https://www.onetonline.org/" TargetMode="External"/><Relationship Id="rId36" Type="http://schemas.openxmlformats.org/officeDocument/2006/relationships/hyperlink" Target="https://fcclainc.org/engage/national-programs/financial-fitness" TargetMode="External"/><Relationship Id="rId49" Type="http://schemas.openxmlformats.org/officeDocument/2006/relationships/hyperlink" Target="https://www.consumerfinance.gov/consumer-tools/credit-reports-and-scores/" TargetMode="External"/><Relationship Id="rId57" Type="http://schemas.openxmlformats.org/officeDocument/2006/relationships/hyperlink" Target="https://vcee.org/" TargetMode="External"/><Relationship Id="rId10" Type="http://schemas.openxmlformats.org/officeDocument/2006/relationships/hyperlink" Target="https://raider.pressbooks.pub/practicalreasoning/chapter/practical-reasoning-in-human-sciences-curriculum/" TargetMode="External"/><Relationship Id="rId31" Type="http://schemas.openxmlformats.org/officeDocument/2006/relationships/hyperlink" Target="https://www.consumerfinance.gov/" TargetMode="External"/><Relationship Id="rId44" Type="http://schemas.openxmlformats.org/officeDocument/2006/relationships/hyperlink" Target="https://www.ngpf.org/" TargetMode="External"/><Relationship Id="rId52" Type="http://schemas.openxmlformats.org/officeDocument/2006/relationships/hyperlink" Target="https://www.jumpstart.org/who-we-are/states/virginia/" TargetMode="External"/><Relationship Id="rId60" Type="http://schemas.openxmlformats.org/officeDocument/2006/relationships/hyperlink" Target="https://vcee.org/" TargetMode="External"/><Relationship Id="rId65" Type="http://schemas.openxmlformats.org/officeDocument/2006/relationships/hyperlink" Target="https://fcclainc.org/engage/national-programs/financial-fitness" TargetMode="External"/><Relationship Id="rId73" Type="http://schemas.openxmlformats.org/officeDocument/2006/relationships/hyperlink" Target="https://ext.vt.edu/food-health/home-food-preservation.html" TargetMode="External"/><Relationship Id="rId78" Type="http://schemas.openxmlformats.org/officeDocument/2006/relationships/hyperlink" Target="https://www.fda.gov/food/buy-store-serve-safe-food/everyday-food-safety-young-adults" TargetMode="External"/><Relationship Id="rId81" Type="http://schemas.openxmlformats.org/officeDocument/2006/relationships/header" Target="header1.xm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aider.pressbooks.pub/practicalreasoning/" TargetMode="External"/><Relationship Id="rId13" Type="http://schemas.openxmlformats.org/officeDocument/2006/relationships/hyperlink" Target="https://raider.pressbooks.pub/practicalreasoning/" TargetMode="External"/><Relationship Id="rId18" Type="http://schemas.openxmlformats.org/officeDocument/2006/relationships/hyperlink" Target="https://www.aacap.org/aacap/families_and_youth/home.aspx" TargetMode="External"/><Relationship Id="rId39" Type="http://schemas.openxmlformats.org/officeDocument/2006/relationships/hyperlink" Target="https://www.federalreserveeducation.org/teaching-resources/personal-finance/earning-income/invest-in-whats-next-your-career-and-education-pathways" TargetMode="External"/><Relationship Id="rId34" Type="http://schemas.openxmlformats.org/officeDocument/2006/relationships/hyperlink" Target="https://www.jumpstart.org/who-we-are/states/virginia/" TargetMode="External"/><Relationship Id="rId50" Type="http://schemas.openxmlformats.org/officeDocument/2006/relationships/hyperlink" Target="https://fcclainc.org/engage/national-programs/financial-fitness" TargetMode="External"/><Relationship Id="rId55" Type="http://schemas.openxmlformats.org/officeDocument/2006/relationships/hyperlink" Target="https://www.jumpstart.org/who-we-are/states/virginia/" TargetMode="External"/><Relationship Id="rId76" Type="http://schemas.openxmlformats.org/officeDocument/2006/relationships/hyperlink" Target="https://snaped.fns.usda.gov/resources/recipes-and-menus/snap-ed-recipes/recipes-snap-ed-partners" TargetMode="External"/><Relationship Id="rId7" Type="http://schemas.openxmlformats.org/officeDocument/2006/relationships/endnotes" Target="endnotes.xml"/><Relationship Id="rId71" Type="http://schemas.openxmlformats.org/officeDocument/2006/relationships/hyperlink" Target="https://www.eatright.org/health/essential-nutrients" TargetMode="External"/><Relationship Id="rId2" Type="http://schemas.openxmlformats.org/officeDocument/2006/relationships/numbering" Target="numbering.xml"/><Relationship Id="rId29" Type="http://schemas.openxmlformats.org/officeDocument/2006/relationships/hyperlink" Target="https://www.vec.virginia.gov/" TargetMode="External"/><Relationship Id="rId24" Type="http://schemas.openxmlformats.org/officeDocument/2006/relationships/hyperlink" Target="https://www.aafcs.org/resources/careers/careers-fcs" TargetMode="External"/><Relationship Id="rId40" Type="http://schemas.openxmlformats.org/officeDocument/2006/relationships/hyperlink" Target="https://fcclainc.org/engage/national-programs/financial-fitness" TargetMode="External"/><Relationship Id="rId45" Type="http://schemas.openxmlformats.org/officeDocument/2006/relationships/hyperlink" Target="https://www.irs.gov/about-irs/financial-and-budget-reports" TargetMode="External"/><Relationship Id="rId66" Type="http://schemas.openxmlformats.org/officeDocument/2006/relationships/hyperlink" Target="https://planner5d.com/new-year-new-home?utm_source=google&amp;utm_medium=cpc&amp;utm_campaign=branded_search&amp;utm_content=cid|23182832107|lp=nyoffer&amp;utm_term=planner5d&amp;campaign_id=23182832107&amp;adset_id=187106044243&amp;ad_id=790348366043&amp;keyword=planner5d&amp;network=g&amp;placement=&amp;gad_source=1&amp;gad_campaignid=23182832107&amp;gbraid=0AAAAABWvxwezMq-nSd2KsHPvTqEU2vF_8&amp;gclid=EAIaIQobChMIoLHu9rHokgMVRExHAR2pyQJ3EAAYASAAEgImhfD_BwE" TargetMode="External"/><Relationship Id="rId61" Type="http://schemas.openxmlformats.org/officeDocument/2006/relationships/hyperlink" Target="https://www.jumpstart.org/who-we-are/states/virginia/" TargetMode="External"/><Relationship Id="rId8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19</TotalTime>
  <Pages>82</Pages>
  <Words>19415</Words>
  <Characters>110668</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dc:creator>
  <cp:keywords/>
  <dc:description/>
  <cp:lastModifiedBy>Leanne P. Forbes (lptipton)</cp:lastModifiedBy>
  <cp:revision>4</cp:revision>
  <dcterms:created xsi:type="dcterms:W3CDTF">2026-04-16T17:34:00Z</dcterms:created>
  <dcterms:modified xsi:type="dcterms:W3CDTF">2026-04-20T14:46:00Z</dcterms:modified>
</cp:coreProperties>
</file>